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1B1A5" w14:textId="77777777" w:rsidR="00B6534B" w:rsidRDefault="00B6534B" w:rsidP="00B6534B">
      <w:r>
        <w:rPr>
          <w:noProof/>
        </w:rPr>
        <w:drawing>
          <wp:inline distT="0" distB="0" distL="0" distR="0" wp14:anchorId="2CA1F29E" wp14:editId="5BE55450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34B">
        <w:t xml:space="preserve"> </w:t>
      </w:r>
      <w:r>
        <w:t>Elemental Composition Report</w:t>
      </w:r>
    </w:p>
    <w:p w14:paraId="5738EC51" w14:textId="77777777" w:rsidR="00B6534B" w:rsidRDefault="00B6534B" w:rsidP="00B6534B"/>
    <w:p w14:paraId="3DCED66A" w14:textId="77777777" w:rsidR="00B6534B" w:rsidRDefault="00B6534B" w:rsidP="00B6534B">
      <w:r>
        <w:t>Single Mass Analysis</w:t>
      </w:r>
    </w:p>
    <w:p w14:paraId="43046511" w14:textId="77777777" w:rsidR="00B6534B" w:rsidRDefault="00B6534B" w:rsidP="00B6534B">
      <w:r>
        <w:t>Tolerance = 10.0 PPM   /   DBE: min = -1.5, max = 100.0</w:t>
      </w:r>
    </w:p>
    <w:p w14:paraId="1AA61EBC" w14:textId="77777777" w:rsidR="00B6534B" w:rsidRDefault="00B6534B" w:rsidP="00B6534B">
      <w:r>
        <w:t xml:space="preserve">Element prediction: Off </w:t>
      </w:r>
    </w:p>
    <w:p w14:paraId="71F5D8CD" w14:textId="77777777" w:rsidR="00B6534B" w:rsidRDefault="00B6534B" w:rsidP="00B6534B">
      <w:r>
        <w:t>Number of isotope peaks used for i-FIT = 3</w:t>
      </w:r>
    </w:p>
    <w:p w14:paraId="7F8B2DC0" w14:textId="77777777" w:rsidR="00B6534B" w:rsidRDefault="00B6534B" w:rsidP="00B6534B"/>
    <w:p w14:paraId="19671391" w14:textId="77777777" w:rsidR="00B6534B" w:rsidRDefault="00B6534B" w:rsidP="00B6534B">
      <w:r>
        <w:t>Monoisotopic Mass, Even Electron Ions</w:t>
      </w:r>
    </w:p>
    <w:p w14:paraId="22665C0C" w14:textId="77777777" w:rsidR="00B6534B" w:rsidRDefault="00B6534B" w:rsidP="00B6534B">
      <w:r>
        <w:t>274 formula(e) evaluated with 1 results within limits (all results (up to 1000) for each mass)</w:t>
      </w:r>
    </w:p>
    <w:p w14:paraId="4BE5FEF1" w14:textId="77777777" w:rsidR="00B6534B" w:rsidRDefault="00B6534B" w:rsidP="00B6534B">
      <w:r>
        <w:t>Elements Used:</w:t>
      </w:r>
    </w:p>
    <w:p w14:paraId="5172416F" w14:textId="77777777" w:rsidR="00B6534B" w:rsidRDefault="00B6534B" w:rsidP="00B6534B">
      <w:r>
        <w:t xml:space="preserve">C: 18-18    H: 5-200    N: 0-10    O: 0-15    Na: 0-1    </w:t>
      </w:r>
    </w:p>
    <w:p w14:paraId="27453005" w14:textId="77777777" w:rsidR="00B6534B" w:rsidRDefault="00B6534B" w:rsidP="00B6534B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244FEA7D" w14:textId="77777777" w:rsidR="00B6534B" w:rsidRDefault="00B6534B" w:rsidP="00B6534B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28E37981" w14:textId="77777777" w:rsidR="00B6534B" w:rsidRDefault="00B6534B" w:rsidP="00B6534B">
      <w:r>
        <w:t xml:space="preserve">Mass       </w:t>
      </w:r>
      <w:r>
        <w:tab/>
        <w:t xml:space="preserve">Calc. Mass     </w:t>
      </w:r>
      <w:r>
        <w:tab/>
        <w:t xml:space="preserve">mDa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  <w:t xml:space="preserve">i-FIT (Norm) </w:t>
      </w:r>
      <w:r>
        <w:tab/>
        <w:t>Formula</w:t>
      </w:r>
    </w:p>
    <w:p w14:paraId="39B91744" w14:textId="77777777" w:rsidR="00595483" w:rsidRDefault="00B6534B" w:rsidP="00B6534B">
      <w:r>
        <w:t xml:space="preserve">280.1336   </w:t>
      </w:r>
      <w:r>
        <w:tab/>
        <w:t xml:space="preserve">280.1338       </w:t>
      </w:r>
      <w:r>
        <w:tab/>
        <w:t xml:space="preserve">-0.2     </w:t>
      </w:r>
      <w:r>
        <w:tab/>
        <w:t xml:space="preserve">-0.7     </w:t>
      </w:r>
      <w:r>
        <w:tab/>
        <w:t xml:space="preserve">10.5     </w:t>
      </w:r>
      <w:r>
        <w:tab/>
        <w:t xml:space="preserve">93.2       </w:t>
      </w:r>
      <w:r>
        <w:tab/>
        <w:t xml:space="preserve">0.0          </w:t>
      </w:r>
      <w:r>
        <w:tab/>
        <w:t>C18  H18  N  O2</w:t>
      </w:r>
    </w:p>
    <w:p w14:paraId="0CBE5789" w14:textId="77777777" w:rsidR="00B6534B" w:rsidRDefault="00B6534B" w:rsidP="00B6534B"/>
    <w:p w14:paraId="7D30CF59" w14:textId="77777777" w:rsidR="00B6534B" w:rsidRDefault="00B6534B" w:rsidP="00B6534B">
      <w:r>
        <w:t>REPORT MASSES AS +/-5mDa, referenced against</w:t>
      </w:r>
    </w:p>
    <w:p w14:paraId="548F8C75" w14:textId="77777777" w:rsidR="00B6534B" w:rsidRDefault="00B6534B" w:rsidP="00B6534B">
      <w:r>
        <w:t xml:space="preserve"> Leucine Enkelphalin @ 557.2802 (M+H, C13 isotope) and 556.2771 (M+H, C12 isotope) positive mode, 555.2645 (M-H, C13) and 554.2615 (M-H, C12) negative mode.</w:t>
      </w:r>
    </w:p>
    <w:p w14:paraId="220C398D" w14:textId="77777777" w:rsidR="00B6534B" w:rsidRDefault="00B6534B" w:rsidP="00B6534B">
      <w:r>
        <w:t>or Sulfadimethoxine @312.0840 (M+H, C13) and 311.0814 (M+H, C12) positive mode, 310.0684 (M-H, C13) and 309.0658 (M-H, C12) negative mode.</w:t>
      </w:r>
    </w:p>
    <w:p w14:paraId="4A088FEB" w14:textId="77777777" w:rsidR="00B6534B" w:rsidRDefault="00B6534B" w:rsidP="00B6534B">
      <w:r>
        <w:t>This software version MassLynx 4.1 is calibrated ignoring the electron in all cases.</w:t>
      </w:r>
    </w:p>
    <w:p w14:paraId="4585FEF7" w14:textId="77777777" w:rsidR="00B6534B" w:rsidRDefault="00B6534B" w:rsidP="00B6534B">
      <w:pPr>
        <w:tabs>
          <w:tab w:val="left" w:pos="6195"/>
        </w:tabs>
      </w:pPr>
      <w:r>
        <w:lastRenderedPageBreak/>
        <w:tab/>
      </w:r>
    </w:p>
    <w:p w14:paraId="40932658" w14:textId="77777777" w:rsidR="00B6534B" w:rsidRPr="00044EB7" w:rsidRDefault="00B6534B" w:rsidP="00B6534B"/>
    <w:p w14:paraId="6832C4EC" w14:textId="77777777" w:rsidR="00B6534B" w:rsidRPr="00195477" w:rsidRDefault="00B6534B" w:rsidP="00B6534B"/>
    <w:p w14:paraId="7EB99275" w14:textId="77777777" w:rsidR="00B6534B" w:rsidRDefault="00B6534B" w:rsidP="00B6534B">
      <w:r>
        <w:t>151.8937</w:t>
      </w:r>
      <w:r>
        <w:tab/>
        <w:t>3.038e0</w:t>
      </w:r>
    </w:p>
    <w:p w14:paraId="303494F5" w14:textId="77777777" w:rsidR="00B6534B" w:rsidRDefault="00B6534B" w:rsidP="00B6534B">
      <w:r>
        <w:t>151.9227</w:t>
      </w:r>
      <w:r>
        <w:tab/>
        <w:t>1.013e0</w:t>
      </w:r>
    </w:p>
    <w:p w14:paraId="6C43379E" w14:textId="77777777" w:rsidR="00B6534B" w:rsidRDefault="00B6534B" w:rsidP="00B6534B">
      <w:r>
        <w:t>151.9427</w:t>
      </w:r>
      <w:r>
        <w:tab/>
        <w:t>2.025e0</w:t>
      </w:r>
    </w:p>
    <w:p w14:paraId="69B9A693" w14:textId="77777777" w:rsidR="00B6534B" w:rsidRDefault="00B6534B" w:rsidP="00B6534B">
      <w:r>
        <w:t>151.9914</w:t>
      </w:r>
      <w:r>
        <w:tab/>
        <w:t>1.013e0</w:t>
      </w:r>
    </w:p>
    <w:p w14:paraId="1238511D" w14:textId="77777777" w:rsidR="00B6534B" w:rsidRDefault="00B6534B" w:rsidP="00B6534B">
      <w:r>
        <w:t>152.0468</w:t>
      </w:r>
      <w:r>
        <w:tab/>
        <w:t>2.025e0</w:t>
      </w:r>
    </w:p>
    <w:p w14:paraId="158C74BE" w14:textId="77777777" w:rsidR="00B6534B" w:rsidRDefault="00B6534B" w:rsidP="00B6534B">
      <w:r>
        <w:t>152.0792</w:t>
      </w:r>
      <w:r>
        <w:tab/>
        <w:t>3.038e0</w:t>
      </w:r>
    </w:p>
    <w:p w14:paraId="48676122" w14:textId="77777777" w:rsidR="00B6534B" w:rsidRDefault="00B6534B" w:rsidP="00B6534B">
      <w:r>
        <w:t>152.1072</w:t>
      </w:r>
      <w:r>
        <w:tab/>
        <w:t>3.038e0</w:t>
      </w:r>
    </w:p>
    <w:p w14:paraId="41063376" w14:textId="77777777" w:rsidR="00B6534B" w:rsidRDefault="00B6534B" w:rsidP="00B6534B">
      <w:r>
        <w:t>152.1809</w:t>
      </w:r>
      <w:r>
        <w:tab/>
        <w:t>2.025e0</w:t>
      </w:r>
    </w:p>
    <w:p w14:paraId="25F1151A" w14:textId="77777777" w:rsidR="00B6534B" w:rsidRDefault="00B6534B" w:rsidP="00B6534B">
      <w:r>
        <w:t>152.2175</w:t>
      </w:r>
      <w:r>
        <w:tab/>
        <w:t>1.013e0</w:t>
      </w:r>
    </w:p>
    <w:p w14:paraId="2CC35B1E" w14:textId="77777777" w:rsidR="00B6534B" w:rsidRDefault="00B6534B" w:rsidP="00B6534B">
      <w:r>
        <w:t>152.2439</w:t>
      </w:r>
      <w:r>
        <w:tab/>
        <w:t>1.013e0</w:t>
      </w:r>
    </w:p>
    <w:p w14:paraId="5D8B4B1D" w14:textId="77777777" w:rsidR="00B6534B" w:rsidRDefault="00B6534B" w:rsidP="00B6534B">
      <w:r>
        <w:t>152.3416</w:t>
      </w:r>
      <w:r>
        <w:tab/>
        <w:t>2.025e0</w:t>
      </w:r>
    </w:p>
    <w:p w14:paraId="43CD80BC" w14:textId="77777777" w:rsidR="00B6534B" w:rsidRDefault="00B6534B" w:rsidP="00B6534B">
      <w:r>
        <w:t>152.3877</w:t>
      </w:r>
      <w:r>
        <w:tab/>
        <w:t>4.051e0</w:t>
      </w:r>
    </w:p>
    <w:p w14:paraId="3DD08709" w14:textId="77777777" w:rsidR="00B6534B" w:rsidRDefault="00B6534B" w:rsidP="00B6534B">
      <w:r>
        <w:t>152.4470</w:t>
      </w:r>
      <w:r>
        <w:tab/>
        <w:t>1.013e0</w:t>
      </w:r>
    </w:p>
    <w:p w14:paraId="03D93CD7" w14:textId="77777777" w:rsidR="00B6534B" w:rsidRDefault="00B6534B" w:rsidP="00B6534B">
      <w:r>
        <w:t>152.4860</w:t>
      </w:r>
      <w:r>
        <w:tab/>
        <w:t>1.013e0</w:t>
      </w:r>
    </w:p>
    <w:p w14:paraId="3FFFAC0B" w14:textId="77777777" w:rsidR="00B6534B" w:rsidRDefault="00B6534B" w:rsidP="00B6534B">
      <w:r>
        <w:t>152.5125</w:t>
      </w:r>
      <w:r>
        <w:tab/>
        <w:t>1.013e0</w:t>
      </w:r>
    </w:p>
    <w:p w14:paraId="4E77F4B7" w14:textId="77777777" w:rsidR="00B6534B" w:rsidRDefault="00B6534B" w:rsidP="00B6534B">
      <w:r>
        <w:t>152.5597</w:t>
      </w:r>
      <w:r>
        <w:tab/>
        <w:t>2.025e0</w:t>
      </w:r>
    </w:p>
    <w:p w14:paraId="6AF3FEB3" w14:textId="77777777" w:rsidR="00B6534B" w:rsidRDefault="00B6534B" w:rsidP="00B6534B">
      <w:r>
        <w:lastRenderedPageBreak/>
        <w:t>152.5879</w:t>
      </w:r>
      <w:r>
        <w:tab/>
        <w:t>1.013e0</w:t>
      </w:r>
    </w:p>
    <w:p w14:paraId="2D7EFA49" w14:textId="77777777" w:rsidR="00B6534B" w:rsidRDefault="00B6534B" w:rsidP="00B6534B">
      <w:r>
        <w:t>152.6129</w:t>
      </w:r>
      <w:r>
        <w:tab/>
        <w:t>2.025e0</w:t>
      </w:r>
    </w:p>
    <w:p w14:paraId="7B5493AA" w14:textId="77777777" w:rsidR="00B6534B" w:rsidRDefault="00B6534B" w:rsidP="00B6534B">
      <w:r>
        <w:t>152.6567</w:t>
      </w:r>
      <w:r>
        <w:tab/>
        <w:t>1.013e0</w:t>
      </w:r>
    </w:p>
    <w:p w14:paraId="76B1D618" w14:textId="77777777" w:rsidR="00B6534B" w:rsidRDefault="00B6534B" w:rsidP="00B6534B">
      <w:r>
        <w:t>152.7064</w:t>
      </w:r>
      <w:r>
        <w:tab/>
        <w:t>1.013e0</w:t>
      </w:r>
    </w:p>
    <w:p w14:paraId="1F6F41F2" w14:textId="77777777" w:rsidR="00B6534B" w:rsidRDefault="00B6534B" w:rsidP="00B6534B">
      <w:r>
        <w:t>152.7372</w:t>
      </w:r>
      <w:r>
        <w:tab/>
        <w:t>2.025e0</w:t>
      </w:r>
    </w:p>
    <w:p w14:paraId="0A4191B2" w14:textId="77777777" w:rsidR="00B6534B" w:rsidRDefault="00B6534B" w:rsidP="00B6534B">
      <w:r>
        <w:t>152.7739</w:t>
      </w:r>
      <w:r>
        <w:tab/>
        <w:t>2.025e0</w:t>
      </w:r>
    </w:p>
    <w:p w14:paraId="107F16A9" w14:textId="77777777" w:rsidR="00B6534B" w:rsidRDefault="00B6534B" w:rsidP="00B6534B">
      <w:r>
        <w:t>152.8076</w:t>
      </w:r>
      <w:r>
        <w:tab/>
        <w:t>1.013e0</w:t>
      </w:r>
    </w:p>
    <w:p w14:paraId="7694FF53" w14:textId="77777777" w:rsidR="00B6534B" w:rsidRDefault="00B6534B" w:rsidP="00B6534B">
      <w:r>
        <w:t>152.8476</w:t>
      </w:r>
      <w:r>
        <w:tab/>
        <w:t>1.013e0</w:t>
      </w:r>
    </w:p>
    <w:p w14:paraId="4D13FA41" w14:textId="77777777" w:rsidR="00B6534B" w:rsidRDefault="00B6534B" w:rsidP="00B6534B">
      <w:r>
        <w:t>152.8608</w:t>
      </w:r>
      <w:r>
        <w:tab/>
        <w:t>1.013e0</w:t>
      </w:r>
    </w:p>
    <w:p w14:paraId="1274670F" w14:textId="77777777" w:rsidR="00B6534B" w:rsidRDefault="00B6534B" w:rsidP="00B6534B">
      <w:r>
        <w:t>152.9365</w:t>
      </w:r>
      <w:r>
        <w:tab/>
        <w:t>1.013e0</w:t>
      </w:r>
    </w:p>
    <w:p w14:paraId="16A25CF4" w14:textId="77777777" w:rsidR="00B6534B" w:rsidRDefault="00B6534B" w:rsidP="00B6534B">
      <w:r>
        <w:t>152.9491</w:t>
      </w:r>
      <w:r>
        <w:tab/>
        <w:t>1.013e0</w:t>
      </w:r>
    </w:p>
    <w:p w14:paraId="6DD4C073" w14:textId="77777777" w:rsidR="00B6534B" w:rsidRDefault="00B6534B" w:rsidP="00B6534B">
      <w:r>
        <w:t>152.9834</w:t>
      </w:r>
      <w:r>
        <w:tab/>
        <w:t>3.038e0</w:t>
      </w:r>
    </w:p>
    <w:p w14:paraId="15E7E461" w14:textId="77777777" w:rsidR="00B6534B" w:rsidRDefault="00B6534B" w:rsidP="00B6534B">
      <w:r>
        <w:t>153.0242</w:t>
      </w:r>
      <w:r>
        <w:tab/>
        <w:t>3.038e0</w:t>
      </w:r>
    </w:p>
    <w:p w14:paraId="7C312697" w14:textId="77777777" w:rsidR="00B6534B" w:rsidRDefault="00B6534B" w:rsidP="00B6534B">
      <w:r>
        <w:t>153.0675</w:t>
      </w:r>
      <w:r>
        <w:tab/>
        <w:t>1.013e0</w:t>
      </w:r>
    </w:p>
    <w:p w14:paraId="04A26865" w14:textId="77777777" w:rsidR="00B6534B" w:rsidRDefault="00B6534B" w:rsidP="00B6534B">
      <w:r>
        <w:t>153.1132</w:t>
      </w:r>
      <w:r>
        <w:tab/>
        <w:t>1.013e0</w:t>
      </w:r>
    </w:p>
    <w:p w14:paraId="658B8FC7" w14:textId="77777777" w:rsidR="00B6534B" w:rsidRDefault="00B6534B" w:rsidP="00B6534B">
      <w:r>
        <w:t>153.1564</w:t>
      </w:r>
      <w:r>
        <w:tab/>
        <w:t>1.013e0</w:t>
      </w:r>
    </w:p>
    <w:p w14:paraId="3617C220" w14:textId="77777777" w:rsidR="00B6534B" w:rsidRDefault="00B6534B" w:rsidP="00B6534B">
      <w:r>
        <w:t>153.1986</w:t>
      </w:r>
      <w:r>
        <w:tab/>
        <w:t>1.013e0</w:t>
      </w:r>
    </w:p>
    <w:p w14:paraId="487F10A1" w14:textId="77777777" w:rsidR="00B6534B" w:rsidRDefault="00B6534B" w:rsidP="00B6534B">
      <w:r>
        <w:t>153.2648</w:t>
      </w:r>
      <w:r>
        <w:tab/>
        <w:t>1.013e0</w:t>
      </w:r>
    </w:p>
    <w:p w14:paraId="4DADC382" w14:textId="77777777" w:rsidR="00B6534B" w:rsidRDefault="00B6534B" w:rsidP="00B6534B">
      <w:r>
        <w:t>153.2842</w:t>
      </w:r>
      <w:r>
        <w:tab/>
        <w:t>1.013e0</w:t>
      </w:r>
    </w:p>
    <w:p w14:paraId="1E3235F5" w14:textId="77777777" w:rsidR="00B6534B" w:rsidRDefault="00B6534B" w:rsidP="00B6534B">
      <w:r>
        <w:lastRenderedPageBreak/>
        <w:t>153.3665</w:t>
      </w:r>
      <w:r>
        <w:tab/>
        <w:t>1.013e0</w:t>
      </w:r>
    </w:p>
    <w:p w14:paraId="074CC8C8" w14:textId="77777777" w:rsidR="00B6534B" w:rsidRDefault="00B6534B" w:rsidP="00B6534B">
      <w:r>
        <w:t>153.3898</w:t>
      </w:r>
      <w:r>
        <w:tab/>
        <w:t>1.013e0</w:t>
      </w:r>
    </w:p>
    <w:p w14:paraId="27BF4CCA" w14:textId="77777777" w:rsidR="00B6534B" w:rsidRDefault="00B6534B" w:rsidP="00B6534B">
      <w:r>
        <w:t>153.4588</w:t>
      </w:r>
      <w:r>
        <w:tab/>
        <w:t>1.013e0</w:t>
      </w:r>
    </w:p>
    <w:p w14:paraId="70F1BAB2" w14:textId="77777777" w:rsidR="00B6534B" w:rsidRDefault="00B6534B" w:rsidP="00B6534B">
      <w:r>
        <w:t>153.5378</w:t>
      </w:r>
      <w:r>
        <w:tab/>
        <w:t>1.013e0</w:t>
      </w:r>
    </w:p>
    <w:p w14:paraId="04942C4A" w14:textId="77777777" w:rsidR="00B6534B" w:rsidRDefault="00B6534B" w:rsidP="00B6534B">
      <w:r>
        <w:t>153.5644</w:t>
      </w:r>
      <w:r>
        <w:tab/>
        <w:t>3.570e0</w:t>
      </w:r>
    </w:p>
    <w:p w14:paraId="4373BC78" w14:textId="77777777" w:rsidR="00B6534B" w:rsidRDefault="00B6534B" w:rsidP="00B6534B">
      <w:r>
        <w:t>153.6167</w:t>
      </w:r>
      <w:r>
        <w:tab/>
        <w:t>1.013e0</w:t>
      </w:r>
    </w:p>
    <w:p w14:paraId="4A121A2A" w14:textId="77777777" w:rsidR="00B6534B" w:rsidRDefault="00B6534B" w:rsidP="00B6534B">
      <w:r>
        <w:t>153.6367</w:t>
      </w:r>
      <w:r>
        <w:tab/>
        <w:t>2.025e0</w:t>
      </w:r>
    </w:p>
    <w:p w14:paraId="33829D8B" w14:textId="77777777" w:rsidR="00B6534B" w:rsidRDefault="00B6534B" w:rsidP="00B6534B">
      <w:r>
        <w:t>153.6534</w:t>
      </w:r>
      <w:r>
        <w:tab/>
        <w:t>1.013e0</w:t>
      </w:r>
    </w:p>
    <w:p w14:paraId="34E2A0A2" w14:textId="77777777" w:rsidR="00B6534B" w:rsidRDefault="00B6534B" w:rsidP="00B6534B">
      <w:r>
        <w:t>153.6792</w:t>
      </w:r>
      <w:r>
        <w:tab/>
        <w:t>1.013e0</w:t>
      </w:r>
    </w:p>
    <w:p w14:paraId="75393719" w14:textId="77777777" w:rsidR="00B6534B" w:rsidRDefault="00B6534B" w:rsidP="00B6534B">
      <w:r>
        <w:t>153.7679</w:t>
      </w:r>
      <w:r>
        <w:tab/>
        <w:t>1.013e0</w:t>
      </w:r>
    </w:p>
    <w:p w14:paraId="2F03A887" w14:textId="77777777" w:rsidR="00B6534B" w:rsidRDefault="00B6534B" w:rsidP="00B6534B">
      <w:r>
        <w:t>153.8022</w:t>
      </w:r>
      <w:r>
        <w:tab/>
        <w:t>3.038e0</w:t>
      </w:r>
    </w:p>
    <w:p w14:paraId="3A6512FE" w14:textId="77777777" w:rsidR="00B6534B" w:rsidRDefault="00B6534B" w:rsidP="00B6534B">
      <w:r>
        <w:t>153.9048</w:t>
      </w:r>
      <w:r>
        <w:tab/>
        <w:t>3.038e0</w:t>
      </w:r>
    </w:p>
    <w:p w14:paraId="52966CD8" w14:textId="77777777" w:rsidR="00B6534B" w:rsidRDefault="00B6534B" w:rsidP="00B6534B">
      <w:r>
        <w:t>153.9216</w:t>
      </w:r>
      <w:r>
        <w:tab/>
        <w:t>2.025e0</w:t>
      </w:r>
    </w:p>
    <w:p w14:paraId="6FDA7AC0" w14:textId="77777777" w:rsidR="00B6534B" w:rsidRDefault="00B6534B" w:rsidP="00B6534B">
      <w:r>
        <w:t>153.9360</w:t>
      </w:r>
      <w:r>
        <w:tab/>
        <w:t>1.013e0</w:t>
      </w:r>
    </w:p>
    <w:p w14:paraId="2BA40140" w14:textId="77777777" w:rsidR="00B6534B" w:rsidRDefault="00B6534B" w:rsidP="00B6534B">
      <w:r>
        <w:t>153.9896</w:t>
      </w:r>
      <w:r>
        <w:tab/>
        <w:t>1.013e0</w:t>
      </w:r>
    </w:p>
    <w:p w14:paraId="4DD0C47F" w14:textId="77777777" w:rsidR="00B6534B" w:rsidRDefault="00B6534B" w:rsidP="00B6534B">
      <w:r>
        <w:t>154.1093</w:t>
      </w:r>
      <w:r>
        <w:tab/>
        <w:t>2.025e0</w:t>
      </w:r>
    </w:p>
    <w:p w14:paraId="5D0F2A94" w14:textId="77777777" w:rsidR="00B6534B" w:rsidRDefault="00B6534B" w:rsidP="00B6534B">
      <w:r>
        <w:t>154.1933</w:t>
      </w:r>
      <w:r>
        <w:tab/>
        <w:t>3.038e0</w:t>
      </w:r>
    </w:p>
    <w:p w14:paraId="29E165EE" w14:textId="77777777" w:rsidR="00B6534B" w:rsidRDefault="00B6534B" w:rsidP="00B6534B">
      <w:r>
        <w:t>154.2532</w:t>
      </w:r>
      <w:r>
        <w:tab/>
        <w:t>1.013e0</w:t>
      </w:r>
    </w:p>
    <w:p w14:paraId="47102018" w14:textId="77777777" w:rsidR="00B6534B" w:rsidRDefault="00B6534B" w:rsidP="00B6534B">
      <w:r>
        <w:t>154.3126</w:t>
      </w:r>
      <w:r>
        <w:tab/>
        <w:t>2.025e0</w:t>
      </w:r>
    </w:p>
    <w:p w14:paraId="50AC213E" w14:textId="77777777" w:rsidR="00B6534B" w:rsidRDefault="00B6534B" w:rsidP="00B6534B">
      <w:r>
        <w:lastRenderedPageBreak/>
        <w:t>154.3358</w:t>
      </w:r>
      <w:r>
        <w:tab/>
        <w:t>1.013e0</w:t>
      </w:r>
    </w:p>
    <w:p w14:paraId="76843045" w14:textId="77777777" w:rsidR="00B6534B" w:rsidRDefault="00B6534B" w:rsidP="00B6534B">
      <w:r>
        <w:t>154.3485</w:t>
      </w:r>
      <w:r>
        <w:tab/>
        <w:t>1.013e0</w:t>
      </w:r>
    </w:p>
    <w:p w14:paraId="483CC4B9" w14:textId="77777777" w:rsidR="00B6534B" w:rsidRDefault="00B6534B" w:rsidP="00B6534B">
      <w:r>
        <w:t>154.3683</w:t>
      </w:r>
      <w:r>
        <w:tab/>
        <w:t>1.013e0</w:t>
      </w:r>
    </w:p>
    <w:p w14:paraId="5E53B835" w14:textId="77777777" w:rsidR="00B6534B" w:rsidRDefault="00B6534B" w:rsidP="00B6534B">
      <w:r>
        <w:t>154.4280</w:t>
      </w:r>
      <w:r>
        <w:tab/>
        <w:t>1.013e0</w:t>
      </w:r>
    </w:p>
    <w:p w14:paraId="4CCEC2A3" w14:textId="77777777" w:rsidR="00B6534B" w:rsidRDefault="00B6534B" w:rsidP="00B6534B">
      <w:r>
        <w:t>154.4592</w:t>
      </w:r>
      <w:r>
        <w:tab/>
        <w:t>2.025e0</w:t>
      </w:r>
    </w:p>
    <w:p w14:paraId="330DCAF2" w14:textId="77777777" w:rsidR="00B6534B" w:rsidRDefault="00B6534B" w:rsidP="00B6534B">
      <w:r>
        <w:t>154.5234</w:t>
      </w:r>
      <w:r>
        <w:tab/>
        <w:t>1.013e0</w:t>
      </w:r>
    </w:p>
    <w:p w14:paraId="332F76B0" w14:textId="77777777" w:rsidR="00B6534B" w:rsidRDefault="00B6534B" w:rsidP="00B6534B">
      <w:r>
        <w:t>154.5433</w:t>
      </w:r>
      <w:r>
        <w:tab/>
        <w:t>1.013e0</w:t>
      </w:r>
    </w:p>
    <w:p w14:paraId="3EE9106F" w14:textId="77777777" w:rsidR="00B6534B" w:rsidRDefault="00B6534B" w:rsidP="00B6534B">
      <w:r>
        <w:t>154.6030</w:t>
      </w:r>
      <w:r>
        <w:tab/>
        <w:t>1.013e0</w:t>
      </w:r>
    </w:p>
    <w:p w14:paraId="0E284BA4" w14:textId="77777777" w:rsidR="00B6534B" w:rsidRDefault="00B6534B" w:rsidP="00B6534B">
      <w:r>
        <w:t>154.6359</w:t>
      </w:r>
      <w:r>
        <w:tab/>
        <w:t>1.013e0</w:t>
      </w:r>
    </w:p>
    <w:p w14:paraId="3AEA99D6" w14:textId="77777777" w:rsidR="00B6534B" w:rsidRDefault="00B6534B" w:rsidP="00B6534B">
      <w:r>
        <w:t>154.6593</w:t>
      </w:r>
      <w:r>
        <w:tab/>
        <w:t>2.025e0</w:t>
      </w:r>
    </w:p>
    <w:p w14:paraId="551C769D" w14:textId="77777777" w:rsidR="00B6534B" w:rsidRDefault="00B6534B" w:rsidP="00B6534B">
      <w:r>
        <w:t>154.6761</w:t>
      </w:r>
      <w:r>
        <w:tab/>
        <w:t>1.013e0</w:t>
      </w:r>
    </w:p>
    <w:p w14:paraId="3FFF5700" w14:textId="77777777" w:rsidR="00B6534B" w:rsidRDefault="00B6534B" w:rsidP="00B6534B">
      <w:r>
        <w:t>154.7117</w:t>
      </w:r>
      <w:r>
        <w:tab/>
        <w:t>1.013e0</w:t>
      </w:r>
    </w:p>
    <w:p w14:paraId="41B97F67" w14:textId="77777777" w:rsidR="00B6534B" w:rsidRDefault="00B6534B" w:rsidP="00B6534B">
      <w:r>
        <w:t>154.7685</w:t>
      </w:r>
      <w:r>
        <w:tab/>
        <w:t>1.013e0</w:t>
      </w:r>
    </w:p>
    <w:p w14:paraId="04597B8C" w14:textId="77777777" w:rsidR="00B6534B" w:rsidRDefault="00B6534B" w:rsidP="00B6534B">
      <w:r>
        <w:t>154.7876</w:t>
      </w:r>
      <w:r>
        <w:tab/>
        <w:t>1.013e0</w:t>
      </w:r>
    </w:p>
    <w:p w14:paraId="77E55743" w14:textId="77777777" w:rsidR="00B6534B" w:rsidRDefault="00B6534B" w:rsidP="00B6534B">
      <w:r>
        <w:t>154.8144</w:t>
      </w:r>
      <w:r>
        <w:tab/>
        <w:t>1.013e0</w:t>
      </w:r>
    </w:p>
    <w:p w14:paraId="3451A864" w14:textId="77777777" w:rsidR="00B6534B" w:rsidRDefault="00B6534B" w:rsidP="00B6534B">
      <w:r>
        <w:t>154.8445</w:t>
      </w:r>
      <w:r>
        <w:tab/>
        <w:t>1.013e0</w:t>
      </w:r>
    </w:p>
    <w:p w14:paraId="3BB5D254" w14:textId="77777777" w:rsidR="00B6534B" w:rsidRDefault="00B6534B" w:rsidP="00B6534B">
      <w:r>
        <w:t>154.8970</w:t>
      </w:r>
      <w:r>
        <w:tab/>
        <w:t>1.013e0</w:t>
      </w:r>
    </w:p>
    <w:p w14:paraId="4952BDBA" w14:textId="77777777" w:rsidR="00B6534B" w:rsidRDefault="00B6534B" w:rsidP="00B6534B">
      <w:r>
        <w:t>154.9304</w:t>
      </w:r>
      <w:r>
        <w:tab/>
        <w:t>1.013e0</w:t>
      </w:r>
    </w:p>
    <w:p w14:paraId="064560EA" w14:textId="77777777" w:rsidR="00B6534B" w:rsidRDefault="00B6534B" w:rsidP="00B6534B">
      <w:r>
        <w:t>154.9534</w:t>
      </w:r>
      <w:r>
        <w:tab/>
        <w:t>2.025e0</w:t>
      </w:r>
    </w:p>
    <w:p w14:paraId="2EA3AA67" w14:textId="77777777" w:rsidR="00B6534B" w:rsidRDefault="00B6534B" w:rsidP="00B6534B">
      <w:r>
        <w:lastRenderedPageBreak/>
        <w:t>154.9913</w:t>
      </w:r>
      <w:r>
        <w:tab/>
        <w:t>2.025e0</w:t>
      </w:r>
    </w:p>
    <w:p w14:paraId="57CD1080" w14:textId="77777777" w:rsidR="00B6534B" w:rsidRDefault="00B6534B" w:rsidP="00B6534B">
      <w:r>
        <w:t>155.0789</w:t>
      </w:r>
      <w:r>
        <w:tab/>
        <w:t>3.038e0</w:t>
      </w:r>
    </w:p>
    <w:p w14:paraId="70FEEB98" w14:textId="77777777" w:rsidR="00B6534B" w:rsidRDefault="00B6534B" w:rsidP="00B6534B">
      <w:r>
        <w:t>155.1514</w:t>
      </w:r>
      <w:r>
        <w:tab/>
        <w:t>1.013e0</w:t>
      </w:r>
    </w:p>
    <w:p w14:paraId="7EA11209" w14:textId="77777777" w:rsidR="00B6534B" w:rsidRDefault="00B6534B" w:rsidP="00B6534B">
      <w:r>
        <w:t>155.2729</w:t>
      </w:r>
      <w:r>
        <w:tab/>
        <w:t>3.038e0</w:t>
      </w:r>
    </w:p>
    <w:p w14:paraId="043DF229" w14:textId="77777777" w:rsidR="00B6534B" w:rsidRDefault="00B6534B" w:rsidP="00B6534B">
      <w:r>
        <w:t>155.3044</w:t>
      </w:r>
      <w:r>
        <w:tab/>
        <w:t>1.013e0</w:t>
      </w:r>
    </w:p>
    <w:p w14:paraId="577FD15B" w14:textId="77777777" w:rsidR="00B6534B" w:rsidRDefault="00B6534B" w:rsidP="00B6534B">
      <w:r>
        <w:t>155.3285</w:t>
      </w:r>
      <w:r>
        <w:tab/>
        <w:t>2.025e0</w:t>
      </w:r>
    </w:p>
    <w:p w14:paraId="5D8F6E51" w14:textId="77777777" w:rsidR="00B6534B" w:rsidRDefault="00B6534B" w:rsidP="00B6534B">
      <w:r>
        <w:t>155.3570</w:t>
      </w:r>
      <w:r>
        <w:tab/>
        <w:t>1.013e0</w:t>
      </w:r>
    </w:p>
    <w:p w14:paraId="62880698" w14:textId="77777777" w:rsidR="00B6534B" w:rsidRDefault="00B6534B" w:rsidP="00B6534B">
      <w:r>
        <w:t>155.3972</w:t>
      </w:r>
      <w:r>
        <w:tab/>
        <w:t>2.025e0</w:t>
      </w:r>
    </w:p>
    <w:p w14:paraId="1771E803" w14:textId="77777777" w:rsidR="00B6534B" w:rsidRDefault="00B6534B" w:rsidP="00B6534B">
      <w:r>
        <w:t>155.4397</w:t>
      </w:r>
      <w:r>
        <w:tab/>
        <w:t>1.013e0</w:t>
      </w:r>
    </w:p>
    <w:p w14:paraId="07DE790F" w14:textId="77777777" w:rsidR="00B6534B" w:rsidRDefault="00B6534B" w:rsidP="00B6534B">
      <w:r>
        <w:t>155.4698</w:t>
      </w:r>
      <w:r>
        <w:tab/>
        <w:t>1.013e0</w:t>
      </w:r>
    </w:p>
    <w:p w14:paraId="7CD6F03D" w14:textId="77777777" w:rsidR="00B6534B" w:rsidRDefault="00B6534B" w:rsidP="00B6534B">
      <w:r>
        <w:t>155.4865</w:t>
      </w:r>
      <w:r>
        <w:tab/>
        <w:t>3.038e0</w:t>
      </w:r>
    </w:p>
    <w:p w14:paraId="5CCB526A" w14:textId="77777777" w:rsidR="00B6534B" w:rsidRDefault="00B6534B" w:rsidP="00B6534B">
      <w:r>
        <w:t>155.5459</w:t>
      </w:r>
      <w:r>
        <w:tab/>
        <w:t>1.013e0</w:t>
      </w:r>
    </w:p>
    <w:p w14:paraId="7F2588E4" w14:textId="77777777" w:rsidR="00B6534B" w:rsidRDefault="00B6534B" w:rsidP="00B6534B">
      <w:r>
        <w:t>155.5610</w:t>
      </w:r>
      <w:r>
        <w:tab/>
        <w:t>2.025e0</w:t>
      </w:r>
    </w:p>
    <w:p w14:paraId="5E01919B" w14:textId="77777777" w:rsidR="00B6534B" w:rsidRDefault="00B6534B" w:rsidP="00B6534B">
      <w:r>
        <w:t>155.5953</w:t>
      </w:r>
      <w:r>
        <w:tab/>
        <w:t>1.013e0</w:t>
      </w:r>
    </w:p>
    <w:p w14:paraId="7D3BCE08" w14:textId="77777777" w:rsidR="00B6534B" w:rsidRDefault="00B6534B" w:rsidP="00B6534B">
      <w:r>
        <w:t>155.6319</w:t>
      </w:r>
      <w:r>
        <w:tab/>
        <w:t>2.025e0</w:t>
      </w:r>
    </w:p>
    <w:p w14:paraId="7A5C0A3B" w14:textId="77777777" w:rsidR="00B6534B" w:rsidRDefault="00B6534B" w:rsidP="00B6534B">
      <w:r>
        <w:t>155.6554</w:t>
      </w:r>
      <w:r>
        <w:tab/>
        <w:t>1.013e0</w:t>
      </w:r>
    </w:p>
    <w:p w14:paraId="3801670E" w14:textId="77777777" w:rsidR="00B6534B" w:rsidRDefault="00B6534B" w:rsidP="00B6534B">
      <w:r>
        <w:t>155.7281</w:t>
      </w:r>
      <w:r>
        <w:tab/>
        <w:t>2.025e0</w:t>
      </w:r>
    </w:p>
    <w:p w14:paraId="28DB5409" w14:textId="77777777" w:rsidR="00B6534B" w:rsidRDefault="00B6534B" w:rsidP="00B6534B">
      <w:r>
        <w:t>155.7874</w:t>
      </w:r>
      <w:r>
        <w:tab/>
        <w:t>1.013e0</w:t>
      </w:r>
    </w:p>
    <w:p w14:paraId="0133AFD8" w14:textId="77777777" w:rsidR="00B6534B" w:rsidRDefault="00B6534B" w:rsidP="00B6534B">
      <w:r>
        <w:t>155.8142</w:t>
      </w:r>
      <w:r>
        <w:tab/>
        <w:t>2.025e0</w:t>
      </w:r>
    </w:p>
    <w:p w14:paraId="36EDAB64" w14:textId="77777777" w:rsidR="00B6534B" w:rsidRDefault="00B6534B" w:rsidP="00B6534B">
      <w:r>
        <w:lastRenderedPageBreak/>
        <w:t>155.8293</w:t>
      </w:r>
      <w:r>
        <w:tab/>
        <w:t>2.025e0</w:t>
      </w:r>
    </w:p>
    <w:p w14:paraId="56D4DE77" w14:textId="77777777" w:rsidR="00B6534B" w:rsidRDefault="00B6534B" w:rsidP="00B6534B">
      <w:r>
        <w:t>155.8620</w:t>
      </w:r>
      <w:r>
        <w:tab/>
        <w:t>3.038e0</w:t>
      </w:r>
    </w:p>
    <w:p w14:paraId="3F6756F1" w14:textId="77777777" w:rsidR="00B6534B" w:rsidRDefault="00B6534B" w:rsidP="00B6534B">
      <w:r>
        <w:t>155.9264</w:t>
      </w:r>
      <w:r>
        <w:tab/>
        <w:t>3.038e0</w:t>
      </w:r>
    </w:p>
    <w:p w14:paraId="7A7F41F9" w14:textId="77777777" w:rsidR="00B6534B" w:rsidRDefault="00B6534B" w:rsidP="00B6534B">
      <w:r>
        <w:t>155.9673</w:t>
      </w:r>
      <w:r>
        <w:tab/>
        <w:t>4.051e0</w:t>
      </w:r>
    </w:p>
    <w:p w14:paraId="7F12F945" w14:textId="77777777" w:rsidR="00B6534B" w:rsidRDefault="00B6534B" w:rsidP="00B6534B">
      <w:r>
        <w:t>155.9932</w:t>
      </w:r>
      <w:r>
        <w:tab/>
        <w:t>1.013e0</w:t>
      </w:r>
    </w:p>
    <w:p w14:paraId="15F1CA2C" w14:textId="77777777" w:rsidR="00B6534B" w:rsidRDefault="00B6534B" w:rsidP="00B6534B">
      <w:r>
        <w:t>156.0234</w:t>
      </w:r>
      <w:r>
        <w:tab/>
        <w:t>1.013e0</w:t>
      </w:r>
    </w:p>
    <w:p w14:paraId="77E5C86E" w14:textId="77777777" w:rsidR="00B6534B" w:rsidRDefault="00B6534B" w:rsidP="00B6534B">
      <w:r>
        <w:t>156.0836</w:t>
      </w:r>
      <w:r>
        <w:tab/>
        <w:t>3.038e0</w:t>
      </w:r>
    </w:p>
    <w:p w14:paraId="45472AFB" w14:textId="77777777" w:rsidR="00B6534B" w:rsidRDefault="00B6534B" w:rsidP="00B6534B">
      <w:r>
        <w:t>156.1082</w:t>
      </w:r>
      <w:r>
        <w:tab/>
        <w:t>3.038e0</w:t>
      </w:r>
    </w:p>
    <w:p w14:paraId="5648C54F" w14:textId="77777777" w:rsidR="00B6534B" w:rsidRDefault="00B6534B" w:rsidP="00B6534B">
      <w:r>
        <w:t>156.1585</w:t>
      </w:r>
      <w:r>
        <w:tab/>
        <w:t>4.051e0</w:t>
      </w:r>
    </w:p>
    <w:p w14:paraId="40C657A4" w14:textId="77777777" w:rsidR="00B6534B" w:rsidRDefault="00B6534B" w:rsidP="00B6534B">
      <w:r>
        <w:t>156.1891</w:t>
      </w:r>
      <w:r>
        <w:tab/>
        <w:t>2.025e0</w:t>
      </w:r>
    </w:p>
    <w:p w14:paraId="141D16A8" w14:textId="77777777" w:rsidR="00B6534B" w:rsidRDefault="00B6534B" w:rsidP="00B6534B">
      <w:r>
        <w:t>156.2294</w:t>
      </w:r>
      <w:r>
        <w:tab/>
        <w:t>1.013e0</w:t>
      </w:r>
    </w:p>
    <w:p w14:paraId="3AFAE9F9" w14:textId="77777777" w:rsidR="00B6534B" w:rsidRDefault="00B6534B" w:rsidP="00B6534B">
      <w:r>
        <w:t>156.2508</w:t>
      </w:r>
      <w:r>
        <w:tab/>
        <w:t>2.025e0</w:t>
      </w:r>
    </w:p>
    <w:p w14:paraId="46EEBF1D" w14:textId="77777777" w:rsidR="00B6534B" w:rsidRDefault="00B6534B" w:rsidP="00B6534B">
      <w:r>
        <w:t>156.2905</w:t>
      </w:r>
      <w:r>
        <w:tab/>
        <w:t>2.025e0</w:t>
      </w:r>
    </w:p>
    <w:p w14:paraId="50268437" w14:textId="77777777" w:rsidR="00B6534B" w:rsidRDefault="00B6534B" w:rsidP="00B6534B">
      <w:r>
        <w:t>156.3089</w:t>
      </w:r>
      <w:r>
        <w:tab/>
        <w:t>2.025e0</w:t>
      </w:r>
    </w:p>
    <w:p w14:paraId="70AB1329" w14:textId="77777777" w:rsidR="00B6534B" w:rsidRDefault="00B6534B" w:rsidP="00B6534B">
      <w:r>
        <w:t>156.3582</w:t>
      </w:r>
      <w:r>
        <w:tab/>
        <w:t>2.025e0</w:t>
      </w:r>
    </w:p>
    <w:p w14:paraId="6E0AFC49" w14:textId="77777777" w:rsidR="00B6534B" w:rsidRDefault="00B6534B" w:rsidP="00B6534B">
      <w:r>
        <w:t>156.3952</w:t>
      </w:r>
      <w:r>
        <w:tab/>
        <w:t>1.013e0</w:t>
      </w:r>
    </w:p>
    <w:p w14:paraId="367D680B" w14:textId="77777777" w:rsidR="00B6534B" w:rsidRDefault="00B6534B" w:rsidP="00B6534B">
      <w:r>
        <w:t>156.4120</w:t>
      </w:r>
      <w:r>
        <w:tab/>
        <w:t>2.025e0</w:t>
      </w:r>
    </w:p>
    <w:p w14:paraId="040D3AA7" w14:textId="77777777" w:rsidR="00B6534B" w:rsidRDefault="00B6534B" w:rsidP="00B6534B">
      <w:r>
        <w:t>156.4322</w:t>
      </w:r>
      <w:r>
        <w:tab/>
        <w:t>1.013e0</w:t>
      </w:r>
    </w:p>
    <w:p w14:paraId="0A8FC52E" w14:textId="77777777" w:rsidR="00B6534B" w:rsidRDefault="00B6534B" w:rsidP="00B6534B">
      <w:r>
        <w:t>156.4713</w:t>
      </w:r>
      <w:r>
        <w:tab/>
        <w:t>1.013e0</w:t>
      </w:r>
    </w:p>
    <w:p w14:paraId="488C2524" w14:textId="77777777" w:rsidR="00B6534B" w:rsidRDefault="00B6534B" w:rsidP="00B6534B">
      <w:r>
        <w:lastRenderedPageBreak/>
        <w:t>156.5049</w:t>
      </w:r>
      <w:r>
        <w:tab/>
        <w:t>1.013e0</w:t>
      </w:r>
    </w:p>
    <w:p w14:paraId="4379AF18" w14:textId="77777777" w:rsidR="00B6534B" w:rsidRDefault="00B6534B" w:rsidP="00B6534B">
      <w:r>
        <w:t>156.5252</w:t>
      </w:r>
      <w:r>
        <w:tab/>
        <w:t>1.013e0</w:t>
      </w:r>
    </w:p>
    <w:p w14:paraId="2E3EFD78" w14:textId="77777777" w:rsidR="00B6534B" w:rsidRDefault="00B6534B" w:rsidP="00B6534B">
      <w:r>
        <w:t>156.5479</w:t>
      </w:r>
      <w:r>
        <w:tab/>
        <w:t>1.013e0</w:t>
      </w:r>
    </w:p>
    <w:p w14:paraId="418E9E97" w14:textId="77777777" w:rsidR="00B6534B" w:rsidRDefault="00B6534B" w:rsidP="00B6534B">
      <w:r>
        <w:t>156.5609</w:t>
      </w:r>
      <w:r>
        <w:tab/>
        <w:t>1.013e0</w:t>
      </w:r>
    </w:p>
    <w:p w14:paraId="1766D0F6" w14:textId="77777777" w:rsidR="00B6534B" w:rsidRDefault="00B6534B" w:rsidP="00B6534B">
      <w:r>
        <w:t>156.6541</w:t>
      </w:r>
      <w:r>
        <w:tab/>
        <w:t>2.025e0</w:t>
      </w:r>
    </w:p>
    <w:p w14:paraId="5E6B397E" w14:textId="77777777" w:rsidR="00B6534B" w:rsidRDefault="00B6534B" w:rsidP="00B6534B">
      <w:r>
        <w:t>156.7180</w:t>
      </w:r>
      <w:r>
        <w:tab/>
        <w:t>2.025e0</w:t>
      </w:r>
    </w:p>
    <w:p w14:paraId="52898597" w14:textId="77777777" w:rsidR="00B6534B" w:rsidRDefault="00B6534B" w:rsidP="00B6534B">
      <w:r>
        <w:t>156.7474</w:t>
      </w:r>
      <w:r>
        <w:tab/>
        <w:t>1.013e0</w:t>
      </w:r>
    </w:p>
    <w:p w14:paraId="00D6E480" w14:textId="77777777" w:rsidR="00B6534B" w:rsidRDefault="00B6534B" w:rsidP="00B6534B">
      <w:r>
        <w:t>156.7773</w:t>
      </w:r>
      <w:r>
        <w:tab/>
        <w:t>1.013e0</w:t>
      </w:r>
    </w:p>
    <w:p w14:paraId="4F08B287" w14:textId="77777777" w:rsidR="00B6534B" w:rsidRDefault="00B6534B" w:rsidP="00B6534B">
      <w:r>
        <w:t>156.8279</w:t>
      </w:r>
      <w:r>
        <w:tab/>
        <w:t>1.013e0</w:t>
      </w:r>
    </w:p>
    <w:p w14:paraId="1BB5CF72" w14:textId="77777777" w:rsidR="00B6534B" w:rsidRDefault="00B6534B" w:rsidP="00B6534B">
      <w:r>
        <w:t>156.8537</w:t>
      </w:r>
      <w:r>
        <w:tab/>
        <w:t>1.013e0</w:t>
      </w:r>
    </w:p>
    <w:p w14:paraId="28E404A8" w14:textId="77777777" w:rsidR="00B6534B" w:rsidRDefault="00B6534B" w:rsidP="00B6534B">
      <w:r>
        <w:t>156.9057</w:t>
      </w:r>
      <w:r>
        <w:tab/>
        <w:t>2.025e0</w:t>
      </w:r>
    </w:p>
    <w:p w14:paraId="4E937C5E" w14:textId="77777777" w:rsidR="00B6534B" w:rsidRDefault="00B6534B" w:rsidP="00B6534B">
      <w:r>
        <w:t>156.9329</w:t>
      </w:r>
      <w:r>
        <w:tab/>
        <w:t>2.025e0</w:t>
      </w:r>
    </w:p>
    <w:p w14:paraId="0B170C1A" w14:textId="77777777" w:rsidR="00B6534B" w:rsidRDefault="00B6534B" w:rsidP="00B6534B">
      <w:r>
        <w:t>156.9736</w:t>
      </w:r>
      <w:r>
        <w:tab/>
        <w:t>1.013e0</w:t>
      </w:r>
    </w:p>
    <w:p w14:paraId="0E37EEC8" w14:textId="77777777" w:rsidR="00B6534B" w:rsidRDefault="00B6534B" w:rsidP="00B6534B">
      <w:r>
        <w:t>157.0377</w:t>
      </w:r>
      <w:r>
        <w:tab/>
        <w:t>1.664e2</w:t>
      </w:r>
    </w:p>
    <w:p w14:paraId="12D01E04" w14:textId="77777777" w:rsidR="00B6534B" w:rsidRDefault="00B6534B" w:rsidP="00B6534B">
      <w:r>
        <w:t>157.1665</w:t>
      </w:r>
      <w:r>
        <w:tab/>
        <w:t>2.025e0</w:t>
      </w:r>
    </w:p>
    <w:p w14:paraId="551C2B23" w14:textId="77777777" w:rsidR="00B6534B" w:rsidRDefault="00B6534B" w:rsidP="00B6534B">
      <w:r>
        <w:t>157.2081</w:t>
      </w:r>
      <w:r>
        <w:tab/>
        <w:t>5.063e0</w:t>
      </w:r>
    </w:p>
    <w:p w14:paraId="34AFB395" w14:textId="77777777" w:rsidR="00B6534B" w:rsidRDefault="00B6534B" w:rsidP="00B6534B">
      <w:r>
        <w:t>157.2657</w:t>
      </w:r>
      <w:r>
        <w:tab/>
        <w:t>4.080e0</w:t>
      </w:r>
    </w:p>
    <w:p w14:paraId="53893B1C" w14:textId="77777777" w:rsidR="00B6534B" w:rsidRDefault="00B6534B" w:rsidP="00B6534B">
      <w:r>
        <w:t>157.3136</w:t>
      </w:r>
      <w:r>
        <w:tab/>
        <w:t>2.025e0</w:t>
      </w:r>
    </w:p>
    <w:p w14:paraId="52AD9529" w14:textId="77777777" w:rsidR="00B6534B" w:rsidRDefault="00B6534B" w:rsidP="00B6534B">
      <w:r>
        <w:t>157.3339</w:t>
      </w:r>
      <w:r>
        <w:tab/>
        <w:t>1.013e0</w:t>
      </w:r>
    </w:p>
    <w:p w14:paraId="684026A0" w14:textId="77777777" w:rsidR="00B6534B" w:rsidRDefault="00B6534B" w:rsidP="00B6534B">
      <w:r>
        <w:lastRenderedPageBreak/>
        <w:t>157.3697</w:t>
      </w:r>
      <w:r>
        <w:tab/>
        <w:t>1.013e0</w:t>
      </w:r>
    </w:p>
    <w:p w14:paraId="0016B513" w14:textId="77777777" w:rsidR="00B6534B" w:rsidRDefault="00B6534B" w:rsidP="00B6534B">
      <w:r>
        <w:t>157.4001</w:t>
      </w:r>
      <w:r>
        <w:tab/>
        <w:t>1.013e0</w:t>
      </w:r>
    </w:p>
    <w:p w14:paraId="022D516E" w14:textId="77777777" w:rsidR="00B6534B" w:rsidRDefault="00B6534B" w:rsidP="00B6534B">
      <w:r>
        <w:t>157.4270</w:t>
      </w:r>
      <w:r>
        <w:tab/>
        <w:t>1.013e0</w:t>
      </w:r>
    </w:p>
    <w:p w14:paraId="1F998CEE" w14:textId="77777777" w:rsidR="00B6534B" w:rsidRDefault="00B6534B" w:rsidP="00B6534B">
      <w:r>
        <w:t>157.4472</w:t>
      </w:r>
      <w:r>
        <w:tab/>
        <w:t>1.013e0</w:t>
      </w:r>
    </w:p>
    <w:p w14:paraId="60C04EC9" w14:textId="77777777" w:rsidR="00B6534B" w:rsidRDefault="00B6534B" w:rsidP="00B6534B">
      <w:r>
        <w:t>157.4797</w:t>
      </w:r>
      <w:r>
        <w:tab/>
        <w:t>2.025e0</w:t>
      </w:r>
    </w:p>
    <w:p w14:paraId="4C9B51DB" w14:textId="77777777" w:rsidR="00B6534B" w:rsidRDefault="00B6534B" w:rsidP="00B6534B">
      <w:r>
        <w:t>157.5135</w:t>
      </w:r>
      <w:r>
        <w:tab/>
        <w:t>1.013e0</w:t>
      </w:r>
    </w:p>
    <w:p w14:paraId="7DA01A6B" w14:textId="77777777" w:rsidR="00B6534B" w:rsidRDefault="00B6534B" w:rsidP="00B6534B">
      <w:r>
        <w:t>157.5405</w:t>
      </w:r>
      <w:r>
        <w:tab/>
        <w:t>2.025e0</w:t>
      </w:r>
    </w:p>
    <w:p w14:paraId="02226F3D" w14:textId="77777777" w:rsidR="00B6534B" w:rsidRDefault="00B6534B" w:rsidP="00B6534B">
      <w:r>
        <w:t>157.6898</w:t>
      </w:r>
      <w:r>
        <w:tab/>
        <w:t>1.013e0</w:t>
      </w:r>
    </w:p>
    <w:p w14:paraId="7E122E14" w14:textId="77777777" w:rsidR="00B6534B" w:rsidRDefault="00B6534B" w:rsidP="00B6534B">
      <w:r>
        <w:t>157.7240</w:t>
      </w:r>
      <w:r>
        <w:tab/>
        <w:t>4.051e0</w:t>
      </w:r>
    </w:p>
    <w:p w14:paraId="1A7EBAF1" w14:textId="77777777" w:rsidR="00B6534B" w:rsidRDefault="00B6534B" w:rsidP="00B6534B">
      <w:r>
        <w:t>157.7574</w:t>
      </w:r>
      <w:r>
        <w:tab/>
        <w:t>1.013e0</w:t>
      </w:r>
    </w:p>
    <w:p w14:paraId="0AD67BE8" w14:textId="77777777" w:rsidR="00B6534B" w:rsidRDefault="00B6534B" w:rsidP="00B6534B">
      <w:r>
        <w:t>157.8641</w:t>
      </w:r>
      <w:r>
        <w:tab/>
        <w:t>1.013e0</w:t>
      </w:r>
    </w:p>
    <w:p w14:paraId="615C2A47" w14:textId="77777777" w:rsidR="00B6534B" w:rsidRDefault="00B6534B" w:rsidP="00B6534B">
      <w:r>
        <w:t>157.9085</w:t>
      </w:r>
      <w:r>
        <w:tab/>
        <w:t>2.025e0</w:t>
      </w:r>
    </w:p>
    <w:p w14:paraId="27CECC12" w14:textId="77777777" w:rsidR="00B6534B" w:rsidRDefault="00B6534B" w:rsidP="00B6534B">
      <w:r>
        <w:t>157.9287</w:t>
      </w:r>
      <w:r>
        <w:tab/>
        <w:t>2.025e0</w:t>
      </w:r>
    </w:p>
    <w:p w14:paraId="4377A60E" w14:textId="77777777" w:rsidR="00B6534B" w:rsidRDefault="00B6534B" w:rsidP="00B6534B">
      <w:r>
        <w:t>157.9710</w:t>
      </w:r>
      <w:r>
        <w:tab/>
        <w:t>1.169e0</w:t>
      </w:r>
    </w:p>
    <w:p w14:paraId="602A46EB" w14:textId="77777777" w:rsidR="00B6534B" w:rsidRDefault="00B6534B" w:rsidP="00B6534B">
      <w:r>
        <w:t>157.9946</w:t>
      </w:r>
      <w:r>
        <w:tab/>
        <w:t>4.051e0</w:t>
      </w:r>
    </w:p>
    <w:p w14:paraId="50EF8B6C" w14:textId="77777777" w:rsidR="00B6534B" w:rsidRDefault="00B6534B" w:rsidP="00B6534B">
      <w:r>
        <w:t>158.0417</w:t>
      </w:r>
      <w:r>
        <w:tab/>
        <w:t>1.316e1</w:t>
      </w:r>
    </w:p>
    <w:p w14:paraId="10C49736" w14:textId="77777777" w:rsidR="00B6534B" w:rsidRDefault="00B6534B" w:rsidP="00B6534B">
      <w:r>
        <w:t>158.0845</w:t>
      </w:r>
      <w:r>
        <w:tab/>
        <w:t>1.013e0</w:t>
      </w:r>
    </w:p>
    <w:p w14:paraId="60E9B873" w14:textId="77777777" w:rsidR="00B6534B" w:rsidRDefault="00B6534B" w:rsidP="00B6534B">
      <w:r>
        <w:t>158.1140</w:t>
      </w:r>
      <w:r>
        <w:tab/>
        <w:t>2.025e0</w:t>
      </w:r>
    </w:p>
    <w:p w14:paraId="0155F8B6" w14:textId="77777777" w:rsidR="00B6534B" w:rsidRDefault="00B6534B" w:rsidP="00B6534B">
      <w:r>
        <w:t>158.1323</w:t>
      </w:r>
      <w:r>
        <w:tab/>
        <w:t>2.025e0</w:t>
      </w:r>
    </w:p>
    <w:p w14:paraId="5A3304EE" w14:textId="77777777" w:rsidR="00B6534B" w:rsidRDefault="00B6534B" w:rsidP="00B6534B">
      <w:r>
        <w:lastRenderedPageBreak/>
        <w:t>158.1711</w:t>
      </w:r>
      <w:r>
        <w:tab/>
        <w:t>2.025e0</w:t>
      </w:r>
    </w:p>
    <w:p w14:paraId="7250FBBF" w14:textId="77777777" w:rsidR="00B6534B" w:rsidRDefault="00B6534B" w:rsidP="00B6534B">
      <w:r>
        <w:t>158.1982</w:t>
      </w:r>
      <w:r>
        <w:tab/>
        <w:t>1.013e0</w:t>
      </w:r>
    </w:p>
    <w:p w14:paraId="27D6B929" w14:textId="77777777" w:rsidR="00B6534B" w:rsidRDefault="00B6534B" w:rsidP="00B6534B">
      <w:r>
        <w:t>158.2210</w:t>
      </w:r>
      <w:r>
        <w:tab/>
        <w:t>1.013e0</w:t>
      </w:r>
    </w:p>
    <w:p w14:paraId="738A2D96" w14:textId="77777777" w:rsidR="00B6534B" w:rsidRDefault="00B6534B" w:rsidP="00B6534B">
      <w:r>
        <w:t>158.2578</w:t>
      </w:r>
      <w:r>
        <w:tab/>
        <w:t>1.013e0</w:t>
      </w:r>
    </w:p>
    <w:p w14:paraId="1703CF94" w14:textId="77777777" w:rsidR="00B6534B" w:rsidRDefault="00B6534B" w:rsidP="00B6534B">
      <w:r>
        <w:t>158.3017</w:t>
      </w:r>
      <w:r>
        <w:tab/>
        <w:t>1.013e0</w:t>
      </w:r>
    </w:p>
    <w:p w14:paraId="083F0C74" w14:textId="77777777" w:rsidR="00B6534B" w:rsidRDefault="00B6534B" w:rsidP="00B6534B">
      <w:r>
        <w:t>158.3281</w:t>
      </w:r>
      <w:r>
        <w:tab/>
        <w:t>1.013e0</w:t>
      </w:r>
    </w:p>
    <w:p w14:paraId="75CD6DA4" w14:textId="77777777" w:rsidR="00B6534B" w:rsidRDefault="00B6534B" w:rsidP="00B6534B">
      <w:r>
        <w:t>158.3443</w:t>
      </w:r>
      <w:r>
        <w:tab/>
        <w:t>1.013e0</w:t>
      </w:r>
    </w:p>
    <w:p w14:paraId="64F432EC" w14:textId="77777777" w:rsidR="00B6534B" w:rsidRDefault="00B6534B" w:rsidP="00B6534B">
      <w:r>
        <w:t>158.3748</w:t>
      </w:r>
      <w:r>
        <w:tab/>
        <w:t>2.025e0</w:t>
      </w:r>
    </w:p>
    <w:p w14:paraId="07527BCD" w14:textId="77777777" w:rsidR="00B6534B" w:rsidRDefault="00B6534B" w:rsidP="00B6534B">
      <w:r>
        <w:t>158.4580</w:t>
      </w:r>
      <w:r>
        <w:tab/>
        <w:t>1.013e0</w:t>
      </w:r>
    </w:p>
    <w:p w14:paraId="026428D0" w14:textId="77777777" w:rsidR="00B6534B" w:rsidRDefault="00B6534B" w:rsidP="00B6534B">
      <w:r>
        <w:t>158.5054</w:t>
      </w:r>
      <w:r>
        <w:tab/>
        <w:t>4.051e0</w:t>
      </w:r>
    </w:p>
    <w:p w14:paraId="577E7606" w14:textId="77777777" w:rsidR="00B6534B" w:rsidRDefault="00B6534B" w:rsidP="00B6534B">
      <w:r>
        <w:t>158.5440</w:t>
      </w:r>
      <w:r>
        <w:tab/>
        <w:t>2.025e0</w:t>
      </w:r>
    </w:p>
    <w:p w14:paraId="2982A272" w14:textId="77777777" w:rsidR="00B6534B" w:rsidRDefault="00B6534B" w:rsidP="00B6534B">
      <w:r>
        <w:t>158.5587</w:t>
      </w:r>
      <w:r>
        <w:tab/>
        <w:t>1.013e0</w:t>
      </w:r>
    </w:p>
    <w:p w14:paraId="139EA6DD" w14:textId="77777777" w:rsidR="00B6534B" w:rsidRDefault="00B6534B" w:rsidP="00B6534B">
      <w:r>
        <w:t>158.6107</w:t>
      </w:r>
      <w:r>
        <w:tab/>
        <w:t>2.025e0</w:t>
      </w:r>
    </w:p>
    <w:p w14:paraId="48742FA5" w14:textId="77777777" w:rsidR="00B6534B" w:rsidRDefault="00B6534B" w:rsidP="00B6534B">
      <w:r>
        <w:t>158.6578</w:t>
      </w:r>
      <w:r>
        <w:tab/>
        <w:t>2.033e0</w:t>
      </w:r>
    </w:p>
    <w:p w14:paraId="2C54B219" w14:textId="77777777" w:rsidR="00B6534B" w:rsidRDefault="00B6534B" w:rsidP="00B6534B">
      <w:r>
        <w:t>158.6879</w:t>
      </w:r>
      <w:r>
        <w:tab/>
        <w:t>3.038e0</w:t>
      </w:r>
    </w:p>
    <w:p w14:paraId="484124CD" w14:textId="77777777" w:rsidR="00B6534B" w:rsidRDefault="00B6534B" w:rsidP="00B6534B">
      <w:r>
        <w:t>158.7439</w:t>
      </w:r>
      <w:r>
        <w:tab/>
        <w:t>3.038e0</w:t>
      </w:r>
    </w:p>
    <w:p w14:paraId="062D9D66" w14:textId="77777777" w:rsidR="00B6534B" w:rsidRDefault="00B6534B" w:rsidP="00B6534B">
      <w:r>
        <w:t>158.8365</w:t>
      </w:r>
      <w:r>
        <w:tab/>
        <w:t>1.013e0</w:t>
      </w:r>
    </w:p>
    <w:p w14:paraId="1EFC0C20" w14:textId="77777777" w:rsidR="00B6534B" w:rsidRDefault="00B6534B" w:rsidP="00B6534B">
      <w:r>
        <w:t>158.8738</w:t>
      </w:r>
      <w:r>
        <w:tab/>
        <w:t>1.013e0</w:t>
      </w:r>
    </w:p>
    <w:p w14:paraId="4669F8B3" w14:textId="77777777" w:rsidR="00B6534B" w:rsidRDefault="00B6534B" w:rsidP="00B6534B">
      <w:r>
        <w:t>158.9049</w:t>
      </w:r>
      <w:r>
        <w:tab/>
        <w:t>2.025e0</w:t>
      </w:r>
    </w:p>
    <w:p w14:paraId="6A76B308" w14:textId="77777777" w:rsidR="00B6534B" w:rsidRDefault="00B6534B" w:rsidP="00B6534B">
      <w:r>
        <w:lastRenderedPageBreak/>
        <w:t>158.9639</w:t>
      </w:r>
      <w:r>
        <w:tab/>
        <w:t>2.025e0</w:t>
      </w:r>
    </w:p>
    <w:p w14:paraId="66BF2919" w14:textId="77777777" w:rsidR="00B6534B" w:rsidRDefault="00B6534B" w:rsidP="00B6534B">
      <w:r>
        <w:t>159.0344</w:t>
      </w:r>
      <w:r>
        <w:tab/>
        <w:t>1.924e1</w:t>
      </w:r>
    </w:p>
    <w:p w14:paraId="4E989333" w14:textId="77777777" w:rsidR="00B6534B" w:rsidRDefault="00B6534B" w:rsidP="00B6534B">
      <w:r>
        <w:t>159.0947</w:t>
      </w:r>
      <w:r>
        <w:tab/>
        <w:t>2.025e0</w:t>
      </w:r>
    </w:p>
    <w:p w14:paraId="4E53F3AD" w14:textId="77777777" w:rsidR="00B6534B" w:rsidRDefault="00B6534B" w:rsidP="00B6534B">
      <w:r>
        <w:t>159.1117</w:t>
      </w:r>
      <w:r>
        <w:tab/>
        <w:t>2.025e0</w:t>
      </w:r>
    </w:p>
    <w:p w14:paraId="05B8201F" w14:textId="77777777" w:rsidR="00B6534B" w:rsidRDefault="00B6534B" w:rsidP="00B6534B">
      <w:r>
        <w:t>159.1380</w:t>
      </w:r>
      <w:r>
        <w:tab/>
        <w:t>1.013e0</w:t>
      </w:r>
    </w:p>
    <w:p w14:paraId="03B50ACD" w14:textId="77777777" w:rsidR="00B6534B" w:rsidRDefault="00B6534B" w:rsidP="00B6534B">
      <w:r>
        <w:t>159.1577</w:t>
      </w:r>
      <w:r>
        <w:tab/>
        <w:t>1.013e0</w:t>
      </w:r>
    </w:p>
    <w:p w14:paraId="536BFD2A" w14:textId="77777777" w:rsidR="00B6534B" w:rsidRDefault="00B6534B" w:rsidP="00B6534B">
      <w:r>
        <w:t>159.2489</w:t>
      </w:r>
      <w:r>
        <w:tab/>
        <w:t>1.013e0</w:t>
      </w:r>
    </w:p>
    <w:p w14:paraId="70DC11EA" w14:textId="77777777" w:rsidR="00B6534B" w:rsidRDefault="00B6534B" w:rsidP="00B6534B">
      <w:r>
        <w:t>159.2920</w:t>
      </w:r>
      <w:r>
        <w:tab/>
        <w:t>1.013e0</w:t>
      </w:r>
    </w:p>
    <w:p w14:paraId="45A84029" w14:textId="77777777" w:rsidR="00B6534B" w:rsidRDefault="00B6534B" w:rsidP="00B6534B">
      <w:r>
        <w:t>159.3326</w:t>
      </w:r>
      <w:r>
        <w:tab/>
        <w:t>1.013e0</w:t>
      </w:r>
    </w:p>
    <w:p w14:paraId="62B22C00" w14:textId="77777777" w:rsidR="00B6534B" w:rsidRDefault="00B6534B" w:rsidP="00B6534B">
      <w:r>
        <w:t>159.3607</w:t>
      </w:r>
      <w:r>
        <w:tab/>
        <w:t>3.038e0</w:t>
      </w:r>
    </w:p>
    <w:p w14:paraId="684EE44C" w14:textId="77777777" w:rsidR="00B6534B" w:rsidRDefault="00B6534B" w:rsidP="00B6534B">
      <w:r>
        <w:t>159.3794</w:t>
      </w:r>
      <w:r>
        <w:tab/>
        <w:t>1.013e0</w:t>
      </w:r>
    </w:p>
    <w:p w14:paraId="359931D2" w14:textId="77777777" w:rsidR="00B6534B" w:rsidRDefault="00B6534B" w:rsidP="00B6534B">
      <w:r>
        <w:t>159.4413</w:t>
      </w:r>
      <w:r>
        <w:tab/>
        <w:t>3.038e0</w:t>
      </w:r>
    </w:p>
    <w:p w14:paraId="51190294" w14:textId="77777777" w:rsidR="00B6534B" w:rsidRDefault="00B6534B" w:rsidP="00B6534B">
      <w:r>
        <w:t>159.4871</w:t>
      </w:r>
      <w:r>
        <w:tab/>
        <w:t>1.013e0</w:t>
      </w:r>
    </w:p>
    <w:p w14:paraId="4784D7EF" w14:textId="77777777" w:rsidR="00B6534B" w:rsidRDefault="00B6534B" w:rsidP="00B6534B">
      <w:r>
        <w:t>159.5496</w:t>
      </w:r>
      <w:r>
        <w:tab/>
        <w:t>3.038e0</w:t>
      </w:r>
    </w:p>
    <w:p w14:paraId="4E5CC271" w14:textId="77777777" w:rsidR="00B6534B" w:rsidRDefault="00B6534B" w:rsidP="00B6534B">
      <w:r>
        <w:t>159.6211</w:t>
      </w:r>
      <w:r>
        <w:tab/>
        <w:t>2.025e0</w:t>
      </w:r>
    </w:p>
    <w:p w14:paraId="579C41FD" w14:textId="77777777" w:rsidR="00B6534B" w:rsidRDefault="00B6534B" w:rsidP="00B6534B">
      <w:r>
        <w:t>159.6543</w:t>
      </w:r>
      <w:r>
        <w:tab/>
        <w:t>2.025e0</w:t>
      </w:r>
    </w:p>
    <w:p w14:paraId="209C780E" w14:textId="77777777" w:rsidR="00B6534B" w:rsidRDefault="00B6534B" w:rsidP="00B6534B">
      <w:r>
        <w:t>159.6780</w:t>
      </w:r>
      <w:r>
        <w:tab/>
        <w:t>1.013e0</w:t>
      </w:r>
    </w:p>
    <w:p w14:paraId="2DB66F34" w14:textId="77777777" w:rsidR="00B6534B" w:rsidRDefault="00B6534B" w:rsidP="00B6534B">
      <w:r>
        <w:t>159.7233</w:t>
      </w:r>
      <w:r>
        <w:tab/>
        <w:t>3.038e0</w:t>
      </w:r>
    </w:p>
    <w:p w14:paraId="4AD4E79F" w14:textId="77777777" w:rsidR="00B6534B" w:rsidRDefault="00B6534B" w:rsidP="00B6534B">
      <w:r>
        <w:t>159.7438</w:t>
      </w:r>
      <w:r>
        <w:tab/>
        <w:t>1.943e0</w:t>
      </w:r>
    </w:p>
    <w:p w14:paraId="64C68E69" w14:textId="77777777" w:rsidR="00B6534B" w:rsidRDefault="00B6534B" w:rsidP="00B6534B">
      <w:r>
        <w:lastRenderedPageBreak/>
        <w:t>159.8293</w:t>
      </w:r>
      <w:r>
        <w:tab/>
        <w:t>1.013e0</w:t>
      </w:r>
    </w:p>
    <w:p w14:paraId="30522F35" w14:textId="77777777" w:rsidR="00B6534B" w:rsidRDefault="00B6534B" w:rsidP="00B6534B">
      <w:r>
        <w:t>159.8498</w:t>
      </w:r>
      <w:r>
        <w:tab/>
        <w:t>1.013e0</w:t>
      </w:r>
    </w:p>
    <w:p w14:paraId="5BE9CEA8" w14:textId="77777777" w:rsidR="00B6534B" w:rsidRDefault="00B6534B" w:rsidP="00B6534B">
      <w:r>
        <w:t>159.8729</w:t>
      </w:r>
      <w:r>
        <w:tab/>
        <w:t>1.013e0</w:t>
      </w:r>
    </w:p>
    <w:p w14:paraId="33A9EB08" w14:textId="77777777" w:rsidR="00B6534B" w:rsidRDefault="00B6534B" w:rsidP="00B6534B">
      <w:r>
        <w:t>160.0355</w:t>
      </w:r>
      <w:r>
        <w:tab/>
        <w:t>2.025e0</w:t>
      </w:r>
    </w:p>
    <w:p w14:paraId="18AA703E" w14:textId="77777777" w:rsidR="00B6534B" w:rsidRDefault="00B6534B" w:rsidP="00B6534B">
      <w:r>
        <w:t>160.0508</w:t>
      </w:r>
      <w:r>
        <w:tab/>
        <w:t>1.013e0</w:t>
      </w:r>
    </w:p>
    <w:p w14:paraId="5DA0C84C" w14:textId="77777777" w:rsidR="00B6534B" w:rsidRDefault="00B6534B" w:rsidP="00B6534B">
      <w:r>
        <w:t>160.1018</w:t>
      </w:r>
      <w:r>
        <w:tab/>
        <w:t>2.025e0</w:t>
      </w:r>
    </w:p>
    <w:p w14:paraId="7C30FA46" w14:textId="77777777" w:rsidR="00B6534B" w:rsidRDefault="00B6534B" w:rsidP="00B6534B">
      <w:r>
        <w:t>160.1315</w:t>
      </w:r>
      <w:r>
        <w:tab/>
        <w:t>1.013e0</w:t>
      </w:r>
    </w:p>
    <w:p w14:paraId="7DFE5A7E" w14:textId="77777777" w:rsidR="00B6534B" w:rsidRDefault="00B6534B" w:rsidP="00B6534B">
      <w:r>
        <w:t>160.2090</w:t>
      </w:r>
      <w:r>
        <w:tab/>
        <w:t>1.013e0</w:t>
      </w:r>
    </w:p>
    <w:p w14:paraId="21E298C6" w14:textId="77777777" w:rsidR="00B6534B" w:rsidRDefault="00B6534B" w:rsidP="00B6534B">
      <w:r>
        <w:t>160.3675</w:t>
      </w:r>
      <w:r>
        <w:tab/>
        <w:t>1.013e0</w:t>
      </w:r>
    </w:p>
    <w:p w14:paraId="0D0BA74B" w14:textId="77777777" w:rsidR="00B6534B" w:rsidRDefault="00B6534B" w:rsidP="00B6534B">
      <w:r>
        <w:t>160.4119</w:t>
      </w:r>
      <w:r>
        <w:tab/>
        <w:t>2.025e0</w:t>
      </w:r>
    </w:p>
    <w:p w14:paraId="131DA70A" w14:textId="77777777" w:rsidR="00B6534B" w:rsidRDefault="00B6534B" w:rsidP="00B6534B">
      <w:r>
        <w:t>160.4307</w:t>
      </w:r>
      <w:r>
        <w:tab/>
        <w:t>1.013e0</w:t>
      </w:r>
    </w:p>
    <w:p w14:paraId="739DE659" w14:textId="77777777" w:rsidR="00B6534B" w:rsidRDefault="00B6534B" w:rsidP="00B6534B">
      <w:r>
        <w:t>160.5021</w:t>
      </w:r>
      <w:r>
        <w:tab/>
        <w:t>1.013e0</w:t>
      </w:r>
    </w:p>
    <w:p w14:paraId="0B9ADB9F" w14:textId="77777777" w:rsidR="00B6534B" w:rsidRDefault="00B6534B" w:rsidP="00B6534B">
      <w:r>
        <w:t>160.5602</w:t>
      </w:r>
      <w:r>
        <w:tab/>
        <w:t>2.025e0</w:t>
      </w:r>
    </w:p>
    <w:p w14:paraId="4EE81CD5" w14:textId="77777777" w:rsidR="00B6534B" w:rsidRDefault="00B6534B" w:rsidP="00B6534B">
      <w:r>
        <w:t>160.6027</w:t>
      </w:r>
      <w:r>
        <w:tab/>
        <w:t>3.038e0</w:t>
      </w:r>
    </w:p>
    <w:p w14:paraId="39A6E874" w14:textId="77777777" w:rsidR="00B6534B" w:rsidRDefault="00B6534B" w:rsidP="00B6534B">
      <w:r>
        <w:t>160.7272</w:t>
      </w:r>
      <w:r>
        <w:tab/>
        <w:t>1.013e0</w:t>
      </w:r>
    </w:p>
    <w:p w14:paraId="53307225" w14:textId="77777777" w:rsidR="00B6534B" w:rsidRDefault="00B6534B" w:rsidP="00B6534B">
      <w:r>
        <w:t>160.7493</w:t>
      </w:r>
      <w:r>
        <w:tab/>
        <w:t>2.025e0</w:t>
      </w:r>
    </w:p>
    <w:p w14:paraId="0497E4A4" w14:textId="77777777" w:rsidR="00B6534B" w:rsidRDefault="00B6534B" w:rsidP="00B6534B">
      <w:r>
        <w:t>160.7814</w:t>
      </w:r>
      <w:r>
        <w:tab/>
        <w:t>1.013e0</w:t>
      </w:r>
    </w:p>
    <w:p w14:paraId="522B09F8" w14:textId="77777777" w:rsidR="00B6534B" w:rsidRDefault="00B6534B" w:rsidP="00B6534B">
      <w:r>
        <w:t>160.8043</w:t>
      </w:r>
      <w:r>
        <w:tab/>
        <w:t>2.025e0</w:t>
      </w:r>
    </w:p>
    <w:p w14:paraId="582A573E" w14:textId="77777777" w:rsidR="00B6534B" w:rsidRDefault="00B6534B" w:rsidP="00B6534B">
      <w:r>
        <w:t>160.9360</w:t>
      </w:r>
      <w:r>
        <w:tab/>
        <w:t>3.038e0</w:t>
      </w:r>
    </w:p>
    <w:p w14:paraId="6B61D1CB" w14:textId="77777777" w:rsidR="00B6534B" w:rsidRDefault="00B6534B" w:rsidP="00B6534B">
      <w:r>
        <w:lastRenderedPageBreak/>
        <w:t>161.0001</w:t>
      </w:r>
      <w:r>
        <w:tab/>
        <w:t>2.025e0</w:t>
      </w:r>
    </w:p>
    <w:p w14:paraId="22BA44A5" w14:textId="77777777" w:rsidR="00B6534B" w:rsidRDefault="00B6534B" w:rsidP="00B6534B">
      <w:r>
        <w:t>161.0307</w:t>
      </w:r>
      <w:r>
        <w:tab/>
        <w:t>1.013e0</w:t>
      </w:r>
    </w:p>
    <w:p w14:paraId="5EE836FF" w14:textId="77777777" w:rsidR="00B6534B" w:rsidRDefault="00B6534B" w:rsidP="00B6534B">
      <w:r>
        <w:t>161.0907</w:t>
      </w:r>
      <w:r>
        <w:tab/>
        <w:t>1.013e0</w:t>
      </w:r>
    </w:p>
    <w:p w14:paraId="0D92B24D" w14:textId="77777777" w:rsidR="00B6534B" w:rsidRDefault="00B6534B" w:rsidP="00B6534B">
      <w:r>
        <w:t>161.1587</w:t>
      </w:r>
      <w:r>
        <w:tab/>
        <w:t>1.013e0</w:t>
      </w:r>
    </w:p>
    <w:p w14:paraId="4FCEE965" w14:textId="77777777" w:rsidR="00B6534B" w:rsidRDefault="00B6534B" w:rsidP="00B6534B">
      <w:r>
        <w:t>161.1961</w:t>
      </w:r>
      <w:r>
        <w:tab/>
        <w:t>3.038e0</w:t>
      </w:r>
    </w:p>
    <w:p w14:paraId="4FDCB516" w14:textId="77777777" w:rsidR="00B6534B" w:rsidRDefault="00B6534B" w:rsidP="00B6534B">
      <w:r>
        <w:t>161.2323</w:t>
      </w:r>
      <w:r>
        <w:tab/>
        <w:t>1.013e0</w:t>
      </w:r>
    </w:p>
    <w:p w14:paraId="611BEE53" w14:textId="77777777" w:rsidR="00B6534B" w:rsidRDefault="00B6534B" w:rsidP="00B6534B">
      <w:r>
        <w:t>161.2766</w:t>
      </w:r>
      <w:r>
        <w:tab/>
        <w:t>1.013e0</w:t>
      </w:r>
    </w:p>
    <w:p w14:paraId="0792BE1F" w14:textId="77777777" w:rsidR="00B6534B" w:rsidRDefault="00B6534B" w:rsidP="00B6534B">
      <w:r>
        <w:t>161.3072</w:t>
      </w:r>
      <w:r>
        <w:tab/>
        <w:t>2.025e0</w:t>
      </w:r>
    </w:p>
    <w:p w14:paraId="2394682E" w14:textId="77777777" w:rsidR="00B6534B" w:rsidRDefault="00B6534B" w:rsidP="00B6534B">
      <w:r>
        <w:t>161.3378</w:t>
      </w:r>
      <w:r>
        <w:tab/>
        <w:t>1.013e0</w:t>
      </w:r>
    </w:p>
    <w:p w14:paraId="0F6D7A0A" w14:textId="77777777" w:rsidR="00B6534B" w:rsidRDefault="00B6534B" w:rsidP="00B6534B">
      <w:r>
        <w:t>161.3708</w:t>
      </w:r>
      <w:r>
        <w:tab/>
        <w:t>2.025e0</w:t>
      </w:r>
    </w:p>
    <w:p w14:paraId="75EF967D" w14:textId="77777777" w:rsidR="00B6534B" w:rsidRDefault="00B6534B" w:rsidP="00B6534B">
      <w:r>
        <w:t>161.4728</w:t>
      </w:r>
      <w:r>
        <w:tab/>
        <w:t>1.013e0</w:t>
      </w:r>
    </w:p>
    <w:p w14:paraId="036D36D8" w14:textId="77777777" w:rsidR="00B6534B" w:rsidRDefault="00B6534B" w:rsidP="00B6534B">
      <w:r>
        <w:t>161.5338</w:t>
      </w:r>
      <w:r>
        <w:tab/>
        <w:t>5.063e0</w:t>
      </w:r>
    </w:p>
    <w:p w14:paraId="0FDDB2A5" w14:textId="77777777" w:rsidR="00B6534B" w:rsidRDefault="00B6534B" w:rsidP="00B6534B">
      <w:r>
        <w:t>161.5669</w:t>
      </w:r>
      <w:r>
        <w:tab/>
        <w:t>1.013e0</w:t>
      </w:r>
    </w:p>
    <w:p w14:paraId="471B23EE" w14:textId="77777777" w:rsidR="00B6534B" w:rsidRDefault="00B6534B" w:rsidP="00B6534B">
      <w:r>
        <w:t>161.6779</w:t>
      </w:r>
      <w:r>
        <w:tab/>
        <w:t>1.013e0</w:t>
      </w:r>
    </w:p>
    <w:p w14:paraId="773E3FF1" w14:textId="77777777" w:rsidR="00B6534B" w:rsidRDefault="00B6534B" w:rsidP="00B6534B">
      <w:r>
        <w:t>161.7121</w:t>
      </w:r>
      <w:r>
        <w:tab/>
        <w:t>2.025e0</w:t>
      </w:r>
    </w:p>
    <w:p w14:paraId="2A2802A1" w14:textId="77777777" w:rsidR="00B6534B" w:rsidRDefault="00B6534B" w:rsidP="00B6534B">
      <w:r>
        <w:t>161.7575</w:t>
      </w:r>
      <w:r>
        <w:tab/>
        <w:t>3.038e0</w:t>
      </w:r>
    </w:p>
    <w:p w14:paraId="5BF99A8D" w14:textId="77777777" w:rsidR="00B6534B" w:rsidRDefault="00B6534B" w:rsidP="00B6534B">
      <w:r>
        <w:t>161.7934</w:t>
      </w:r>
      <w:r>
        <w:tab/>
        <w:t>1.013e0</w:t>
      </w:r>
    </w:p>
    <w:p w14:paraId="11AAF8AE" w14:textId="77777777" w:rsidR="00B6534B" w:rsidRDefault="00B6534B" w:rsidP="00B6534B">
      <w:r>
        <w:t>161.8248</w:t>
      </w:r>
      <w:r>
        <w:tab/>
        <w:t>3.038e0</w:t>
      </w:r>
    </w:p>
    <w:p w14:paraId="6712DC70" w14:textId="77777777" w:rsidR="00B6534B" w:rsidRDefault="00B6534B" w:rsidP="00B6534B">
      <w:r>
        <w:t>161.8982</w:t>
      </w:r>
      <w:r>
        <w:tab/>
        <w:t>1.013e0</w:t>
      </w:r>
    </w:p>
    <w:p w14:paraId="599F9B7D" w14:textId="77777777" w:rsidR="00B6534B" w:rsidRDefault="00B6534B" w:rsidP="00B6534B">
      <w:r>
        <w:lastRenderedPageBreak/>
        <w:t>161.9322</w:t>
      </w:r>
      <w:r>
        <w:tab/>
        <w:t>1.013e0</w:t>
      </w:r>
    </w:p>
    <w:p w14:paraId="5B1CEC57" w14:textId="77777777" w:rsidR="00B6534B" w:rsidRDefault="00B6534B" w:rsidP="00B6534B">
      <w:r>
        <w:t>161.9719</w:t>
      </w:r>
      <w:r>
        <w:tab/>
        <w:t>1.013e0</w:t>
      </w:r>
    </w:p>
    <w:p w14:paraId="7FA3AEF3" w14:textId="77777777" w:rsidR="00B6534B" w:rsidRDefault="00B6534B" w:rsidP="00B6534B">
      <w:r>
        <w:t>162.0129</w:t>
      </w:r>
      <w:r>
        <w:tab/>
        <w:t>1.013e0</w:t>
      </w:r>
    </w:p>
    <w:p w14:paraId="457BAF51" w14:textId="77777777" w:rsidR="00B6534B" w:rsidRDefault="00B6534B" w:rsidP="00B6534B">
      <w:r>
        <w:t>162.0674</w:t>
      </w:r>
      <w:r>
        <w:tab/>
        <w:t>1.013e0</w:t>
      </w:r>
    </w:p>
    <w:p w14:paraId="350186D3" w14:textId="77777777" w:rsidR="00B6534B" w:rsidRDefault="00B6534B" w:rsidP="00B6534B">
      <w:r>
        <w:t>162.1010</w:t>
      </w:r>
      <w:r>
        <w:tab/>
        <w:t>1.013e0</w:t>
      </w:r>
    </w:p>
    <w:p w14:paraId="169E22AC" w14:textId="77777777" w:rsidR="00B6534B" w:rsidRDefault="00B6534B" w:rsidP="00B6534B">
      <w:r>
        <w:t>162.1241</w:t>
      </w:r>
      <w:r>
        <w:tab/>
        <w:t>1.013e0</w:t>
      </w:r>
    </w:p>
    <w:p w14:paraId="4BA4E80A" w14:textId="77777777" w:rsidR="00B6534B" w:rsidRDefault="00B6534B" w:rsidP="00B6534B">
      <w:r>
        <w:t>162.1974</w:t>
      </w:r>
      <w:r>
        <w:tab/>
        <w:t>2.025e0</w:t>
      </w:r>
    </w:p>
    <w:p w14:paraId="1066B362" w14:textId="77777777" w:rsidR="00B6534B" w:rsidRDefault="00B6534B" w:rsidP="00B6534B">
      <w:r>
        <w:t>162.2316</w:t>
      </w:r>
      <w:r>
        <w:tab/>
        <w:t>2.025e0</w:t>
      </w:r>
    </w:p>
    <w:p w14:paraId="4EFC71B8" w14:textId="77777777" w:rsidR="00B6534B" w:rsidRDefault="00B6534B" w:rsidP="00B6534B">
      <w:r>
        <w:t>162.2798</w:t>
      </w:r>
      <w:r>
        <w:tab/>
        <w:t>1.013e0</w:t>
      </w:r>
    </w:p>
    <w:p w14:paraId="45A385BF" w14:textId="77777777" w:rsidR="00B6534B" w:rsidRDefault="00B6534B" w:rsidP="00B6534B">
      <w:r>
        <w:t>162.3514</w:t>
      </w:r>
      <w:r>
        <w:tab/>
        <w:t>2.025e0</w:t>
      </w:r>
    </w:p>
    <w:p w14:paraId="2D4ECB6D" w14:textId="77777777" w:rsidR="00B6534B" w:rsidRDefault="00B6534B" w:rsidP="00B6534B">
      <w:r>
        <w:t>162.4713</w:t>
      </w:r>
      <w:r>
        <w:tab/>
        <w:t>2.025e0</w:t>
      </w:r>
    </w:p>
    <w:p w14:paraId="42DEE2AC" w14:textId="77777777" w:rsidR="00B6534B" w:rsidRDefault="00B6534B" w:rsidP="00B6534B">
      <w:r>
        <w:t>162.5139</w:t>
      </w:r>
      <w:r>
        <w:tab/>
        <w:t>2.025e0</w:t>
      </w:r>
    </w:p>
    <w:p w14:paraId="7BAAC4A9" w14:textId="77777777" w:rsidR="00B6534B" w:rsidRDefault="00B6534B" w:rsidP="00B6534B">
      <w:r>
        <w:t>162.5699</w:t>
      </w:r>
      <w:r>
        <w:tab/>
        <w:t>2.025e0</w:t>
      </w:r>
    </w:p>
    <w:p w14:paraId="614781FA" w14:textId="77777777" w:rsidR="00B6534B" w:rsidRDefault="00B6534B" w:rsidP="00B6534B">
      <w:r>
        <w:t>162.5899</w:t>
      </w:r>
      <w:r>
        <w:tab/>
        <w:t>2.025e0</w:t>
      </w:r>
    </w:p>
    <w:p w14:paraId="0F5233F5" w14:textId="77777777" w:rsidR="00B6534B" w:rsidRDefault="00B6534B" w:rsidP="00B6534B">
      <w:r>
        <w:t>162.6304</w:t>
      </w:r>
      <w:r>
        <w:tab/>
        <w:t>2.025e0</w:t>
      </w:r>
    </w:p>
    <w:p w14:paraId="5F9FF334" w14:textId="77777777" w:rsidR="00B6534B" w:rsidRDefault="00B6534B" w:rsidP="00B6534B">
      <w:r>
        <w:t>162.6595</w:t>
      </w:r>
      <w:r>
        <w:tab/>
        <w:t>1.013e0</w:t>
      </w:r>
    </w:p>
    <w:p w14:paraId="1641EA62" w14:textId="77777777" w:rsidR="00B6534B" w:rsidRDefault="00B6534B" w:rsidP="00B6534B">
      <w:r>
        <w:t>162.7243</w:t>
      </w:r>
      <w:r>
        <w:tab/>
        <w:t>2.025e0</w:t>
      </w:r>
    </w:p>
    <w:p w14:paraId="79C978EE" w14:textId="77777777" w:rsidR="00B6534B" w:rsidRDefault="00B6534B" w:rsidP="00B6534B">
      <w:r>
        <w:t>162.7641</w:t>
      </w:r>
      <w:r>
        <w:tab/>
        <w:t>1.013e0</w:t>
      </w:r>
    </w:p>
    <w:p w14:paraId="41313FAB" w14:textId="77777777" w:rsidR="00B6534B" w:rsidRDefault="00B6534B" w:rsidP="00B6534B">
      <w:r>
        <w:t>162.7845</w:t>
      </w:r>
      <w:r>
        <w:tab/>
        <w:t>1.013e0</w:t>
      </w:r>
    </w:p>
    <w:p w14:paraId="19644AAE" w14:textId="77777777" w:rsidR="00B6534B" w:rsidRDefault="00B6534B" w:rsidP="00B6534B">
      <w:r>
        <w:lastRenderedPageBreak/>
        <w:t>162.8051</w:t>
      </w:r>
      <w:r>
        <w:tab/>
        <w:t>1.013e0</w:t>
      </w:r>
    </w:p>
    <w:p w14:paraId="3791BA98" w14:textId="77777777" w:rsidR="00B6534B" w:rsidRDefault="00B6534B" w:rsidP="00B6534B">
      <w:r>
        <w:t>162.8631</w:t>
      </w:r>
      <w:r>
        <w:tab/>
        <w:t>1.013e0</w:t>
      </w:r>
    </w:p>
    <w:p w14:paraId="6CB03AB3" w14:textId="77777777" w:rsidR="00B6534B" w:rsidRDefault="00B6534B" w:rsidP="00B6534B">
      <w:r>
        <w:t>162.9037</w:t>
      </w:r>
      <w:r>
        <w:tab/>
        <w:t>1.013e0</w:t>
      </w:r>
    </w:p>
    <w:p w14:paraId="3FC8CAEE" w14:textId="77777777" w:rsidR="00B6534B" w:rsidRDefault="00B6534B" w:rsidP="00B6534B">
      <w:r>
        <w:t>162.9236</w:t>
      </w:r>
      <w:r>
        <w:tab/>
        <w:t>1.013e0</w:t>
      </w:r>
    </w:p>
    <w:p w14:paraId="151DE780" w14:textId="77777777" w:rsidR="00B6534B" w:rsidRDefault="00B6534B" w:rsidP="00B6534B">
      <w:r>
        <w:t>163.0045</w:t>
      </w:r>
      <w:r>
        <w:tab/>
        <w:t>8.101e0</w:t>
      </w:r>
    </w:p>
    <w:p w14:paraId="3746E793" w14:textId="77777777" w:rsidR="00B6534B" w:rsidRDefault="00B6534B" w:rsidP="00B6534B">
      <w:r>
        <w:t>163.0417</w:t>
      </w:r>
      <w:r>
        <w:tab/>
        <w:t>4.051e0</w:t>
      </w:r>
    </w:p>
    <w:p w14:paraId="362ED695" w14:textId="77777777" w:rsidR="00B6534B" w:rsidRDefault="00B6534B" w:rsidP="00B6534B">
      <w:r>
        <w:t>163.0778</w:t>
      </w:r>
      <w:r>
        <w:tab/>
        <w:t>2.430e1</w:t>
      </w:r>
    </w:p>
    <w:p w14:paraId="3DEAE659" w14:textId="77777777" w:rsidR="00B6534B" w:rsidRDefault="00B6534B" w:rsidP="00B6534B">
      <w:r>
        <w:t>163.1083</w:t>
      </w:r>
      <w:r>
        <w:tab/>
        <w:t>2.025e0</w:t>
      </w:r>
    </w:p>
    <w:p w14:paraId="7793C476" w14:textId="77777777" w:rsidR="00B6534B" w:rsidRDefault="00B6534B" w:rsidP="00B6534B">
      <w:r>
        <w:t>163.1989</w:t>
      </w:r>
      <w:r>
        <w:tab/>
        <w:t>1.013e0</w:t>
      </w:r>
    </w:p>
    <w:p w14:paraId="7AE4E4CA" w14:textId="77777777" w:rsidR="00B6534B" w:rsidRDefault="00B6534B" w:rsidP="00B6534B">
      <w:r>
        <w:t>163.2366</w:t>
      </w:r>
      <w:r>
        <w:tab/>
        <w:t>3.038e0</w:t>
      </w:r>
    </w:p>
    <w:p w14:paraId="3A2A1863" w14:textId="77777777" w:rsidR="00B6534B" w:rsidRDefault="00B6534B" w:rsidP="00B6534B">
      <w:r>
        <w:t>163.2795</w:t>
      </w:r>
      <w:r>
        <w:tab/>
        <w:t>2.025e0</w:t>
      </w:r>
    </w:p>
    <w:p w14:paraId="7BF6634E" w14:textId="77777777" w:rsidR="00B6534B" w:rsidRDefault="00B6534B" w:rsidP="00B6534B">
      <w:r>
        <w:t>163.3002</w:t>
      </w:r>
      <w:r>
        <w:tab/>
        <w:t>1.013e0</w:t>
      </w:r>
    </w:p>
    <w:p w14:paraId="364CA345" w14:textId="77777777" w:rsidR="00B6534B" w:rsidRDefault="00B6534B" w:rsidP="00B6534B">
      <w:r>
        <w:t>163.3515</w:t>
      </w:r>
      <w:r>
        <w:tab/>
        <w:t>1.013e0</w:t>
      </w:r>
    </w:p>
    <w:p w14:paraId="35205254" w14:textId="77777777" w:rsidR="00B6534B" w:rsidRDefault="00B6534B" w:rsidP="00B6534B">
      <w:r>
        <w:t>163.4011</w:t>
      </w:r>
      <w:r>
        <w:tab/>
        <w:t>3.038e0</w:t>
      </w:r>
    </w:p>
    <w:p w14:paraId="34032633" w14:textId="77777777" w:rsidR="00B6534B" w:rsidRDefault="00B6534B" w:rsidP="00B6534B">
      <w:r>
        <w:t>163.4429</w:t>
      </w:r>
      <w:r>
        <w:tab/>
        <w:t>1.013e0</w:t>
      </w:r>
    </w:p>
    <w:p w14:paraId="77DD4984" w14:textId="77777777" w:rsidR="00B6534B" w:rsidRDefault="00B6534B" w:rsidP="00B6534B">
      <w:r>
        <w:t>163.5042</w:t>
      </w:r>
      <w:r>
        <w:tab/>
        <w:t>2.025e0</w:t>
      </w:r>
    </w:p>
    <w:p w14:paraId="7F5A48BB" w14:textId="77777777" w:rsidR="00B6534B" w:rsidRDefault="00B6534B" w:rsidP="00B6534B">
      <w:r>
        <w:t>163.5555</w:t>
      </w:r>
      <w:r>
        <w:tab/>
        <w:t>2.025e0</w:t>
      </w:r>
    </w:p>
    <w:p w14:paraId="45A530D5" w14:textId="77777777" w:rsidR="00B6534B" w:rsidRDefault="00B6534B" w:rsidP="00B6534B">
      <w:r>
        <w:t>163.5929</w:t>
      </w:r>
      <w:r>
        <w:tab/>
        <w:t>1.013e0</w:t>
      </w:r>
    </w:p>
    <w:p w14:paraId="6D4F41CE" w14:textId="77777777" w:rsidR="00B6534B" w:rsidRDefault="00B6534B" w:rsidP="00B6534B">
      <w:r>
        <w:t>163.6129</w:t>
      </w:r>
      <w:r>
        <w:tab/>
        <w:t>1.013e0</w:t>
      </w:r>
    </w:p>
    <w:p w14:paraId="149C614B" w14:textId="77777777" w:rsidR="00B6534B" w:rsidRDefault="00B6534B" w:rsidP="00B6534B">
      <w:r>
        <w:lastRenderedPageBreak/>
        <w:t>163.6363</w:t>
      </w:r>
      <w:r>
        <w:tab/>
        <w:t>1.013e0</w:t>
      </w:r>
    </w:p>
    <w:p w14:paraId="4E4D2BA0" w14:textId="77777777" w:rsidR="00B6534B" w:rsidRDefault="00B6534B" w:rsidP="00B6534B">
      <w:r>
        <w:t>163.6637</w:t>
      </w:r>
      <w:r>
        <w:tab/>
        <w:t>1.013e0</w:t>
      </w:r>
    </w:p>
    <w:p w14:paraId="018F6781" w14:textId="77777777" w:rsidR="00B6534B" w:rsidRDefault="00B6534B" w:rsidP="00B6534B">
      <w:r>
        <w:t>163.7047</w:t>
      </w:r>
      <w:r>
        <w:tab/>
        <w:t>1.013e0</w:t>
      </w:r>
    </w:p>
    <w:p w14:paraId="75827330" w14:textId="77777777" w:rsidR="00B6534B" w:rsidRDefault="00B6534B" w:rsidP="00B6534B">
      <w:r>
        <w:t>163.7355</w:t>
      </w:r>
      <w:r>
        <w:tab/>
        <w:t>1.013e0</w:t>
      </w:r>
    </w:p>
    <w:p w14:paraId="2889E28A" w14:textId="77777777" w:rsidR="00B6534B" w:rsidRDefault="00B6534B" w:rsidP="00B6534B">
      <w:r>
        <w:t>163.7764</w:t>
      </w:r>
      <w:r>
        <w:tab/>
        <w:t>1.013e0</w:t>
      </w:r>
    </w:p>
    <w:p w14:paraId="4CC48EF1" w14:textId="77777777" w:rsidR="00B6534B" w:rsidRDefault="00B6534B" w:rsidP="00B6534B">
      <w:r>
        <w:t>163.8098</w:t>
      </w:r>
      <w:r>
        <w:tab/>
        <w:t>2.025e0</w:t>
      </w:r>
    </w:p>
    <w:p w14:paraId="2BAC7FFB" w14:textId="77777777" w:rsidR="00B6534B" w:rsidRDefault="00B6534B" w:rsidP="00B6534B">
      <w:r>
        <w:t>163.8489</w:t>
      </w:r>
      <w:r>
        <w:tab/>
        <w:t>4.051e0</w:t>
      </w:r>
    </w:p>
    <w:p w14:paraId="13B67E27" w14:textId="77777777" w:rsidR="00B6534B" w:rsidRDefault="00B6534B" w:rsidP="00B6534B">
      <w:r>
        <w:t>163.8832</w:t>
      </w:r>
      <w:r>
        <w:tab/>
        <w:t>2.025e0</w:t>
      </w:r>
    </w:p>
    <w:p w14:paraId="5B1259F6" w14:textId="77777777" w:rsidR="00B6534B" w:rsidRDefault="00B6534B" w:rsidP="00B6534B">
      <w:r>
        <w:t>163.9243</w:t>
      </w:r>
      <w:r>
        <w:tab/>
        <w:t>2.025e0</w:t>
      </w:r>
    </w:p>
    <w:p w14:paraId="6A120A41" w14:textId="77777777" w:rsidR="00B6534B" w:rsidRDefault="00B6534B" w:rsidP="00B6534B">
      <w:r>
        <w:t>163.9902</w:t>
      </w:r>
      <w:r>
        <w:tab/>
        <w:t>1.013e0</w:t>
      </w:r>
    </w:p>
    <w:p w14:paraId="5120624A" w14:textId="77777777" w:rsidR="00B6534B" w:rsidRDefault="00B6534B" w:rsidP="00B6534B">
      <w:r>
        <w:t>164.0137</w:t>
      </w:r>
      <w:r>
        <w:tab/>
        <w:t>1.013e0</w:t>
      </w:r>
    </w:p>
    <w:p w14:paraId="62678254" w14:textId="77777777" w:rsidR="00B6534B" w:rsidRDefault="00B6534B" w:rsidP="00B6534B">
      <w:r>
        <w:t>164.0343</w:t>
      </w:r>
      <w:r>
        <w:tab/>
        <w:t>1.013e0</w:t>
      </w:r>
    </w:p>
    <w:p w14:paraId="37FFBB5D" w14:textId="77777777" w:rsidR="00B6534B" w:rsidRDefault="00B6534B" w:rsidP="00B6534B">
      <w:r>
        <w:t>164.0720</w:t>
      </w:r>
      <w:r>
        <w:tab/>
        <w:t>2.025e0</w:t>
      </w:r>
    </w:p>
    <w:p w14:paraId="68C3B95F" w14:textId="77777777" w:rsidR="00B6534B" w:rsidRDefault="00B6534B" w:rsidP="00B6534B">
      <w:r>
        <w:t>164.1372</w:t>
      </w:r>
      <w:r>
        <w:tab/>
        <w:t>2.025e0</w:t>
      </w:r>
    </w:p>
    <w:p w14:paraId="37AB6281" w14:textId="77777777" w:rsidR="00B6534B" w:rsidRDefault="00B6534B" w:rsidP="00B6534B">
      <w:r>
        <w:t>164.1942</w:t>
      </w:r>
      <w:r>
        <w:tab/>
        <w:t>1.013e0</w:t>
      </w:r>
    </w:p>
    <w:p w14:paraId="44EEC568" w14:textId="77777777" w:rsidR="00B6534B" w:rsidRDefault="00B6534B" w:rsidP="00B6534B">
      <w:r>
        <w:t>164.2180</w:t>
      </w:r>
      <w:r>
        <w:tab/>
        <w:t>1.013e0</w:t>
      </w:r>
    </w:p>
    <w:p w14:paraId="1717F8C1" w14:textId="77777777" w:rsidR="00B6534B" w:rsidRDefault="00B6534B" w:rsidP="00B6534B">
      <w:r>
        <w:t>164.2455</w:t>
      </w:r>
      <w:r>
        <w:tab/>
        <w:t>1.013e0</w:t>
      </w:r>
    </w:p>
    <w:p w14:paraId="0DAED304" w14:textId="77777777" w:rsidR="00B6534B" w:rsidRDefault="00B6534B" w:rsidP="00B6534B">
      <w:r>
        <w:t>164.2763</w:t>
      </w:r>
      <w:r>
        <w:tab/>
        <w:t>3.038e0</w:t>
      </w:r>
    </w:p>
    <w:p w14:paraId="06E1FE33" w14:textId="77777777" w:rsidR="00B6534B" w:rsidRDefault="00B6534B" w:rsidP="00B6534B">
      <w:r>
        <w:t>164.3649</w:t>
      </w:r>
      <w:r>
        <w:tab/>
        <w:t>1.013e0</w:t>
      </w:r>
    </w:p>
    <w:p w14:paraId="26E1916B" w14:textId="77777777" w:rsidR="00B6534B" w:rsidRDefault="00B6534B" w:rsidP="00B6534B">
      <w:r>
        <w:lastRenderedPageBreak/>
        <w:t>164.3916</w:t>
      </w:r>
      <w:r>
        <w:tab/>
        <w:t>2.025e0</w:t>
      </w:r>
    </w:p>
    <w:p w14:paraId="369473C3" w14:textId="77777777" w:rsidR="00B6534B" w:rsidRDefault="00B6534B" w:rsidP="00B6534B">
      <w:r>
        <w:t>164.4601</w:t>
      </w:r>
      <w:r>
        <w:tab/>
        <w:t>2.025e0</w:t>
      </w:r>
    </w:p>
    <w:p w14:paraId="7829DB06" w14:textId="77777777" w:rsidR="00B6534B" w:rsidRDefault="00B6534B" w:rsidP="00B6534B">
      <w:r>
        <w:t>164.5115</w:t>
      </w:r>
      <w:r>
        <w:tab/>
        <w:t>1.013e0</w:t>
      </w:r>
    </w:p>
    <w:p w14:paraId="78C4778D" w14:textId="77777777" w:rsidR="00B6534B" w:rsidRDefault="00B6534B" w:rsidP="00B6534B">
      <w:r>
        <w:t>164.5425</w:t>
      </w:r>
      <w:r>
        <w:tab/>
        <w:t>1.013e0</w:t>
      </w:r>
    </w:p>
    <w:p w14:paraId="242B5E86" w14:textId="77777777" w:rsidR="00B6534B" w:rsidRDefault="00B6534B" w:rsidP="00B6534B">
      <w:r>
        <w:t>164.5995</w:t>
      </w:r>
      <w:r>
        <w:tab/>
        <w:t>1.013e0</w:t>
      </w:r>
    </w:p>
    <w:p w14:paraId="2ED60FBA" w14:textId="77777777" w:rsidR="00B6534B" w:rsidRDefault="00B6534B" w:rsidP="00B6534B">
      <w:r>
        <w:t>164.6509</w:t>
      </w:r>
      <w:r>
        <w:tab/>
        <w:t>1.013e0</w:t>
      </w:r>
    </w:p>
    <w:p w14:paraId="65260C43" w14:textId="77777777" w:rsidR="00B6534B" w:rsidRDefault="00B6534B" w:rsidP="00B6534B">
      <w:r>
        <w:t>164.7023</w:t>
      </w:r>
      <w:r>
        <w:tab/>
        <w:t>1.013e0</w:t>
      </w:r>
    </w:p>
    <w:p w14:paraId="7FB1614B" w14:textId="77777777" w:rsidR="00B6534B" w:rsidRDefault="00B6534B" w:rsidP="00B6534B">
      <w:r>
        <w:t>164.7723</w:t>
      </w:r>
      <w:r>
        <w:tab/>
        <w:t>2.025e0</w:t>
      </w:r>
    </w:p>
    <w:p w14:paraId="52EE7D38" w14:textId="77777777" w:rsidR="00B6534B" w:rsidRDefault="00B6534B" w:rsidP="00B6534B">
      <w:r>
        <w:t>164.9044</w:t>
      </w:r>
      <w:r>
        <w:tab/>
        <w:t>4.051e0</w:t>
      </w:r>
    </w:p>
    <w:p w14:paraId="2246BAAB" w14:textId="77777777" w:rsidR="00B6534B" w:rsidRDefault="00B6534B" w:rsidP="00B6534B">
      <w:r>
        <w:t>164.9352</w:t>
      </w:r>
      <w:r>
        <w:tab/>
        <w:t>5.063e0</w:t>
      </w:r>
    </w:p>
    <w:p w14:paraId="0E73E620" w14:textId="77777777" w:rsidR="00B6534B" w:rsidRDefault="00B6534B" w:rsidP="00B6534B">
      <w:r>
        <w:t>165.0073</w:t>
      </w:r>
      <w:r>
        <w:tab/>
        <w:t>4.051e0</w:t>
      </w:r>
    </w:p>
    <w:p w14:paraId="0F500F5A" w14:textId="77777777" w:rsidR="00B6534B" w:rsidRDefault="00B6534B" w:rsidP="00B6534B">
      <w:r>
        <w:t>165.0515</w:t>
      </w:r>
      <w:r>
        <w:tab/>
        <w:t>2.025e0</w:t>
      </w:r>
    </w:p>
    <w:p w14:paraId="0D69AC3E" w14:textId="77777777" w:rsidR="00B6534B" w:rsidRDefault="00B6534B" w:rsidP="00B6534B">
      <w:r>
        <w:t>165.0996</w:t>
      </w:r>
      <w:r>
        <w:tab/>
        <w:t>2.025e0</w:t>
      </w:r>
    </w:p>
    <w:p w14:paraId="2A017102" w14:textId="77777777" w:rsidR="00B6534B" w:rsidRDefault="00B6534B" w:rsidP="00B6534B">
      <w:r>
        <w:t>165.1202</w:t>
      </w:r>
      <w:r>
        <w:tab/>
        <w:t>2.025e0</w:t>
      </w:r>
    </w:p>
    <w:p w14:paraId="14593332" w14:textId="77777777" w:rsidR="00B6534B" w:rsidRDefault="00B6534B" w:rsidP="00B6534B">
      <w:r>
        <w:t>165.1408</w:t>
      </w:r>
      <w:r>
        <w:tab/>
        <w:t>2.025e0</w:t>
      </w:r>
    </w:p>
    <w:p w14:paraId="3D0DB3FF" w14:textId="77777777" w:rsidR="00B6534B" w:rsidRDefault="00B6534B" w:rsidP="00B6534B">
      <w:r>
        <w:t>165.1971</w:t>
      </w:r>
      <w:r>
        <w:tab/>
        <w:t>1.013e0</w:t>
      </w:r>
    </w:p>
    <w:p w14:paraId="51BF0544" w14:textId="77777777" w:rsidR="00B6534B" w:rsidRDefault="00B6534B" w:rsidP="00B6534B">
      <w:r>
        <w:t>165.2188</w:t>
      </w:r>
      <w:r>
        <w:tab/>
        <w:t>2.025e0</w:t>
      </w:r>
    </w:p>
    <w:p w14:paraId="2839F46C" w14:textId="77777777" w:rsidR="00B6534B" w:rsidRDefault="00B6534B" w:rsidP="00B6534B">
      <w:r>
        <w:t>165.2614</w:t>
      </w:r>
      <w:r>
        <w:tab/>
        <w:t>1.013e0</w:t>
      </w:r>
    </w:p>
    <w:p w14:paraId="52628A3B" w14:textId="77777777" w:rsidR="00B6534B" w:rsidRDefault="00B6534B" w:rsidP="00B6534B">
      <w:r>
        <w:t>165.2958</w:t>
      </w:r>
      <w:r>
        <w:tab/>
        <w:t>1.013e0</w:t>
      </w:r>
    </w:p>
    <w:p w14:paraId="295DDFB6" w14:textId="77777777" w:rsidR="00B6534B" w:rsidRDefault="00B6534B" w:rsidP="00B6534B">
      <w:r>
        <w:lastRenderedPageBreak/>
        <w:t>165.3542</w:t>
      </w:r>
      <w:r>
        <w:tab/>
        <w:t>1.013e0</w:t>
      </w:r>
    </w:p>
    <w:p w14:paraId="115C20A3" w14:textId="77777777" w:rsidR="00B6534B" w:rsidRDefault="00B6534B" w:rsidP="00B6534B">
      <w:r>
        <w:t>165.3938</w:t>
      </w:r>
      <w:r>
        <w:tab/>
        <w:t>2.025e0</w:t>
      </w:r>
    </w:p>
    <w:p w14:paraId="165CC6B0" w14:textId="77777777" w:rsidR="00B6534B" w:rsidRDefault="00B6534B" w:rsidP="00B6534B">
      <w:r>
        <w:t>165.5264</w:t>
      </w:r>
      <w:r>
        <w:tab/>
        <w:t>3.038e0</w:t>
      </w:r>
    </w:p>
    <w:p w14:paraId="003F0DA1" w14:textId="77777777" w:rsidR="00B6534B" w:rsidRDefault="00B6534B" w:rsidP="00B6534B">
      <w:r>
        <w:t>165.5814</w:t>
      </w:r>
      <w:r>
        <w:tab/>
        <w:t>2.025e0</w:t>
      </w:r>
    </w:p>
    <w:p w14:paraId="0DFA9C1A" w14:textId="77777777" w:rsidR="00B6534B" w:rsidRDefault="00B6534B" w:rsidP="00B6534B">
      <w:r>
        <w:t>165.6786</w:t>
      </w:r>
      <w:r>
        <w:tab/>
        <w:t>1.013e0</w:t>
      </w:r>
    </w:p>
    <w:p w14:paraId="62435747" w14:textId="77777777" w:rsidR="00B6534B" w:rsidRDefault="00B6534B" w:rsidP="00B6534B">
      <w:r>
        <w:t>165.7366</w:t>
      </w:r>
      <w:r>
        <w:tab/>
        <w:t>1.013e0</w:t>
      </w:r>
    </w:p>
    <w:p w14:paraId="4C783217" w14:textId="77777777" w:rsidR="00B6534B" w:rsidRDefault="00B6534B" w:rsidP="00B6534B">
      <w:r>
        <w:t>165.7538</w:t>
      </w:r>
      <w:r>
        <w:tab/>
        <w:t>1.013e0</w:t>
      </w:r>
    </w:p>
    <w:p w14:paraId="3A266C9B" w14:textId="77777777" w:rsidR="00B6534B" w:rsidRDefault="00B6534B" w:rsidP="00B6534B">
      <w:r>
        <w:t>165.7933</w:t>
      </w:r>
      <w:r>
        <w:tab/>
        <w:t>2.025e0</w:t>
      </w:r>
    </w:p>
    <w:p w14:paraId="6F213E63" w14:textId="77777777" w:rsidR="00B6534B" w:rsidRDefault="00B6534B" w:rsidP="00B6534B">
      <w:r>
        <w:t>165.8604</w:t>
      </w:r>
      <w:r>
        <w:tab/>
        <w:t>1.013e0</w:t>
      </w:r>
    </w:p>
    <w:p w14:paraId="69635220" w14:textId="77777777" w:rsidR="00B6534B" w:rsidRDefault="00B6534B" w:rsidP="00B6534B">
      <w:r>
        <w:t>165.8776</w:t>
      </w:r>
      <w:r>
        <w:tab/>
        <w:t>1.013e0</w:t>
      </w:r>
    </w:p>
    <w:p w14:paraId="225280B3" w14:textId="77777777" w:rsidR="00B6534B" w:rsidRDefault="00B6534B" w:rsidP="00B6534B">
      <w:r>
        <w:t>165.9046</w:t>
      </w:r>
      <w:r>
        <w:tab/>
        <w:t>1.013e0</w:t>
      </w:r>
    </w:p>
    <w:p w14:paraId="52201C28" w14:textId="77777777" w:rsidR="00B6534B" w:rsidRDefault="00B6534B" w:rsidP="00B6534B">
      <w:r>
        <w:t>165.9248</w:t>
      </w:r>
      <w:r>
        <w:tab/>
        <w:t>2.025e0</w:t>
      </w:r>
    </w:p>
    <w:p w14:paraId="34E50F29" w14:textId="77777777" w:rsidR="00B6534B" w:rsidRDefault="00B6534B" w:rsidP="00B6534B">
      <w:r>
        <w:t>165.9427</w:t>
      </w:r>
      <w:r>
        <w:tab/>
        <w:t>3.038e0</w:t>
      </w:r>
    </w:p>
    <w:p w14:paraId="52836F8F" w14:textId="77777777" w:rsidR="00B6534B" w:rsidRDefault="00B6534B" w:rsidP="00B6534B">
      <w:r>
        <w:t>165.9864</w:t>
      </w:r>
      <w:r>
        <w:tab/>
        <w:t>1.013e0</w:t>
      </w:r>
    </w:p>
    <w:p w14:paraId="175BAEB9" w14:textId="77777777" w:rsidR="00B6534B" w:rsidRDefault="00B6534B" w:rsidP="00B6534B">
      <w:r>
        <w:t>166.0483</w:t>
      </w:r>
      <w:r>
        <w:tab/>
        <w:t>1.013e0</w:t>
      </w:r>
    </w:p>
    <w:p w14:paraId="334AA6A8" w14:textId="77777777" w:rsidR="00B6534B" w:rsidRDefault="00B6534B" w:rsidP="00B6534B">
      <w:r>
        <w:t>166.0861</w:t>
      </w:r>
      <w:r>
        <w:tab/>
        <w:t>3.038e0</w:t>
      </w:r>
    </w:p>
    <w:p w14:paraId="51E83E64" w14:textId="77777777" w:rsidR="00B6534B" w:rsidRDefault="00B6534B" w:rsidP="00B6534B">
      <w:r>
        <w:t>166.1222</w:t>
      </w:r>
      <w:r>
        <w:tab/>
        <w:t>2.025e0</w:t>
      </w:r>
    </w:p>
    <w:p w14:paraId="55AE677B" w14:textId="77777777" w:rsidR="00B6534B" w:rsidRDefault="00B6534B" w:rsidP="00B6534B">
      <w:r>
        <w:t>166.1747</w:t>
      </w:r>
      <w:r>
        <w:tab/>
        <w:t>2.025e0</w:t>
      </w:r>
    </w:p>
    <w:p w14:paraId="1EC4BBC4" w14:textId="77777777" w:rsidR="00B6534B" w:rsidRDefault="00B6534B" w:rsidP="00B6534B">
      <w:r>
        <w:t>166.2305</w:t>
      </w:r>
      <w:r>
        <w:tab/>
        <w:t>2.741e0</w:t>
      </w:r>
    </w:p>
    <w:p w14:paraId="7C641F1F" w14:textId="77777777" w:rsidR="00B6534B" w:rsidRDefault="00B6534B" w:rsidP="00B6534B">
      <w:r>
        <w:lastRenderedPageBreak/>
        <w:t>166.2475</w:t>
      </w:r>
      <w:r>
        <w:tab/>
        <w:t>3.335e0</w:t>
      </w:r>
    </w:p>
    <w:p w14:paraId="280AEF0F" w14:textId="77777777" w:rsidR="00B6534B" w:rsidRDefault="00B6534B" w:rsidP="00B6534B">
      <w:r>
        <w:t>166.2793</w:t>
      </w:r>
      <w:r>
        <w:tab/>
        <w:t>2.025e0</w:t>
      </w:r>
    </w:p>
    <w:p w14:paraId="4681E399" w14:textId="77777777" w:rsidR="00B6534B" w:rsidRDefault="00B6534B" w:rsidP="00B6534B">
      <w:r>
        <w:t>166.3051</w:t>
      </w:r>
      <w:r>
        <w:tab/>
        <w:t>2.025e0</w:t>
      </w:r>
    </w:p>
    <w:p w14:paraId="00053390" w14:textId="77777777" w:rsidR="00B6534B" w:rsidRDefault="00B6534B" w:rsidP="00B6534B">
      <w:r>
        <w:t>166.3465</w:t>
      </w:r>
      <w:r>
        <w:tab/>
        <w:t>1.013e0</w:t>
      </w:r>
    </w:p>
    <w:p w14:paraId="6297B9A8" w14:textId="77777777" w:rsidR="00B6534B" w:rsidRDefault="00B6534B" w:rsidP="00B6534B">
      <w:r>
        <w:t>166.3741</w:t>
      </w:r>
      <w:r>
        <w:tab/>
        <w:t>1.013e0</w:t>
      </w:r>
    </w:p>
    <w:p w14:paraId="71BA5186" w14:textId="77777777" w:rsidR="00B6534B" w:rsidRDefault="00B6534B" w:rsidP="00B6534B">
      <w:r>
        <w:t>166.4385</w:t>
      </w:r>
      <w:r>
        <w:tab/>
        <w:t>1.013e0</w:t>
      </w:r>
    </w:p>
    <w:p w14:paraId="13D6742C" w14:textId="77777777" w:rsidR="00B6534B" w:rsidRDefault="00B6534B" w:rsidP="00B6534B">
      <w:r>
        <w:t>166.4656</w:t>
      </w:r>
      <w:r>
        <w:tab/>
        <w:t>1.013e0</w:t>
      </w:r>
    </w:p>
    <w:p w14:paraId="25338471" w14:textId="77777777" w:rsidR="00B6534B" w:rsidRDefault="00B6534B" w:rsidP="00B6534B">
      <w:r>
        <w:t>166.4985</w:t>
      </w:r>
      <w:r>
        <w:tab/>
        <w:t>3.038e0</w:t>
      </w:r>
    </w:p>
    <w:p w14:paraId="446CAF54" w14:textId="77777777" w:rsidR="00B6534B" w:rsidRDefault="00B6534B" w:rsidP="00B6534B">
      <w:r>
        <w:t>166.5466</w:t>
      </w:r>
      <w:r>
        <w:tab/>
        <w:t>2.025e0</w:t>
      </w:r>
    </w:p>
    <w:p w14:paraId="188EFFE9" w14:textId="77777777" w:rsidR="00B6534B" w:rsidRDefault="00B6534B" w:rsidP="00B6534B">
      <w:r>
        <w:t>166.5621</w:t>
      </w:r>
      <w:r>
        <w:tab/>
        <w:t>2.025e0</w:t>
      </w:r>
    </w:p>
    <w:p w14:paraId="40FC51AE" w14:textId="77777777" w:rsidR="00B6534B" w:rsidRDefault="00B6534B" w:rsidP="00B6534B">
      <w:r>
        <w:t>166.5828</w:t>
      </w:r>
      <w:r>
        <w:tab/>
        <w:t>1.013e0</w:t>
      </w:r>
    </w:p>
    <w:p w14:paraId="2AD6575B" w14:textId="77777777" w:rsidR="00B6534B" w:rsidRDefault="00B6534B" w:rsidP="00B6534B">
      <w:r>
        <w:t>166.6069</w:t>
      </w:r>
      <w:r>
        <w:tab/>
        <w:t>1.013e0</w:t>
      </w:r>
    </w:p>
    <w:p w14:paraId="7BE1FB0C" w14:textId="77777777" w:rsidR="00B6534B" w:rsidRDefault="00B6534B" w:rsidP="00B6534B">
      <w:r>
        <w:t>166.6721</w:t>
      </w:r>
      <w:r>
        <w:tab/>
        <w:t>1.013e0</w:t>
      </w:r>
    </w:p>
    <w:p w14:paraId="2768F605" w14:textId="77777777" w:rsidR="00B6534B" w:rsidRDefault="00B6534B" w:rsidP="00B6534B">
      <w:r>
        <w:t>166.6857</w:t>
      </w:r>
      <w:r>
        <w:tab/>
        <w:t>1.013e0</w:t>
      </w:r>
    </w:p>
    <w:p w14:paraId="00B2DEA2" w14:textId="77777777" w:rsidR="00B6534B" w:rsidRDefault="00B6534B" w:rsidP="00B6534B">
      <w:r>
        <w:t>166.7229</w:t>
      </w:r>
      <w:r>
        <w:tab/>
        <w:t>1.013e0</w:t>
      </w:r>
    </w:p>
    <w:p w14:paraId="6913A4E5" w14:textId="77777777" w:rsidR="00B6534B" w:rsidRDefault="00B6534B" w:rsidP="00B6534B">
      <w:r>
        <w:t>166.7676</w:t>
      </w:r>
      <w:r>
        <w:tab/>
        <w:t>2.025e0</w:t>
      </w:r>
    </w:p>
    <w:p w14:paraId="31A9E04D" w14:textId="77777777" w:rsidR="00B6534B" w:rsidRDefault="00B6534B" w:rsidP="00B6534B">
      <w:r>
        <w:t>166.9107</w:t>
      </w:r>
      <w:r>
        <w:tab/>
        <w:t>2.025e0</w:t>
      </w:r>
    </w:p>
    <w:p w14:paraId="5D0EB99F" w14:textId="77777777" w:rsidR="00B6534B" w:rsidRDefault="00B6534B" w:rsidP="00B6534B">
      <w:r>
        <w:t>166.9347</w:t>
      </w:r>
      <w:r>
        <w:tab/>
        <w:t>2.025e0</w:t>
      </w:r>
    </w:p>
    <w:p w14:paraId="18F3E5D3" w14:textId="77777777" w:rsidR="00B6534B" w:rsidRDefault="00B6534B" w:rsidP="00B6534B">
      <w:r>
        <w:t>166.9739</w:t>
      </w:r>
      <w:r>
        <w:tab/>
        <w:t>1.013e0</w:t>
      </w:r>
    </w:p>
    <w:p w14:paraId="5FC49A0E" w14:textId="77777777" w:rsidR="00B6534B" w:rsidRDefault="00B6534B" w:rsidP="00B6534B">
      <w:r>
        <w:lastRenderedPageBreak/>
        <w:t>167.0028</w:t>
      </w:r>
      <w:r>
        <w:tab/>
        <w:t>2.025e0</w:t>
      </w:r>
    </w:p>
    <w:p w14:paraId="1456F317" w14:textId="77777777" w:rsidR="00B6534B" w:rsidRDefault="00B6534B" w:rsidP="00B6534B">
      <w:r>
        <w:t>167.0645</w:t>
      </w:r>
      <w:r>
        <w:tab/>
        <w:t>2.025e0</w:t>
      </w:r>
    </w:p>
    <w:p w14:paraId="66B87153" w14:textId="77777777" w:rsidR="00B6534B" w:rsidRDefault="00B6534B" w:rsidP="00B6534B">
      <w:r>
        <w:t>167.0800</w:t>
      </w:r>
      <w:r>
        <w:tab/>
        <w:t>2.025e0</w:t>
      </w:r>
    </w:p>
    <w:p w14:paraId="4CE0714A" w14:textId="77777777" w:rsidR="00B6534B" w:rsidRDefault="00B6534B" w:rsidP="00B6534B">
      <w:r>
        <w:t>167.1145</w:t>
      </w:r>
      <w:r>
        <w:tab/>
        <w:t>1.013e0</w:t>
      </w:r>
    </w:p>
    <w:p w14:paraId="5967128D" w14:textId="77777777" w:rsidR="00B6534B" w:rsidRDefault="00B6534B" w:rsidP="00B6534B">
      <w:r>
        <w:t>167.1835</w:t>
      </w:r>
      <w:r>
        <w:tab/>
        <w:t>1.013e0</w:t>
      </w:r>
    </w:p>
    <w:p w14:paraId="623F8FED" w14:textId="77777777" w:rsidR="00B6534B" w:rsidRDefault="00B6534B" w:rsidP="00B6534B">
      <w:r>
        <w:t>167.2112</w:t>
      </w:r>
      <w:r>
        <w:tab/>
        <w:t>2.025e0</w:t>
      </w:r>
    </w:p>
    <w:p w14:paraId="3B8155BC" w14:textId="77777777" w:rsidR="00B6534B" w:rsidRDefault="00B6534B" w:rsidP="00B6534B">
      <w:r>
        <w:t>167.2523</w:t>
      </w:r>
      <w:r>
        <w:tab/>
        <w:t>1.013e0</w:t>
      </w:r>
    </w:p>
    <w:p w14:paraId="6BC2D095" w14:textId="77777777" w:rsidR="00B6534B" w:rsidRDefault="00B6534B" w:rsidP="00B6534B">
      <w:r>
        <w:t>167.3608</w:t>
      </w:r>
      <w:r>
        <w:tab/>
        <w:t>5.063e0</w:t>
      </w:r>
    </w:p>
    <w:p w14:paraId="2BC8C251" w14:textId="77777777" w:rsidR="00B6534B" w:rsidRDefault="00B6534B" w:rsidP="00B6534B">
      <w:r>
        <w:t>167.4169</w:t>
      </w:r>
      <w:r>
        <w:tab/>
        <w:t>2.025e0</w:t>
      </w:r>
    </w:p>
    <w:p w14:paraId="4FD35D57" w14:textId="77777777" w:rsidR="00B6534B" w:rsidRDefault="00B6534B" w:rsidP="00B6534B">
      <w:r>
        <w:t>167.4479</w:t>
      </w:r>
      <w:r>
        <w:tab/>
        <w:t>1.013e0</w:t>
      </w:r>
    </w:p>
    <w:p w14:paraId="7AB0AA1E" w14:textId="77777777" w:rsidR="00B6534B" w:rsidRDefault="00B6534B" w:rsidP="00B6534B">
      <w:r>
        <w:t>167.4859</w:t>
      </w:r>
      <w:r>
        <w:tab/>
        <w:t>2.025e0</w:t>
      </w:r>
    </w:p>
    <w:p w14:paraId="667B4718" w14:textId="77777777" w:rsidR="00B6534B" w:rsidRDefault="00B6534B" w:rsidP="00B6534B">
      <w:r>
        <w:t>167.5066</w:t>
      </w:r>
      <w:r>
        <w:tab/>
        <w:t>2.025e0</w:t>
      </w:r>
    </w:p>
    <w:p w14:paraId="226349D9" w14:textId="77777777" w:rsidR="00B6534B" w:rsidRDefault="00B6534B" w:rsidP="00B6534B">
      <w:r>
        <w:t>167.5447</w:t>
      </w:r>
      <w:r>
        <w:tab/>
        <w:t>1.013e0</w:t>
      </w:r>
    </w:p>
    <w:p w14:paraId="5614D369" w14:textId="77777777" w:rsidR="00B6534B" w:rsidRDefault="00B6534B" w:rsidP="00B6534B">
      <w:r>
        <w:t>167.5753</w:t>
      </w:r>
      <w:r>
        <w:tab/>
        <w:t>1.013e0</w:t>
      </w:r>
    </w:p>
    <w:p w14:paraId="77FF4B38" w14:textId="77777777" w:rsidR="00B6534B" w:rsidRDefault="00B6534B" w:rsidP="00B6534B">
      <w:r>
        <w:t>167.6248</w:t>
      </w:r>
      <w:r>
        <w:tab/>
        <w:t>2.025e0</w:t>
      </w:r>
    </w:p>
    <w:p w14:paraId="17F588A6" w14:textId="77777777" w:rsidR="00B6534B" w:rsidRDefault="00B6534B" w:rsidP="00B6534B">
      <w:r>
        <w:t>167.6779</w:t>
      </w:r>
      <w:r>
        <w:tab/>
        <w:t>1.013e0</w:t>
      </w:r>
    </w:p>
    <w:p w14:paraId="418811F6" w14:textId="77777777" w:rsidR="00B6534B" w:rsidRDefault="00B6534B" w:rsidP="00B6534B">
      <w:r>
        <w:t>167.7056</w:t>
      </w:r>
      <w:r>
        <w:tab/>
        <w:t>1.013e0</w:t>
      </w:r>
    </w:p>
    <w:p w14:paraId="1C25D30D" w14:textId="77777777" w:rsidR="00B6534B" w:rsidRDefault="00B6534B" w:rsidP="00B6534B">
      <w:r>
        <w:t>167.7298</w:t>
      </w:r>
      <w:r>
        <w:tab/>
        <w:t>1.013e0</w:t>
      </w:r>
    </w:p>
    <w:p w14:paraId="721E548A" w14:textId="77777777" w:rsidR="00B6534B" w:rsidRDefault="00B6534B" w:rsidP="00B6534B">
      <w:r>
        <w:t>167.7608</w:t>
      </w:r>
      <w:r>
        <w:tab/>
        <w:t>2.025e0</w:t>
      </w:r>
    </w:p>
    <w:p w14:paraId="109E2287" w14:textId="77777777" w:rsidR="00B6534B" w:rsidRDefault="00B6534B" w:rsidP="00B6534B">
      <w:r>
        <w:lastRenderedPageBreak/>
        <w:t>167.7850</w:t>
      </w:r>
      <w:r>
        <w:tab/>
        <w:t>2.025e0</w:t>
      </w:r>
    </w:p>
    <w:p w14:paraId="1D9F5A34" w14:textId="77777777" w:rsidR="00B6534B" w:rsidRDefault="00B6534B" w:rsidP="00B6534B">
      <w:r>
        <w:t>167.8092</w:t>
      </w:r>
      <w:r>
        <w:tab/>
        <w:t>1.013e0</w:t>
      </w:r>
    </w:p>
    <w:p w14:paraId="05544979" w14:textId="77777777" w:rsidR="00B6534B" w:rsidRDefault="00B6534B" w:rsidP="00B6534B">
      <w:r>
        <w:t>167.8334</w:t>
      </w:r>
      <w:r>
        <w:tab/>
        <w:t>1.013e0</w:t>
      </w:r>
    </w:p>
    <w:p w14:paraId="0D934C80" w14:textId="77777777" w:rsidR="00B6534B" w:rsidRDefault="00B6534B" w:rsidP="00B6534B">
      <w:r>
        <w:t>167.9262</w:t>
      </w:r>
      <w:r>
        <w:tab/>
        <w:t>1.013e0</w:t>
      </w:r>
    </w:p>
    <w:p w14:paraId="66EA7E0C" w14:textId="77777777" w:rsidR="00B6534B" w:rsidRDefault="00B6534B" w:rsidP="00B6534B">
      <w:r>
        <w:t>167.9466</w:t>
      </w:r>
      <w:r>
        <w:tab/>
        <w:t>2.025e0</w:t>
      </w:r>
    </w:p>
    <w:p w14:paraId="4CF2915D" w14:textId="77777777" w:rsidR="00B6534B" w:rsidRDefault="00B6534B" w:rsidP="00B6534B">
      <w:r>
        <w:t>167.9910</w:t>
      </w:r>
      <w:r>
        <w:tab/>
        <w:t>1.013e0</w:t>
      </w:r>
    </w:p>
    <w:p w14:paraId="10BF720F" w14:textId="77777777" w:rsidR="00B6534B" w:rsidRDefault="00B6534B" w:rsidP="00B6534B">
      <w:r>
        <w:t>168.0775</w:t>
      </w:r>
      <w:r>
        <w:tab/>
        <w:t>1.013e0</w:t>
      </w:r>
    </w:p>
    <w:p w14:paraId="1B8751B0" w14:textId="77777777" w:rsidR="00B6534B" w:rsidRDefault="00B6534B" w:rsidP="00B6534B">
      <w:r>
        <w:t>168.1172</w:t>
      </w:r>
      <w:r>
        <w:tab/>
        <w:t>2.025e0</w:t>
      </w:r>
    </w:p>
    <w:p w14:paraId="3155952B" w14:textId="77777777" w:rsidR="00B6534B" w:rsidRDefault="00B6534B" w:rsidP="00B6534B">
      <w:r>
        <w:t>168.1396</w:t>
      </w:r>
      <w:r>
        <w:tab/>
        <w:t>1.013e0</w:t>
      </w:r>
    </w:p>
    <w:p w14:paraId="3B48705B" w14:textId="77777777" w:rsidR="00B6534B" w:rsidRDefault="00B6534B" w:rsidP="00B6534B">
      <w:r>
        <w:t>168.2192</w:t>
      </w:r>
      <w:r>
        <w:tab/>
        <w:t>1.013e0</w:t>
      </w:r>
    </w:p>
    <w:p w14:paraId="650B35D0" w14:textId="77777777" w:rsidR="00B6534B" w:rsidRDefault="00B6534B" w:rsidP="00B6534B">
      <w:r>
        <w:t>168.2400</w:t>
      </w:r>
      <w:r>
        <w:tab/>
        <w:t>2.025e0</w:t>
      </w:r>
    </w:p>
    <w:p w14:paraId="7A1C55D5" w14:textId="77777777" w:rsidR="00B6534B" w:rsidRDefault="00B6534B" w:rsidP="00B6534B">
      <w:r>
        <w:t>168.2982</w:t>
      </w:r>
      <w:r>
        <w:tab/>
        <w:t>2.025e0</w:t>
      </w:r>
    </w:p>
    <w:p w14:paraId="2C15D473" w14:textId="77777777" w:rsidR="00B6534B" w:rsidRDefault="00B6534B" w:rsidP="00B6534B">
      <w:r>
        <w:t>168.3186</w:t>
      </w:r>
      <w:r>
        <w:tab/>
        <w:t>2.025e0</w:t>
      </w:r>
    </w:p>
    <w:p w14:paraId="5C841438" w14:textId="77777777" w:rsidR="00B6534B" w:rsidRDefault="00B6534B" w:rsidP="00B6534B">
      <w:r>
        <w:t>168.3528</w:t>
      </w:r>
      <w:r>
        <w:tab/>
        <w:t>1.013e0</w:t>
      </w:r>
    </w:p>
    <w:p w14:paraId="52089D62" w14:textId="77777777" w:rsidR="00B6534B" w:rsidRDefault="00B6534B" w:rsidP="00B6534B">
      <w:r>
        <w:t>168.3786</w:t>
      </w:r>
      <w:r>
        <w:tab/>
        <w:t>2.025e0</w:t>
      </w:r>
    </w:p>
    <w:p w14:paraId="2F8A87CD" w14:textId="77777777" w:rsidR="00B6534B" w:rsidRDefault="00B6534B" w:rsidP="00B6534B">
      <w:r>
        <w:t>168.4195</w:t>
      </w:r>
      <w:r>
        <w:tab/>
        <w:t>2.708e0</w:t>
      </w:r>
    </w:p>
    <w:p w14:paraId="70889D16" w14:textId="77777777" w:rsidR="00B6534B" w:rsidRDefault="00B6534B" w:rsidP="00B6534B">
      <w:r>
        <w:t>168.4427</w:t>
      </w:r>
      <w:r>
        <w:tab/>
        <w:t>1.013e0</w:t>
      </w:r>
    </w:p>
    <w:p w14:paraId="43FF381F" w14:textId="77777777" w:rsidR="00B6534B" w:rsidRDefault="00B6534B" w:rsidP="00B6534B">
      <w:r>
        <w:t>168.4773</w:t>
      </w:r>
      <w:r>
        <w:tab/>
        <w:t>1.013e0</w:t>
      </w:r>
    </w:p>
    <w:p w14:paraId="3118E317" w14:textId="77777777" w:rsidR="00B6534B" w:rsidRDefault="00B6534B" w:rsidP="00B6534B">
      <w:r>
        <w:t>168.4946</w:t>
      </w:r>
      <w:r>
        <w:tab/>
        <w:t>1.013e0</w:t>
      </w:r>
    </w:p>
    <w:p w14:paraId="22CCBD6D" w14:textId="77777777" w:rsidR="00B6534B" w:rsidRDefault="00B6534B" w:rsidP="00B6534B">
      <w:r>
        <w:lastRenderedPageBreak/>
        <w:t>168.5372</w:t>
      </w:r>
      <w:r>
        <w:tab/>
        <w:t>6.076e0</w:t>
      </w:r>
    </w:p>
    <w:p w14:paraId="238BD0CC" w14:textId="77777777" w:rsidR="00B6534B" w:rsidRDefault="00B6534B" w:rsidP="00B6534B">
      <w:r>
        <w:t>168.5741</w:t>
      </w:r>
      <w:r>
        <w:tab/>
        <w:t>1.013e0</w:t>
      </w:r>
    </w:p>
    <w:p w14:paraId="45D5DF8D" w14:textId="77777777" w:rsidR="00B6534B" w:rsidRDefault="00B6534B" w:rsidP="00B6534B">
      <w:r>
        <w:t>168.6142</w:t>
      </w:r>
      <w:r>
        <w:tab/>
        <w:t>3.038e0</w:t>
      </w:r>
    </w:p>
    <w:p w14:paraId="38EDFBF7" w14:textId="77777777" w:rsidR="00B6534B" w:rsidRDefault="00B6534B" w:rsidP="00B6534B">
      <w:r>
        <w:t>168.6595</w:t>
      </w:r>
      <w:r>
        <w:tab/>
        <w:t>3.038e0</w:t>
      </w:r>
    </w:p>
    <w:p w14:paraId="1CE8011C" w14:textId="77777777" w:rsidR="00B6534B" w:rsidRDefault="00B6534B" w:rsidP="00B6534B">
      <w:r>
        <w:t>168.6844</w:t>
      </w:r>
      <w:r>
        <w:tab/>
        <w:t>1.013e0</w:t>
      </w:r>
    </w:p>
    <w:p w14:paraId="0B7F4280" w14:textId="77777777" w:rsidR="00B6534B" w:rsidRDefault="00B6534B" w:rsidP="00B6534B">
      <w:r>
        <w:t>168.8116</w:t>
      </w:r>
      <w:r>
        <w:tab/>
        <w:t>2.025e0</w:t>
      </w:r>
    </w:p>
    <w:p w14:paraId="2C26EC3D" w14:textId="77777777" w:rsidR="00B6534B" w:rsidRDefault="00B6534B" w:rsidP="00B6534B">
      <w:r>
        <w:t>168.8347</w:t>
      </w:r>
      <w:r>
        <w:tab/>
        <w:t>4.051e0</w:t>
      </w:r>
    </w:p>
    <w:p w14:paraId="6C419B6D" w14:textId="77777777" w:rsidR="00B6534B" w:rsidRDefault="00B6534B" w:rsidP="00B6534B">
      <w:r>
        <w:t>168.8636</w:t>
      </w:r>
      <w:r>
        <w:tab/>
        <w:t>1.013e0</w:t>
      </w:r>
    </w:p>
    <w:p w14:paraId="2BF49870" w14:textId="77777777" w:rsidR="00B6534B" w:rsidRDefault="00B6534B" w:rsidP="00B6534B">
      <w:r>
        <w:t>168.9380</w:t>
      </w:r>
      <w:r>
        <w:tab/>
        <w:t>2.025e0</w:t>
      </w:r>
    </w:p>
    <w:p w14:paraId="6188D3A2" w14:textId="77777777" w:rsidR="00B6534B" w:rsidRDefault="00B6534B" w:rsidP="00B6534B">
      <w:r>
        <w:t>168.9778</w:t>
      </w:r>
      <w:r>
        <w:tab/>
        <w:t>1.013e0</w:t>
      </w:r>
    </w:p>
    <w:p w14:paraId="592BCA9D" w14:textId="77777777" w:rsidR="00B6534B" w:rsidRDefault="00B6534B" w:rsidP="00B6534B">
      <w:r>
        <w:t>169.0125</w:t>
      </w:r>
      <w:r>
        <w:tab/>
        <w:t>1.013e0</w:t>
      </w:r>
    </w:p>
    <w:p w14:paraId="0008BDEF" w14:textId="77777777" w:rsidR="00B6534B" w:rsidRDefault="00B6534B" w:rsidP="00B6534B">
      <w:r>
        <w:t>169.0507</w:t>
      </w:r>
      <w:r>
        <w:tab/>
        <w:t>1.013e0</w:t>
      </w:r>
    </w:p>
    <w:p w14:paraId="6A6B2595" w14:textId="77777777" w:rsidR="00B6534B" w:rsidRDefault="00B6534B" w:rsidP="00B6534B">
      <w:r>
        <w:t>169.0894</w:t>
      </w:r>
      <w:r>
        <w:tab/>
        <w:t>3.038e0</w:t>
      </w:r>
    </w:p>
    <w:p w14:paraId="2B8DA1F8" w14:textId="77777777" w:rsidR="00B6534B" w:rsidRDefault="00B6534B" w:rsidP="00B6534B">
      <w:r>
        <w:t>169.1350</w:t>
      </w:r>
      <w:r>
        <w:tab/>
        <w:t>2.025e0</w:t>
      </w:r>
    </w:p>
    <w:p w14:paraId="738B6A3A" w14:textId="77777777" w:rsidR="00B6534B" w:rsidRDefault="00B6534B" w:rsidP="00B6534B">
      <w:r>
        <w:t>169.1675</w:t>
      </w:r>
      <w:r>
        <w:tab/>
        <w:t>1.013e0</w:t>
      </w:r>
    </w:p>
    <w:p w14:paraId="467729AF" w14:textId="77777777" w:rsidR="00B6534B" w:rsidRDefault="00B6534B" w:rsidP="00B6534B">
      <w:r>
        <w:t>169.1984</w:t>
      </w:r>
      <w:r>
        <w:tab/>
        <w:t>1.013e0</w:t>
      </w:r>
    </w:p>
    <w:p w14:paraId="6486E6BA" w14:textId="77777777" w:rsidR="00B6534B" w:rsidRDefault="00B6534B" w:rsidP="00B6534B">
      <w:r>
        <w:t>169.2884</w:t>
      </w:r>
      <w:r>
        <w:tab/>
        <w:t>1.013e0</w:t>
      </w:r>
    </w:p>
    <w:p w14:paraId="264E6AB4" w14:textId="77777777" w:rsidR="00B6534B" w:rsidRDefault="00B6534B" w:rsidP="00B6534B">
      <w:r>
        <w:t>169.3369</w:t>
      </w:r>
      <w:r>
        <w:tab/>
        <w:t>1.013e0</w:t>
      </w:r>
    </w:p>
    <w:p w14:paraId="29603BE8" w14:textId="77777777" w:rsidR="00B6534B" w:rsidRDefault="00B6534B" w:rsidP="00B6534B">
      <w:r>
        <w:t>169.3586</w:t>
      </w:r>
      <w:r>
        <w:tab/>
        <w:t>3.038e0</w:t>
      </w:r>
    </w:p>
    <w:p w14:paraId="6BE6F5D1" w14:textId="77777777" w:rsidR="00B6534B" w:rsidRDefault="00B6534B" w:rsidP="00B6534B">
      <w:r>
        <w:lastRenderedPageBreak/>
        <w:t>169.3820</w:t>
      </w:r>
      <w:r>
        <w:tab/>
        <w:t>1.013e0</w:t>
      </w:r>
    </w:p>
    <w:p w14:paraId="16713828" w14:textId="77777777" w:rsidR="00B6534B" w:rsidRDefault="00B6534B" w:rsidP="00B6534B">
      <w:r>
        <w:t>169.4201</w:t>
      </w:r>
      <w:r>
        <w:tab/>
        <w:t>1.013e0</w:t>
      </w:r>
    </w:p>
    <w:p w14:paraId="1084194C" w14:textId="77777777" w:rsidR="00B6534B" w:rsidRDefault="00B6534B" w:rsidP="00B6534B">
      <w:r>
        <w:t>169.4503</w:t>
      </w:r>
      <w:r>
        <w:tab/>
        <w:t>5.419e0</w:t>
      </w:r>
    </w:p>
    <w:p w14:paraId="36CB2604" w14:textId="77777777" w:rsidR="00B6534B" w:rsidRDefault="00B6534B" w:rsidP="00B6534B">
      <w:r>
        <w:t>169.5068</w:t>
      </w:r>
      <w:r>
        <w:tab/>
        <w:t>1.013e0</w:t>
      </w:r>
    </w:p>
    <w:p w14:paraId="2A7E4424" w14:textId="77777777" w:rsidR="00B6534B" w:rsidRDefault="00B6534B" w:rsidP="00B6534B">
      <w:r>
        <w:t>169.5624</w:t>
      </w:r>
      <w:r>
        <w:tab/>
        <w:t>1.013e0</w:t>
      </w:r>
    </w:p>
    <w:p w14:paraId="4908E701" w14:textId="77777777" w:rsidR="00B6534B" w:rsidRDefault="00B6534B" w:rsidP="00B6534B">
      <w:r>
        <w:t>169.5796</w:t>
      </w:r>
      <w:r>
        <w:tab/>
        <w:t>1.013e0</w:t>
      </w:r>
    </w:p>
    <w:p w14:paraId="7592E79A" w14:textId="77777777" w:rsidR="00B6534B" w:rsidRDefault="00B6534B" w:rsidP="00B6534B">
      <w:r>
        <w:t>169.6136</w:t>
      </w:r>
      <w:r>
        <w:tab/>
        <w:t>4.051e0</w:t>
      </w:r>
    </w:p>
    <w:p w14:paraId="1FCC01C6" w14:textId="77777777" w:rsidR="00B6534B" w:rsidRDefault="00B6534B" w:rsidP="00B6534B">
      <w:r>
        <w:t>169.6449</w:t>
      </w:r>
      <w:r>
        <w:tab/>
        <w:t>2.025e0</w:t>
      </w:r>
    </w:p>
    <w:p w14:paraId="706CC219" w14:textId="77777777" w:rsidR="00B6534B" w:rsidRDefault="00B6534B" w:rsidP="00B6534B">
      <w:r>
        <w:t>169.6673</w:t>
      </w:r>
      <w:r>
        <w:tab/>
        <w:t>4.051e0</w:t>
      </w:r>
    </w:p>
    <w:p w14:paraId="175F29A1" w14:textId="77777777" w:rsidR="00B6534B" w:rsidRDefault="00B6534B" w:rsidP="00B6534B">
      <w:r>
        <w:t>169.6948</w:t>
      </w:r>
      <w:r>
        <w:tab/>
        <w:t>2.088e0</w:t>
      </w:r>
    </w:p>
    <w:p w14:paraId="38CCB25F" w14:textId="77777777" w:rsidR="00B6534B" w:rsidRDefault="00B6534B" w:rsidP="00B6534B">
      <w:r>
        <w:t>169.7204</w:t>
      </w:r>
      <w:r>
        <w:tab/>
        <w:t>2.025e0</w:t>
      </w:r>
    </w:p>
    <w:p w14:paraId="1FE3B8C9" w14:textId="77777777" w:rsidR="00B6534B" w:rsidRDefault="00B6534B" w:rsidP="00B6534B">
      <w:r>
        <w:t>169.7655</w:t>
      </w:r>
      <w:r>
        <w:tab/>
        <w:t>2.025e0</w:t>
      </w:r>
    </w:p>
    <w:p w14:paraId="7E34BB6D" w14:textId="77777777" w:rsidR="00B6534B" w:rsidRDefault="00B6534B" w:rsidP="00B6534B">
      <w:r>
        <w:t>169.7829</w:t>
      </w:r>
      <w:r>
        <w:tab/>
        <w:t>1.013e0</w:t>
      </w:r>
    </w:p>
    <w:p w14:paraId="48073E95" w14:textId="77777777" w:rsidR="00B6534B" w:rsidRDefault="00B6534B" w:rsidP="00B6534B">
      <w:r>
        <w:t>169.8298</w:t>
      </w:r>
      <w:r>
        <w:tab/>
        <w:t>2.025e0</w:t>
      </w:r>
    </w:p>
    <w:p w14:paraId="58F8A8E1" w14:textId="77777777" w:rsidR="00B6534B" w:rsidRDefault="00B6534B" w:rsidP="00B6534B">
      <w:r>
        <w:t>169.8454</w:t>
      </w:r>
      <w:r>
        <w:tab/>
        <w:t>1.013e0</w:t>
      </w:r>
    </w:p>
    <w:p w14:paraId="567395E8" w14:textId="77777777" w:rsidR="00B6534B" w:rsidRDefault="00B6534B" w:rsidP="00B6534B">
      <w:r>
        <w:t>169.9252</w:t>
      </w:r>
      <w:r>
        <w:tab/>
        <w:t>1.013e0</w:t>
      </w:r>
    </w:p>
    <w:p w14:paraId="2B4ABAC7" w14:textId="77777777" w:rsidR="00B6534B" w:rsidRDefault="00B6534B" w:rsidP="00B6534B">
      <w:r>
        <w:t>170.0363</w:t>
      </w:r>
      <w:r>
        <w:tab/>
        <w:t>1.013e0</w:t>
      </w:r>
    </w:p>
    <w:p w14:paraId="6CEC216F" w14:textId="77777777" w:rsidR="00B6534B" w:rsidRDefault="00B6534B" w:rsidP="00B6534B">
      <w:r>
        <w:t>170.1083</w:t>
      </w:r>
      <w:r>
        <w:tab/>
        <w:t>5.063e0</w:t>
      </w:r>
    </w:p>
    <w:p w14:paraId="39CB818E" w14:textId="77777777" w:rsidR="00B6534B" w:rsidRDefault="00B6534B" w:rsidP="00B6534B">
      <w:r>
        <w:t>170.1854</w:t>
      </w:r>
      <w:r>
        <w:tab/>
        <w:t>1.013e0</w:t>
      </w:r>
    </w:p>
    <w:p w14:paraId="4F360385" w14:textId="77777777" w:rsidR="00B6534B" w:rsidRDefault="00B6534B" w:rsidP="00B6534B">
      <w:r>
        <w:lastRenderedPageBreak/>
        <w:t>170.2199</w:t>
      </w:r>
      <w:r>
        <w:tab/>
        <w:t>1.013e0</w:t>
      </w:r>
    </w:p>
    <w:p w14:paraId="6631E479" w14:textId="77777777" w:rsidR="00B6534B" w:rsidRDefault="00B6534B" w:rsidP="00B6534B">
      <w:r>
        <w:t>170.3348</w:t>
      </w:r>
      <w:r>
        <w:tab/>
        <w:t>3.038e0</w:t>
      </w:r>
    </w:p>
    <w:p w14:paraId="2316EA06" w14:textId="77777777" w:rsidR="00B6534B" w:rsidRDefault="00B6534B" w:rsidP="00B6534B">
      <w:r>
        <w:t>170.3891</w:t>
      </w:r>
      <w:r>
        <w:tab/>
        <w:t>2.025e0</w:t>
      </w:r>
    </w:p>
    <w:p w14:paraId="411CA984" w14:textId="77777777" w:rsidR="00B6534B" w:rsidRDefault="00B6534B" w:rsidP="00B6534B">
      <w:r>
        <w:t>170.4326</w:t>
      </w:r>
      <w:r>
        <w:tab/>
        <w:t>2.025e0</w:t>
      </w:r>
    </w:p>
    <w:p w14:paraId="03A015C8" w14:textId="77777777" w:rsidR="00B6534B" w:rsidRDefault="00B6534B" w:rsidP="00B6534B">
      <w:r>
        <w:t>170.4865</w:t>
      </w:r>
      <w:r>
        <w:tab/>
        <w:t>1.013e0</w:t>
      </w:r>
    </w:p>
    <w:p w14:paraId="2F70518E" w14:textId="77777777" w:rsidR="00B6534B" w:rsidRDefault="00B6534B" w:rsidP="00B6534B">
      <w:r>
        <w:t>170.5299</w:t>
      </w:r>
      <w:r>
        <w:tab/>
        <w:t>2.025e0</w:t>
      </w:r>
    </w:p>
    <w:p w14:paraId="02F57B66" w14:textId="77777777" w:rsidR="00B6534B" w:rsidRDefault="00B6534B" w:rsidP="00B6534B">
      <w:r>
        <w:t>170.5508</w:t>
      </w:r>
      <w:r>
        <w:tab/>
        <w:t>2.025e0</w:t>
      </w:r>
    </w:p>
    <w:p w14:paraId="1E8B9E1F" w14:textId="77777777" w:rsidR="00B6534B" w:rsidRDefault="00B6534B" w:rsidP="00B6534B">
      <w:r>
        <w:t>170.5873</w:t>
      </w:r>
      <w:r>
        <w:tab/>
        <w:t>1.013e0</w:t>
      </w:r>
    </w:p>
    <w:p w14:paraId="6D3DC93A" w14:textId="77777777" w:rsidR="00B6534B" w:rsidRDefault="00B6534B" w:rsidP="00B6534B">
      <w:r>
        <w:t>170.6240</w:t>
      </w:r>
      <w:r>
        <w:tab/>
        <w:t>3.038e0</w:t>
      </w:r>
    </w:p>
    <w:p w14:paraId="765DAF3A" w14:textId="77777777" w:rsidR="00B6534B" w:rsidRDefault="00B6534B" w:rsidP="00B6534B">
      <w:r>
        <w:t>170.6603</w:t>
      </w:r>
      <w:r>
        <w:tab/>
        <w:t>2.025e0</w:t>
      </w:r>
    </w:p>
    <w:p w14:paraId="03183956" w14:textId="77777777" w:rsidR="00B6534B" w:rsidRDefault="00B6534B" w:rsidP="00B6534B">
      <w:r>
        <w:t>170.6898</w:t>
      </w:r>
      <w:r>
        <w:tab/>
        <w:t>2.025e0</w:t>
      </w:r>
    </w:p>
    <w:p w14:paraId="535C560F" w14:textId="77777777" w:rsidR="00B6534B" w:rsidRDefault="00B6534B" w:rsidP="00B6534B">
      <w:r>
        <w:t>170.8272</w:t>
      </w:r>
      <w:r>
        <w:tab/>
        <w:t>1.013e0</w:t>
      </w:r>
    </w:p>
    <w:p w14:paraId="185E51AC" w14:textId="77777777" w:rsidR="00B6534B" w:rsidRDefault="00B6534B" w:rsidP="00B6534B">
      <w:r>
        <w:t>170.8481</w:t>
      </w:r>
      <w:r>
        <w:tab/>
        <w:t>2.025e0</w:t>
      </w:r>
    </w:p>
    <w:p w14:paraId="75700441" w14:textId="77777777" w:rsidR="00B6534B" w:rsidRDefault="00B6534B" w:rsidP="00B6534B">
      <w:r>
        <w:t>170.9211</w:t>
      </w:r>
      <w:r>
        <w:tab/>
        <w:t>1.013e0</w:t>
      </w:r>
    </w:p>
    <w:p w14:paraId="65602A78" w14:textId="77777777" w:rsidR="00B6534B" w:rsidRDefault="00B6534B" w:rsidP="00B6534B">
      <w:r>
        <w:t>170.9661</w:t>
      </w:r>
      <w:r>
        <w:tab/>
        <w:t>2.025e0</w:t>
      </w:r>
    </w:p>
    <w:p w14:paraId="354A3D59" w14:textId="77777777" w:rsidR="00B6534B" w:rsidRDefault="00B6534B" w:rsidP="00B6534B">
      <w:r>
        <w:t>171.0544</w:t>
      </w:r>
      <w:r>
        <w:tab/>
        <w:t>4.051e0</w:t>
      </w:r>
    </w:p>
    <w:p w14:paraId="7C204D8E" w14:textId="77777777" w:rsidR="00B6534B" w:rsidRDefault="00B6534B" w:rsidP="00B6534B">
      <w:r>
        <w:t>171.0820</w:t>
      </w:r>
      <w:r>
        <w:tab/>
        <w:t>2.025e0</w:t>
      </w:r>
    </w:p>
    <w:p w14:paraId="7E4C32B3" w14:textId="77777777" w:rsidR="00B6534B" w:rsidRDefault="00B6534B" w:rsidP="00B6534B">
      <w:r>
        <w:t>171.1150</w:t>
      </w:r>
      <w:r>
        <w:tab/>
        <w:t>1.013e0</w:t>
      </w:r>
    </w:p>
    <w:p w14:paraId="4C41EF71" w14:textId="77777777" w:rsidR="00B6534B" w:rsidRDefault="00B6534B" w:rsidP="00B6534B">
      <w:r>
        <w:t>171.1565</w:t>
      </w:r>
      <w:r>
        <w:tab/>
        <w:t>1.013e0</w:t>
      </w:r>
    </w:p>
    <w:p w14:paraId="188BA9FB" w14:textId="77777777" w:rsidR="00B6534B" w:rsidRDefault="00B6534B" w:rsidP="00B6534B">
      <w:r>
        <w:lastRenderedPageBreak/>
        <w:t>171.2416</w:t>
      </w:r>
      <w:r>
        <w:tab/>
        <w:t>2.025e0</w:t>
      </w:r>
    </w:p>
    <w:p w14:paraId="4104B330" w14:textId="77777777" w:rsidR="00B6534B" w:rsidRDefault="00B6534B" w:rsidP="00B6534B">
      <w:r>
        <w:t>171.2868</w:t>
      </w:r>
      <w:r>
        <w:tab/>
        <w:t>2.025e0</w:t>
      </w:r>
    </w:p>
    <w:p w14:paraId="6C5B0A55" w14:textId="77777777" w:rsidR="00B6534B" w:rsidRDefault="00B6534B" w:rsidP="00B6534B">
      <w:r>
        <w:t>171.3607</w:t>
      </w:r>
      <w:r>
        <w:tab/>
        <w:t>3.038e0</w:t>
      </w:r>
    </w:p>
    <w:p w14:paraId="7BA84D2C" w14:textId="77777777" w:rsidR="00B6534B" w:rsidRDefault="00B6534B" w:rsidP="00B6534B">
      <w:r>
        <w:t>171.4522</w:t>
      </w:r>
      <w:r>
        <w:tab/>
        <w:t>1.013e0</w:t>
      </w:r>
    </w:p>
    <w:p w14:paraId="02A57937" w14:textId="77777777" w:rsidR="00B6534B" w:rsidRDefault="00B6534B" w:rsidP="00B6534B">
      <w:r>
        <w:t>171.4801</w:t>
      </w:r>
      <w:r>
        <w:tab/>
        <w:t>1.013e0</w:t>
      </w:r>
    </w:p>
    <w:p w14:paraId="2127D992" w14:textId="77777777" w:rsidR="00B6534B" w:rsidRDefault="00B6534B" w:rsidP="00B6534B">
      <w:r>
        <w:t>171.5114</w:t>
      </w:r>
      <w:r>
        <w:tab/>
        <w:t>1.013e0</w:t>
      </w:r>
    </w:p>
    <w:p w14:paraId="10D27E6D" w14:textId="77777777" w:rsidR="00B6534B" w:rsidRDefault="00B6534B" w:rsidP="00B6534B">
      <w:r>
        <w:t>171.5410</w:t>
      </w:r>
      <w:r>
        <w:tab/>
        <w:t>2.025e0</w:t>
      </w:r>
    </w:p>
    <w:p w14:paraId="7648D18B" w14:textId="77777777" w:rsidR="00B6534B" w:rsidRDefault="00B6534B" w:rsidP="00B6534B">
      <w:r>
        <w:t>171.5792</w:t>
      </w:r>
      <w:r>
        <w:tab/>
        <w:t>3.038e0</w:t>
      </w:r>
    </w:p>
    <w:p w14:paraId="629BB94E" w14:textId="77777777" w:rsidR="00B6534B" w:rsidRDefault="00B6534B" w:rsidP="00B6534B">
      <w:r>
        <w:t>171.6159</w:t>
      </w:r>
      <w:r>
        <w:tab/>
        <w:t>1.013e0</w:t>
      </w:r>
    </w:p>
    <w:p w14:paraId="0B20D043" w14:textId="77777777" w:rsidR="00B6534B" w:rsidRDefault="00B6534B" w:rsidP="00B6534B">
      <w:r>
        <w:t>171.6333</w:t>
      </w:r>
      <w:r>
        <w:tab/>
        <w:t>1.013e0</w:t>
      </w:r>
    </w:p>
    <w:p w14:paraId="04E2558A" w14:textId="77777777" w:rsidR="00B6534B" w:rsidRDefault="00B6534B" w:rsidP="00B6534B">
      <w:r>
        <w:t>171.6612</w:t>
      </w:r>
      <w:r>
        <w:tab/>
        <w:t>2.025e0</w:t>
      </w:r>
    </w:p>
    <w:p w14:paraId="79F82F46" w14:textId="77777777" w:rsidR="00B6534B" w:rsidRDefault="00B6534B" w:rsidP="00B6534B">
      <w:r>
        <w:t>171.6839</w:t>
      </w:r>
      <w:r>
        <w:tab/>
        <w:t>2.025e0</w:t>
      </w:r>
    </w:p>
    <w:p w14:paraId="413A8DB6" w14:textId="77777777" w:rsidR="00B6534B" w:rsidRDefault="00B6534B" w:rsidP="00B6534B">
      <w:r>
        <w:t>171.7518</w:t>
      </w:r>
      <w:r>
        <w:tab/>
        <w:t>1.013e0</w:t>
      </w:r>
    </w:p>
    <w:p w14:paraId="7E5B4D90" w14:textId="77777777" w:rsidR="00B6534B" w:rsidRDefault="00B6534B" w:rsidP="00B6534B">
      <w:r>
        <w:t>171.7727</w:t>
      </w:r>
      <w:r>
        <w:tab/>
        <w:t>1.013e0</w:t>
      </w:r>
    </w:p>
    <w:p w14:paraId="0FBB9456" w14:textId="77777777" w:rsidR="00B6534B" w:rsidRDefault="00B6534B" w:rsidP="00B6534B">
      <w:r>
        <w:t>171.8180</w:t>
      </w:r>
      <w:r>
        <w:tab/>
        <w:t>2.025e0</w:t>
      </w:r>
    </w:p>
    <w:p w14:paraId="2A366702" w14:textId="77777777" w:rsidR="00B6534B" w:rsidRDefault="00B6534B" w:rsidP="00B6534B">
      <w:r>
        <w:t>171.8598</w:t>
      </w:r>
      <w:r>
        <w:tab/>
        <w:t>2.025e0</w:t>
      </w:r>
    </w:p>
    <w:p w14:paraId="041A814F" w14:textId="77777777" w:rsidR="00B6534B" w:rsidRDefault="00B6534B" w:rsidP="00B6534B">
      <w:r>
        <w:t>171.9330</w:t>
      </w:r>
      <w:r>
        <w:tab/>
        <w:t>1.013e0</w:t>
      </w:r>
    </w:p>
    <w:p w14:paraId="07DF756A" w14:textId="77777777" w:rsidR="00B6534B" w:rsidRDefault="00B6534B" w:rsidP="00B6534B">
      <w:r>
        <w:t>171.9522</w:t>
      </w:r>
      <w:r>
        <w:tab/>
        <w:t>2.025e0</w:t>
      </w:r>
    </w:p>
    <w:p w14:paraId="22A82273" w14:textId="77777777" w:rsidR="00B6534B" w:rsidRDefault="00B6534B" w:rsidP="00B6534B">
      <w:r>
        <w:t>172.0865</w:t>
      </w:r>
      <w:r>
        <w:tab/>
        <w:t>1.013e0</w:t>
      </w:r>
    </w:p>
    <w:p w14:paraId="273E5F6F" w14:textId="77777777" w:rsidR="00B6534B" w:rsidRDefault="00B6534B" w:rsidP="00B6534B">
      <w:r>
        <w:lastRenderedPageBreak/>
        <w:t>172.1475</w:t>
      </w:r>
      <w:r>
        <w:tab/>
        <w:t>4.051e0</w:t>
      </w:r>
    </w:p>
    <w:p w14:paraId="1EDFEE02" w14:textId="77777777" w:rsidR="00B6534B" w:rsidRDefault="00B6534B" w:rsidP="00B6534B">
      <w:r>
        <w:t>172.2714</w:t>
      </w:r>
      <w:r>
        <w:tab/>
        <w:t>2.025e0</w:t>
      </w:r>
    </w:p>
    <w:p w14:paraId="0FBA7D8C" w14:textId="77777777" w:rsidR="00B6534B" w:rsidRDefault="00B6534B" w:rsidP="00B6534B">
      <w:r>
        <w:t>172.3691</w:t>
      </w:r>
      <w:r>
        <w:tab/>
        <w:t>1.013e0</w:t>
      </w:r>
    </w:p>
    <w:p w14:paraId="006F2DE5" w14:textId="77777777" w:rsidR="00B6534B" w:rsidRDefault="00B6534B" w:rsidP="00B6534B">
      <w:r>
        <w:t>172.3900</w:t>
      </w:r>
      <w:r>
        <w:tab/>
        <w:t>2.025e0</w:t>
      </w:r>
    </w:p>
    <w:p w14:paraId="444048FD" w14:textId="77777777" w:rsidR="00B6534B" w:rsidRDefault="00B6534B" w:rsidP="00B6534B">
      <w:r>
        <w:t>172.4091</w:t>
      </w:r>
      <w:r>
        <w:tab/>
        <w:t>2.025e0</w:t>
      </w:r>
    </w:p>
    <w:p w14:paraId="713CDE7C" w14:textId="77777777" w:rsidR="00B6534B" w:rsidRDefault="00B6534B" w:rsidP="00B6534B">
      <w:r>
        <w:t>172.5294</w:t>
      </w:r>
      <w:r>
        <w:tab/>
        <w:t>1.013e0</w:t>
      </w:r>
    </w:p>
    <w:p w14:paraId="473038C7" w14:textId="77777777" w:rsidR="00B6534B" w:rsidRDefault="00B6534B" w:rsidP="00B6534B">
      <w:r>
        <w:t>172.5503</w:t>
      </w:r>
      <w:r>
        <w:tab/>
        <w:t>1.013e0</w:t>
      </w:r>
    </w:p>
    <w:p w14:paraId="1FFEFC57" w14:textId="77777777" w:rsidR="00B6534B" w:rsidRDefault="00B6534B" w:rsidP="00B6534B">
      <w:r>
        <w:t>172.5922</w:t>
      </w:r>
      <w:r>
        <w:tab/>
        <w:t>2.025e0</w:t>
      </w:r>
    </w:p>
    <w:p w14:paraId="14236B7A" w14:textId="77777777" w:rsidR="00B6534B" w:rsidRDefault="00B6534B" w:rsidP="00B6534B">
      <w:r>
        <w:t>172.6096</w:t>
      </w:r>
      <w:r>
        <w:tab/>
        <w:t>2.025e0</w:t>
      </w:r>
    </w:p>
    <w:p w14:paraId="2DDEE0F1" w14:textId="77777777" w:rsidR="00B6534B" w:rsidRDefault="00B6534B" w:rsidP="00B6534B">
      <w:r>
        <w:t>172.6620</w:t>
      </w:r>
      <w:r>
        <w:tab/>
        <w:t>1.013e0</w:t>
      </w:r>
    </w:p>
    <w:p w14:paraId="5A684B2D" w14:textId="77777777" w:rsidR="00B6534B" w:rsidRDefault="00B6534B" w:rsidP="00B6534B">
      <w:r>
        <w:t>172.6899</w:t>
      </w:r>
      <w:r>
        <w:tab/>
        <w:t>1.013e0</w:t>
      </w:r>
    </w:p>
    <w:p w14:paraId="6E18DE14" w14:textId="77777777" w:rsidR="00B6534B" w:rsidRDefault="00B6534B" w:rsidP="00B6534B">
      <w:r>
        <w:t>172.7580</w:t>
      </w:r>
      <w:r>
        <w:tab/>
        <w:t>4.051e0</w:t>
      </w:r>
    </w:p>
    <w:p w14:paraId="4B0C9236" w14:textId="77777777" w:rsidR="00B6534B" w:rsidRDefault="00B6534B" w:rsidP="00B6534B">
      <w:r>
        <w:t>172.8102</w:t>
      </w:r>
      <w:r>
        <w:tab/>
        <w:t>2.025e0</w:t>
      </w:r>
    </w:p>
    <w:p w14:paraId="3C51FFA7" w14:textId="77777777" w:rsidR="00B6534B" w:rsidRDefault="00B6534B" w:rsidP="00B6534B">
      <w:r>
        <w:t>172.8435</w:t>
      </w:r>
      <w:r>
        <w:tab/>
        <w:t>2.025e0</w:t>
      </w:r>
    </w:p>
    <w:p w14:paraId="30C981EF" w14:textId="77777777" w:rsidR="00B6534B" w:rsidRDefault="00B6534B" w:rsidP="00B6534B">
      <w:r>
        <w:t>172.8732</w:t>
      </w:r>
      <w:r>
        <w:tab/>
        <w:t>2.025e0</w:t>
      </w:r>
    </w:p>
    <w:p w14:paraId="3D8A869D" w14:textId="77777777" w:rsidR="00B6534B" w:rsidRDefault="00B6534B" w:rsidP="00B6534B">
      <w:r>
        <w:t>172.9029</w:t>
      </w:r>
      <w:r>
        <w:tab/>
        <w:t>1.013e0</w:t>
      </w:r>
    </w:p>
    <w:p w14:paraId="065B183E" w14:textId="77777777" w:rsidR="00B6534B" w:rsidRDefault="00B6534B" w:rsidP="00B6534B">
      <w:r>
        <w:t>172.9378</w:t>
      </w:r>
      <w:r>
        <w:tab/>
        <w:t>1.013e0</w:t>
      </w:r>
    </w:p>
    <w:p w14:paraId="6FBDC8E1" w14:textId="77777777" w:rsidR="00B6534B" w:rsidRDefault="00B6534B" w:rsidP="00B6534B">
      <w:r>
        <w:t>172.9693</w:t>
      </w:r>
      <w:r>
        <w:tab/>
        <w:t>2.025e0</w:t>
      </w:r>
    </w:p>
    <w:p w14:paraId="5ED04F15" w14:textId="77777777" w:rsidR="00B6534B" w:rsidRDefault="00B6534B" w:rsidP="00B6534B">
      <w:r>
        <w:t>173.0324</w:t>
      </w:r>
      <w:r>
        <w:tab/>
        <w:t>1.103e1</w:t>
      </w:r>
    </w:p>
    <w:p w14:paraId="7876AF78" w14:textId="77777777" w:rsidR="00B6534B" w:rsidRDefault="00B6534B" w:rsidP="00B6534B">
      <w:r>
        <w:lastRenderedPageBreak/>
        <w:t>173.0812</w:t>
      </w:r>
      <w:r>
        <w:tab/>
        <w:t>1.013e0</w:t>
      </w:r>
    </w:p>
    <w:p w14:paraId="7C367C6F" w14:textId="77777777" w:rsidR="00B6534B" w:rsidRDefault="00B6534B" w:rsidP="00B6534B">
      <w:r>
        <w:t>173.1196</w:t>
      </w:r>
      <w:r>
        <w:tab/>
        <w:t>1.013e0</w:t>
      </w:r>
    </w:p>
    <w:p w14:paraId="5150B99D" w14:textId="77777777" w:rsidR="00B6534B" w:rsidRDefault="00B6534B" w:rsidP="00B6534B">
      <w:r>
        <w:t>173.1441</w:t>
      </w:r>
      <w:r>
        <w:tab/>
        <w:t>1.013e0</w:t>
      </w:r>
    </w:p>
    <w:p w14:paraId="20EDAFA7" w14:textId="77777777" w:rsidR="00B6534B" w:rsidRDefault="00B6534B" w:rsidP="00B6534B">
      <w:r>
        <w:t>173.1703</w:t>
      </w:r>
      <w:r>
        <w:tab/>
        <w:t>2.025e0</w:t>
      </w:r>
    </w:p>
    <w:p w14:paraId="5978578F" w14:textId="77777777" w:rsidR="00B6534B" w:rsidRDefault="00B6534B" w:rsidP="00B6534B">
      <w:r>
        <w:t>173.1948</w:t>
      </w:r>
      <w:r>
        <w:tab/>
        <w:t>2.025e0</w:t>
      </w:r>
    </w:p>
    <w:p w14:paraId="78C3E422" w14:textId="77777777" w:rsidR="00B6534B" w:rsidRDefault="00B6534B" w:rsidP="00B6534B">
      <w:r>
        <w:t>173.2176</w:t>
      </w:r>
      <w:r>
        <w:tab/>
        <w:t>1.013e0</w:t>
      </w:r>
    </w:p>
    <w:p w14:paraId="0E13EEBB" w14:textId="77777777" w:rsidR="00B6534B" w:rsidRDefault="00B6534B" w:rsidP="00B6534B">
      <w:r>
        <w:t>173.2666</w:t>
      </w:r>
      <w:r>
        <w:tab/>
        <w:t>1.013e0</w:t>
      </w:r>
    </w:p>
    <w:p w14:paraId="2DBA3182" w14:textId="77777777" w:rsidR="00B6534B" w:rsidRDefault="00B6534B" w:rsidP="00B6534B">
      <w:r>
        <w:t>173.3436</w:t>
      </w:r>
      <w:r>
        <w:tab/>
        <w:t>1.013e0</w:t>
      </w:r>
    </w:p>
    <w:p w14:paraId="5B0A1D32" w14:textId="77777777" w:rsidR="00B6534B" w:rsidRDefault="00B6534B" w:rsidP="00B6534B">
      <w:r>
        <w:t>173.3645</w:t>
      </w:r>
      <w:r>
        <w:tab/>
        <w:t>1.013e0</w:t>
      </w:r>
    </w:p>
    <w:p w14:paraId="2E0EE041" w14:textId="77777777" w:rsidR="00B6534B" w:rsidRDefault="00B6534B" w:rsidP="00B6534B">
      <w:r>
        <w:t>173.3855</w:t>
      </w:r>
      <w:r>
        <w:tab/>
        <w:t>1.013e0</w:t>
      </w:r>
    </w:p>
    <w:p w14:paraId="0BBDF655" w14:textId="77777777" w:rsidR="00B6534B" w:rsidRDefault="00B6534B" w:rsidP="00B6534B">
      <w:r>
        <w:t>173.4484</w:t>
      </w:r>
      <w:r>
        <w:tab/>
        <w:t>2.025e0</w:t>
      </w:r>
    </w:p>
    <w:p w14:paraId="119FD0C1" w14:textId="77777777" w:rsidR="00B6534B" w:rsidRDefault="00B6534B" w:rsidP="00B6534B">
      <w:r>
        <w:t>173.5148</w:t>
      </w:r>
      <w:r>
        <w:tab/>
        <w:t>1.013e0</w:t>
      </w:r>
    </w:p>
    <w:p w14:paraId="3B184698" w14:textId="77777777" w:rsidR="00B6534B" w:rsidRDefault="00B6534B" w:rsidP="00B6534B">
      <w:r>
        <w:t>173.5323</w:t>
      </w:r>
      <w:r>
        <w:tab/>
        <w:t>1.013e0</w:t>
      </w:r>
    </w:p>
    <w:p w14:paraId="2D58FDD3" w14:textId="77777777" w:rsidR="00B6534B" w:rsidRDefault="00B6534B" w:rsidP="00B6534B">
      <w:r>
        <w:t>173.5621</w:t>
      </w:r>
      <w:r>
        <w:tab/>
        <w:t>2.025e0</w:t>
      </w:r>
    </w:p>
    <w:p w14:paraId="4A0E61DE" w14:textId="77777777" w:rsidR="00B6534B" w:rsidRDefault="00B6534B" w:rsidP="00B6534B">
      <w:r>
        <w:t>173.5848</w:t>
      </w:r>
      <w:r>
        <w:tab/>
        <w:t>1.013e0</w:t>
      </w:r>
    </w:p>
    <w:p w14:paraId="24CD4FCD" w14:textId="77777777" w:rsidR="00B6534B" w:rsidRDefault="00B6534B" w:rsidP="00B6534B">
      <w:r>
        <w:t>173.6232</w:t>
      </w:r>
      <w:r>
        <w:tab/>
        <w:t>1.013e0</w:t>
      </w:r>
    </w:p>
    <w:p w14:paraId="737B3041" w14:textId="77777777" w:rsidR="00B6534B" w:rsidRDefault="00B6534B" w:rsidP="00B6534B">
      <w:r>
        <w:t>173.6442</w:t>
      </w:r>
      <w:r>
        <w:tab/>
        <w:t>1.013e0</w:t>
      </w:r>
    </w:p>
    <w:p w14:paraId="57F72413" w14:textId="77777777" w:rsidR="00B6534B" w:rsidRDefault="00B6534B" w:rsidP="00B6534B">
      <w:r>
        <w:t>173.7632</w:t>
      </w:r>
      <w:r>
        <w:tab/>
        <w:t>1.013e0</w:t>
      </w:r>
    </w:p>
    <w:p w14:paraId="3F2FCD7C" w14:textId="77777777" w:rsidR="00B6534B" w:rsidRDefault="00B6534B" w:rsidP="00B6534B">
      <w:r>
        <w:t>173.7842</w:t>
      </w:r>
      <w:r>
        <w:tab/>
        <w:t>1.013e0</w:t>
      </w:r>
    </w:p>
    <w:p w14:paraId="27EAED0F" w14:textId="77777777" w:rsidR="00B6534B" w:rsidRDefault="00B6534B" w:rsidP="00B6534B">
      <w:r>
        <w:lastRenderedPageBreak/>
        <w:t>173.8577</w:t>
      </w:r>
      <w:r>
        <w:tab/>
        <w:t>3.038e0</w:t>
      </w:r>
    </w:p>
    <w:p w14:paraId="7A951836" w14:textId="77777777" w:rsidR="00B6534B" w:rsidRDefault="00B6534B" w:rsidP="00B6534B">
      <w:r>
        <w:t>173.9032</w:t>
      </w:r>
      <w:r>
        <w:tab/>
        <w:t>1.013e0</w:t>
      </w:r>
    </w:p>
    <w:p w14:paraId="44CEBF8F" w14:textId="77777777" w:rsidR="00B6534B" w:rsidRDefault="00B6534B" w:rsidP="00B6534B">
      <w:r>
        <w:t>173.9802</w:t>
      </w:r>
      <w:r>
        <w:tab/>
        <w:t>1.013e0</w:t>
      </w:r>
    </w:p>
    <w:p w14:paraId="4A97B92D" w14:textId="77777777" w:rsidR="00B6534B" w:rsidRDefault="00B6534B" w:rsidP="00B6534B">
      <w:r>
        <w:t>174.0257</w:t>
      </w:r>
      <w:r>
        <w:tab/>
        <w:t>2.025e0</w:t>
      </w:r>
    </w:p>
    <w:p w14:paraId="39A7C03A" w14:textId="77777777" w:rsidR="00B6534B" w:rsidRDefault="00B6534B" w:rsidP="00B6534B">
      <w:r>
        <w:t>174.0450</w:t>
      </w:r>
      <w:r>
        <w:tab/>
        <w:t>2.025e0</w:t>
      </w:r>
    </w:p>
    <w:p w14:paraId="7386327B" w14:textId="77777777" w:rsidR="00B6534B" w:rsidRDefault="00B6534B" w:rsidP="00B6534B">
      <w:r>
        <w:t>174.1063</w:t>
      </w:r>
      <w:r>
        <w:tab/>
        <w:t>1.013e0</w:t>
      </w:r>
    </w:p>
    <w:p w14:paraId="7E4B8879" w14:textId="77777777" w:rsidR="00B6534B" w:rsidRDefault="00B6534B" w:rsidP="00B6534B">
      <w:r>
        <w:t>174.1378</w:t>
      </w:r>
      <w:r>
        <w:tab/>
        <w:t>1.013e0</w:t>
      </w:r>
    </w:p>
    <w:p w14:paraId="32BF8A76" w14:textId="77777777" w:rsidR="00B6534B" w:rsidRDefault="00B6534B" w:rsidP="00B6534B">
      <w:r>
        <w:t>174.1693</w:t>
      </w:r>
      <w:r>
        <w:tab/>
        <w:t>2.025e0</w:t>
      </w:r>
    </w:p>
    <w:p w14:paraId="792F981F" w14:textId="77777777" w:rsidR="00B6534B" w:rsidRDefault="00B6534B" w:rsidP="00B6534B">
      <w:r>
        <w:t>174.2306</w:t>
      </w:r>
      <w:r>
        <w:tab/>
        <w:t>2.025e0</w:t>
      </w:r>
    </w:p>
    <w:p w14:paraId="31EBD380" w14:textId="77777777" w:rsidR="00B6534B" w:rsidRDefault="00B6534B" w:rsidP="00B6534B">
      <w:r>
        <w:t>174.2867</w:t>
      </w:r>
      <w:r>
        <w:tab/>
        <w:t>2.025e0</w:t>
      </w:r>
    </w:p>
    <w:p w14:paraId="3F1DA141" w14:textId="77777777" w:rsidR="00B6534B" w:rsidRDefault="00B6534B" w:rsidP="00B6534B">
      <w:r>
        <w:t>174.3094</w:t>
      </w:r>
      <w:r>
        <w:tab/>
        <w:t>1.013e0</w:t>
      </w:r>
    </w:p>
    <w:p w14:paraId="6EC00697" w14:textId="77777777" w:rsidR="00B6534B" w:rsidRDefault="00B6534B" w:rsidP="00B6534B">
      <w:r>
        <w:t>174.3479</w:t>
      </w:r>
      <w:r>
        <w:tab/>
        <w:t>1.013e0</w:t>
      </w:r>
    </w:p>
    <w:p w14:paraId="57C9AFBD" w14:textId="77777777" w:rsidR="00B6534B" w:rsidRDefault="00B6534B" w:rsidP="00B6534B">
      <w:r>
        <w:t>174.3707</w:t>
      </w:r>
      <w:r>
        <w:tab/>
        <w:t>2.025e0</w:t>
      </w:r>
    </w:p>
    <w:p w14:paraId="6F67BA40" w14:textId="77777777" w:rsidR="00B6534B" w:rsidRDefault="00B6534B" w:rsidP="00B6534B">
      <w:r>
        <w:t>174.3970</w:t>
      </w:r>
      <w:r>
        <w:tab/>
        <w:t>1.013e0</w:t>
      </w:r>
    </w:p>
    <w:p w14:paraId="79612C39" w14:textId="77777777" w:rsidR="00B6534B" w:rsidRDefault="00B6534B" w:rsidP="00B6534B">
      <w:r>
        <w:t>174.5130</w:t>
      </w:r>
      <w:r>
        <w:tab/>
        <w:t>3.038e0</w:t>
      </w:r>
    </w:p>
    <w:p w14:paraId="1FEA7408" w14:textId="77777777" w:rsidR="00B6534B" w:rsidRDefault="00B6534B" w:rsidP="00B6534B">
      <w:r>
        <w:t>174.5515</w:t>
      </w:r>
      <w:r>
        <w:tab/>
        <w:t>1.013e0</w:t>
      </w:r>
    </w:p>
    <w:p w14:paraId="00720AFC" w14:textId="77777777" w:rsidR="00B6534B" w:rsidRDefault="00B6534B" w:rsidP="00B6534B">
      <w:r>
        <w:t>174.6249</w:t>
      </w:r>
      <w:r>
        <w:tab/>
        <w:t>3.038e0</w:t>
      </w:r>
    </w:p>
    <w:p w14:paraId="321C223D" w14:textId="77777777" w:rsidR="00B6534B" w:rsidRDefault="00B6534B" w:rsidP="00B6534B">
      <w:r>
        <w:t>174.6889</w:t>
      </w:r>
      <w:r>
        <w:tab/>
        <w:t>1.013e0</w:t>
      </w:r>
    </w:p>
    <w:p w14:paraId="7C5A5CF1" w14:textId="77777777" w:rsidR="00B6534B" w:rsidRDefault="00B6534B" w:rsidP="00B6534B">
      <w:r>
        <w:t>174.7504</w:t>
      </w:r>
      <w:r>
        <w:tab/>
        <w:t>2.025e0</w:t>
      </w:r>
    </w:p>
    <w:p w14:paraId="31AC8CA4" w14:textId="77777777" w:rsidR="00B6534B" w:rsidRDefault="00B6534B" w:rsidP="00B6534B">
      <w:r>
        <w:lastRenderedPageBreak/>
        <w:t>174.7754</w:t>
      </w:r>
      <w:r>
        <w:tab/>
        <w:t>3.038e0</w:t>
      </w:r>
    </w:p>
    <w:p w14:paraId="439C2DD8" w14:textId="77777777" w:rsidR="00B6534B" w:rsidRDefault="00B6534B" w:rsidP="00B6534B">
      <w:r>
        <w:t>174.8122</w:t>
      </w:r>
      <w:r>
        <w:tab/>
        <w:t>3.038e0</w:t>
      </w:r>
    </w:p>
    <w:p w14:paraId="59978F22" w14:textId="77777777" w:rsidR="00B6534B" w:rsidRDefault="00B6534B" w:rsidP="00B6534B">
      <w:r>
        <w:t>174.8472</w:t>
      </w:r>
      <w:r>
        <w:tab/>
        <w:t>2.025e0</w:t>
      </w:r>
    </w:p>
    <w:p w14:paraId="265AF920" w14:textId="77777777" w:rsidR="00B6534B" w:rsidRDefault="00B6534B" w:rsidP="00B6534B">
      <w:r>
        <w:t>174.9278</w:t>
      </w:r>
      <w:r>
        <w:tab/>
        <w:t>1.013e0</w:t>
      </w:r>
    </w:p>
    <w:p w14:paraId="0B13F813" w14:textId="77777777" w:rsidR="00B6534B" w:rsidRDefault="00B6534B" w:rsidP="00B6534B">
      <w:r>
        <w:t>174.9489</w:t>
      </w:r>
      <w:r>
        <w:tab/>
        <w:t>1.013e0</w:t>
      </w:r>
    </w:p>
    <w:p w14:paraId="1820B444" w14:textId="77777777" w:rsidR="00B6534B" w:rsidRDefault="00B6534B" w:rsidP="00B6534B">
      <w:r>
        <w:t>174.9839</w:t>
      </w:r>
      <w:r>
        <w:tab/>
        <w:t>1.013e0</w:t>
      </w:r>
    </w:p>
    <w:p w14:paraId="39B0537E" w14:textId="77777777" w:rsidR="00B6534B" w:rsidRDefault="00B6534B" w:rsidP="00B6534B">
      <w:r>
        <w:t>175.0146</w:t>
      </w:r>
      <w:r>
        <w:tab/>
        <w:t>3.038e0</w:t>
      </w:r>
    </w:p>
    <w:p w14:paraId="3C7FEADB" w14:textId="77777777" w:rsidR="00B6534B" w:rsidRDefault="00B6534B" w:rsidP="00B6534B">
      <w:r>
        <w:t>175.0506</w:t>
      </w:r>
      <w:r>
        <w:tab/>
        <w:t>2.025e0</w:t>
      </w:r>
    </w:p>
    <w:p w14:paraId="1261A47C" w14:textId="77777777" w:rsidR="00B6534B" w:rsidRDefault="00B6534B" w:rsidP="00B6534B">
      <w:r>
        <w:t>175.0787</w:t>
      </w:r>
      <w:r>
        <w:tab/>
        <w:t>1.013e0</w:t>
      </w:r>
    </w:p>
    <w:p w14:paraId="46EFE31E" w14:textId="77777777" w:rsidR="00B6534B" w:rsidRDefault="00B6534B" w:rsidP="00B6534B">
      <w:r>
        <w:t>175.1612</w:t>
      </w:r>
      <w:r>
        <w:tab/>
        <w:t>2.025e0</w:t>
      </w:r>
    </w:p>
    <w:p w14:paraId="7BE8C6F8" w14:textId="77777777" w:rsidR="00B6534B" w:rsidRDefault="00B6534B" w:rsidP="00B6534B">
      <w:r>
        <w:t>175.1805</w:t>
      </w:r>
      <w:r>
        <w:tab/>
        <w:t>1.013e0</w:t>
      </w:r>
    </w:p>
    <w:p w14:paraId="2C260677" w14:textId="77777777" w:rsidR="00B6534B" w:rsidRDefault="00B6534B" w:rsidP="00B6534B">
      <w:r>
        <w:t>175.2101</w:t>
      </w:r>
      <w:r>
        <w:tab/>
        <w:t>3.038e0</w:t>
      </w:r>
    </w:p>
    <w:p w14:paraId="49D2CC23" w14:textId="77777777" w:rsidR="00B6534B" w:rsidRDefault="00B6534B" w:rsidP="00B6534B">
      <w:r>
        <w:t>175.2481</w:t>
      </w:r>
      <w:r>
        <w:tab/>
        <w:t>3.038e0</w:t>
      </w:r>
    </w:p>
    <w:p w14:paraId="36EE2A70" w14:textId="77777777" w:rsidR="00B6534B" w:rsidRDefault="00B6534B" w:rsidP="00B6534B">
      <w:r>
        <w:t>175.2682</w:t>
      </w:r>
      <w:r>
        <w:tab/>
        <w:t>1.013e0</w:t>
      </w:r>
    </w:p>
    <w:p w14:paraId="69DEEEB7" w14:textId="77777777" w:rsidR="00B6534B" w:rsidRDefault="00B6534B" w:rsidP="00B6534B">
      <w:r>
        <w:t>175.2962</w:t>
      </w:r>
      <w:r>
        <w:tab/>
        <w:t>1.013e0</w:t>
      </w:r>
    </w:p>
    <w:p w14:paraId="2878CF21" w14:textId="77777777" w:rsidR="00B6534B" w:rsidRDefault="00B6534B" w:rsidP="00B6534B">
      <w:r>
        <w:t>175.3243</w:t>
      </w:r>
      <w:r>
        <w:tab/>
        <w:t>1.013e0</w:t>
      </w:r>
    </w:p>
    <w:p w14:paraId="3DAEE700" w14:textId="77777777" w:rsidR="00B6534B" w:rsidRDefault="00B6534B" w:rsidP="00B6534B">
      <w:r>
        <w:t>175.3862</w:t>
      </w:r>
      <w:r>
        <w:tab/>
        <w:t>2.025e0</w:t>
      </w:r>
    </w:p>
    <w:p w14:paraId="79E0C5CF" w14:textId="77777777" w:rsidR="00B6534B" w:rsidRDefault="00B6534B" w:rsidP="00B6534B">
      <w:r>
        <w:t>175.4197</w:t>
      </w:r>
      <w:r>
        <w:tab/>
        <w:t>1.013e0</w:t>
      </w:r>
    </w:p>
    <w:p w14:paraId="3F119C19" w14:textId="77777777" w:rsidR="00B6534B" w:rsidRDefault="00B6534B" w:rsidP="00B6534B">
      <w:r>
        <w:t>175.4497</w:t>
      </w:r>
      <w:r>
        <w:tab/>
        <w:t>2.025e0</w:t>
      </w:r>
    </w:p>
    <w:p w14:paraId="219E3557" w14:textId="77777777" w:rsidR="00B6534B" w:rsidRDefault="00B6534B" w:rsidP="00B6534B">
      <w:r>
        <w:lastRenderedPageBreak/>
        <w:t>175.4904</w:t>
      </w:r>
      <w:r>
        <w:tab/>
        <w:t>1.013e0</w:t>
      </w:r>
    </w:p>
    <w:p w14:paraId="4D70FE4E" w14:textId="77777777" w:rsidR="00B6534B" w:rsidRDefault="00B6534B" w:rsidP="00B6534B">
      <w:r>
        <w:t>175.5541</w:t>
      </w:r>
      <w:r>
        <w:tab/>
        <w:t>1.013e0</w:t>
      </w:r>
    </w:p>
    <w:p w14:paraId="02D8DCEB" w14:textId="77777777" w:rsidR="00B6534B" w:rsidRDefault="00B6534B" w:rsidP="00B6534B">
      <w:r>
        <w:t>175.6524</w:t>
      </w:r>
      <w:r>
        <w:tab/>
        <w:t>3.038e0</w:t>
      </w:r>
    </w:p>
    <w:p w14:paraId="549FCA08" w14:textId="77777777" w:rsidR="00B6534B" w:rsidRDefault="00B6534B" w:rsidP="00B6534B">
      <w:r>
        <w:t>175.7332</w:t>
      </w:r>
      <w:r>
        <w:tab/>
        <w:t>1.013e0</w:t>
      </w:r>
    </w:p>
    <w:p w14:paraId="11168AA0" w14:textId="77777777" w:rsidR="00B6534B" w:rsidRDefault="00B6534B" w:rsidP="00B6534B">
      <w:r>
        <w:t>175.7824</w:t>
      </w:r>
      <w:r>
        <w:tab/>
        <w:t>1.013e0</w:t>
      </w:r>
    </w:p>
    <w:p w14:paraId="28D0CDF4" w14:textId="77777777" w:rsidR="00B6534B" w:rsidRDefault="00B6534B" w:rsidP="00B6534B">
      <w:r>
        <w:t>175.8316</w:t>
      </w:r>
      <w:r>
        <w:tab/>
        <w:t>1.013e0</w:t>
      </w:r>
    </w:p>
    <w:p w14:paraId="6D79DB76" w14:textId="77777777" w:rsidR="00B6534B" w:rsidRDefault="00B6534B" w:rsidP="00B6534B">
      <w:r>
        <w:t>175.8510</w:t>
      </w:r>
      <w:r>
        <w:tab/>
        <w:t>2.025e0</w:t>
      </w:r>
    </w:p>
    <w:p w14:paraId="76E52531" w14:textId="77777777" w:rsidR="00B6534B" w:rsidRDefault="00B6534B" w:rsidP="00B6534B">
      <w:r>
        <w:t>175.9054</w:t>
      </w:r>
      <w:r>
        <w:tab/>
        <w:t>2.025e0</w:t>
      </w:r>
    </w:p>
    <w:p w14:paraId="4FD0B539" w14:textId="77777777" w:rsidR="00B6534B" w:rsidRDefault="00B6534B" w:rsidP="00B6534B">
      <w:r>
        <w:t>175.9335</w:t>
      </w:r>
      <w:r>
        <w:tab/>
        <w:t>1.013e0</w:t>
      </w:r>
    </w:p>
    <w:p w14:paraId="14C51F41" w14:textId="77777777" w:rsidR="00B6534B" w:rsidRDefault="00B6534B" w:rsidP="00B6534B">
      <w:r>
        <w:t>175.9581</w:t>
      </w:r>
      <w:r>
        <w:tab/>
        <w:t>1.013e0</w:t>
      </w:r>
    </w:p>
    <w:p w14:paraId="694CC864" w14:textId="77777777" w:rsidR="00B6534B" w:rsidRDefault="00B6534B" w:rsidP="00B6534B">
      <w:r>
        <w:t>175.9864</w:t>
      </w:r>
      <w:r>
        <w:tab/>
        <w:t>2.025e0</w:t>
      </w:r>
    </w:p>
    <w:p w14:paraId="41B0A4FB" w14:textId="77777777" w:rsidR="00B6534B" w:rsidRDefault="00B6534B" w:rsidP="00B6534B">
      <w:r>
        <w:t>176.0378</w:t>
      </w:r>
      <w:r>
        <w:tab/>
        <w:t>2.025e0</w:t>
      </w:r>
    </w:p>
    <w:p w14:paraId="30B6064E" w14:textId="77777777" w:rsidR="00B6534B" w:rsidRDefault="00B6534B" w:rsidP="00B6534B">
      <w:r>
        <w:t>176.0925</w:t>
      </w:r>
      <w:r>
        <w:tab/>
        <w:t>2.025e0</w:t>
      </w:r>
    </w:p>
    <w:p w14:paraId="521C9F00" w14:textId="77777777" w:rsidR="00B6534B" w:rsidRDefault="00B6534B" w:rsidP="00B6534B">
      <w:r>
        <w:t>176.1352</w:t>
      </w:r>
      <w:r>
        <w:tab/>
        <w:t>1.013e0</w:t>
      </w:r>
    </w:p>
    <w:p w14:paraId="2F0C9379" w14:textId="77777777" w:rsidR="00B6534B" w:rsidRDefault="00B6534B" w:rsidP="00B6534B">
      <w:r>
        <w:t>176.2497</w:t>
      </w:r>
      <w:r>
        <w:tab/>
        <w:t>2.025e0</w:t>
      </w:r>
    </w:p>
    <w:p w14:paraId="108265F2" w14:textId="77777777" w:rsidR="00B6534B" w:rsidRDefault="00B6534B" w:rsidP="00B6534B">
      <w:r>
        <w:t>176.2795</w:t>
      </w:r>
      <w:r>
        <w:tab/>
        <w:t>1.013e0</w:t>
      </w:r>
    </w:p>
    <w:p w14:paraId="758DB859" w14:textId="77777777" w:rsidR="00B6534B" w:rsidRDefault="00B6534B" w:rsidP="00B6534B">
      <w:r>
        <w:t>176.2971</w:t>
      </w:r>
      <w:r>
        <w:tab/>
        <w:t>2.025e0</w:t>
      </w:r>
    </w:p>
    <w:p w14:paraId="58E61A74" w14:textId="77777777" w:rsidR="00B6534B" w:rsidRDefault="00B6534B" w:rsidP="00B6534B">
      <w:r>
        <w:t>176.3447</w:t>
      </w:r>
      <w:r>
        <w:tab/>
        <w:t>2.025e0</w:t>
      </w:r>
    </w:p>
    <w:p w14:paraId="0E91B22E" w14:textId="77777777" w:rsidR="00B6534B" w:rsidRDefault="00B6534B" w:rsidP="00B6534B">
      <w:r>
        <w:t>176.4625</w:t>
      </w:r>
      <w:r>
        <w:tab/>
        <w:t>1.013e0</w:t>
      </w:r>
    </w:p>
    <w:p w14:paraId="066D409E" w14:textId="77777777" w:rsidR="00B6534B" w:rsidRDefault="00B6534B" w:rsidP="00B6534B">
      <w:r>
        <w:lastRenderedPageBreak/>
        <w:t>176.4906</w:t>
      </w:r>
      <w:r>
        <w:tab/>
        <w:t>1.013e0</w:t>
      </w:r>
    </w:p>
    <w:p w14:paraId="28549FD4" w14:textId="77777777" w:rsidR="00B6534B" w:rsidRDefault="00B6534B" w:rsidP="00B6534B">
      <w:r>
        <w:t>176.5349</w:t>
      </w:r>
      <w:r>
        <w:tab/>
        <w:t>2.025e0</w:t>
      </w:r>
    </w:p>
    <w:p w14:paraId="518444DB" w14:textId="77777777" w:rsidR="00B6534B" w:rsidRDefault="00B6534B" w:rsidP="00B6534B">
      <w:r>
        <w:t>176.6088</w:t>
      </w:r>
      <w:r>
        <w:tab/>
        <w:t>3.038e0</w:t>
      </w:r>
    </w:p>
    <w:p w14:paraId="5A527247" w14:textId="77777777" w:rsidR="00B6534B" w:rsidRDefault="00B6534B" w:rsidP="00B6534B">
      <w:r>
        <w:t>176.6611</w:t>
      </w:r>
      <w:r>
        <w:tab/>
        <w:t>1.013e0</w:t>
      </w:r>
    </w:p>
    <w:p w14:paraId="27F6FD23" w14:textId="77777777" w:rsidR="00B6534B" w:rsidRDefault="00B6534B" w:rsidP="00B6534B">
      <w:r>
        <w:t>176.6893</w:t>
      </w:r>
      <w:r>
        <w:tab/>
        <w:t>1.013e0</w:t>
      </w:r>
    </w:p>
    <w:p w14:paraId="4959FE68" w14:textId="77777777" w:rsidR="00B6534B" w:rsidRDefault="00B6534B" w:rsidP="00B6534B">
      <w:r>
        <w:t>176.7280</w:t>
      </w:r>
      <w:r>
        <w:tab/>
        <w:t>1.013e0</w:t>
      </w:r>
    </w:p>
    <w:p w14:paraId="1C81BBB1" w14:textId="77777777" w:rsidR="00B6534B" w:rsidRDefault="00B6534B" w:rsidP="00B6534B">
      <w:r>
        <w:t>176.7878</w:t>
      </w:r>
      <w:r>
        <w:tab/>
        <w:t>1.013e0</w:t>
      </w:r>
    </w:p>
    <w:p w14:paraId="380A3BF5" w14:textId="77777777" w:rsidR="00B6534B" w:rsidRDefault="00B6534B" w:rsidP="00B6534B">
      <w:r>
        <w:t>176.8124</w:t>
      </w:r>
      <w:r>
        <w:tab/>
        <w:t>1.013e0</w:t>
      </w:r>
    </w:p>
    <w:p w14:paraId="7BAB0ADB" w14:textId="77777777" w:rsidR="00B6534B" w:rsidRDefault="00B6534B" w:rsidP="00B6534B">
      <w:r>
        <w:t>176.8406</w:t>
      </w:r>
      <w:r>
        <w:tab/>
        <w:t>1.013e0</w:t>
      </w:r>
    </w:p>
    <w:p w14:paraId="6BCC6021" w14:textId="77777777" w:rsidR="00B6534B" w:rsidRDefault="00B6534B" w:rsidP="00B6534B">
      <w:r>
        <w:t>176.8600</w:t>
      </w:r>
      <w:r>
        <w:tab/>
        <w:t>2.025e0</w:t>
      </w:r>
    </w:p>
    <w:p w14:paraId="1A90B379" w14:textId="77777777" w:rsidR="00B6534B" w:rsidRDefault="00B6534B" w:rsidP="00B6534B">
      <w:r>
        <w:t>176.9357</w:t>
      </w:r>
      <w:r>
        <w:tab/>
        <w:t>1.013e0</w:t>
      </w:r>
    </w:p>
    <w:p w14:paraId="3C41E892" w14:textId="77777777" w:rsidR="00B6534B" w:rsidRDefault="00B6534B" w:rsidP="00B6534B">
      <w:r>
        <w:t>176.9746</w:t>
      </w:r>
      <w:r>
        <w:tab/>
        <w:t>3.038e0</w:t>
      </w:r>
    </w:p>
    <w:p w14:paraId="47840B0C" w14:textId="77777777" w:rsidR="00B6534B" w:rsidRDefault="00B6534B" w:rsidP="00B6534B">
      <w:r>
        <w:t>177.0528</w:t>
      </w:r>
      <w:r>
        <w:tab/>
        <w:t>1.013e0</w:t>
      </w:r>
    </w:p>
    <w:p w14:paraId="2FA89551" w14:textId="77777777" w:rsidR="00B6534B" w:rsidRDefault="00B6534B" w:rsidP="00B6534B">
      <w:r>
        <w:t>177.1062</w:t>
      </w:r>
      <w:r>
        <w:tab/>
        <w:t>2.025e0</w:t>
      </w:r>
    </w:p>
    <w:p w14:paraId="7175029D" w14:textId="77777777" w:rsidR="00B6534B" w:rsidRDefault="00B6534B" w:rsidP="00B6534B">
      <w:r>
        <w:t>177.1498</w:t>
      </w:r>
      <w:r>
        <w:tab/>
        <w:t>3.038e0</w:t>
      </w:r>
    </w:p>
    <w:p w14:paraId="30F23819" w14:textId="77777777" w:rsidR="00B6534B" w:rsidRDefault="00B6534B" w:rsidP="00B6534B">
      <w:r>
        <w:t>177.2102</w:t>
      </w:r>
      <w:r>
        <w:tab/>
        <w:t>2.025e0</w:t>
      </w:r>
    </w:p>
    <w:p w14:paraId="575EE2AF" w14:textId="77777777" w:rsidR="00B6534B" w:rsidRDefault="00B6534B" w:rsidP="00B6534B">
      <w:r>
        <w:t>177.2790</w:t>
      </w:r>
      <w:r>
        <w:tab/>
        <w:t>1.013e0</w:t>
      </w:r>
    </w:p>
    <w:p w14:paraId="6E2B37FA" w14:textId="77777777" w:rsidR="00B6534B" w:rsidRDefault="00B6534B" w:rsidP="00B6534B">
      <w:r>
        <w:t>177.4024</w:t>
      </w:r>
      <w:r>
        <w:tab/>
        <w:t>1.013e0</w:t>
      </w:r>
    </w:p>
    <w:p w14:paraId="0B0F5AF3" w14:textId="77777777" w:rsidR="00B6534B" w:rsidRDefault="00B6534B" w:rsidP="00B6534B">
      <w:r>
        <w:t>177.4559</w:t>
      </w:r>
      <w:r>
        <w:tab/>
        <w:t>2.025e0</w:t>
      </w:r>
    </w:p>
    <w:p w14:paraId="6720C9C2" w14:textId="77777777" w:rsidR="00B6534B" w:rsidRDefault="00B6534B" w:rsidP="00B6534B">
      <w:r>
        <w:lastRenderedPageBreak/>
        <w:t>177.4933</w:t>
      </w:r>
      <w:r>
        <w:tab/>
        <w:t>2.025e0</w:t>
      </w:r>
    </w:p>
    <w:p w14:paraId="6FE8FB21" w14:textId="77777777" w:rsidR="00B6534B" w:rsidRDefault="00B6534B" w:rsidP="00B6534B">
      <w:r>
        <w:t>177.5449</w:t>
      </w:r>
      <w:r>
        <w:tab/>
        <w:t>1.013e0</w:t>
      </w:r>
    </w:p>
    <w:p w14:paraId="57F71128" w14:textId="77777777" w:rsidR="00B6534B" w:rsidRDefault="00B6534B" w:rsidP="00B6534B">
      <w:r>
        <w:t>177.5819</w:t>
      </w:r>
      <w:r>
        <w:tab/>
        <w:t>2.025e0</w:t>
      </w:r>
    </w:p>
    <w:p w14:paraId="3C5A0239" w14:textId="77777777" w:rsidR="00B6534B" w:rsidRDefault="00B6534B" w:rsidP="00B6534B">
      <w:r>
        <w:t>177.6189</w:t>
      </w:r>
      <w:r>
        <w:tab/>
        <w:t>1.013e0</w:t>
      </w:r>
    </w:p>
    <w:p w14:paraId="6414249D" w14:textId="77777777" w:rsidR="00B6534B" w:rsidRDefault="00B6534B" w:rsidP="00B6534B">
      <w:r>
        <w:t>177.6400</w:t>
      </w:r>
      <w:r>
        <w:tab/>
        <w:t>2.025e0</w:t>
      </w:r>
    </w:p>
    <w:p w14:paraId="73CD880E" w14:textId="77777777" w:rsidR="00B6534B" w:rsidRDefault="00B6534B" w:rsidP="00B6534B">
      <w:r>
        <w:t>177.6789</w:t>
      </w:r>
      <w:r>
        <w:tab/>
        <w:t>2.025e0</w:t>
      </w:r>
    </w:p>
    <w:p w14:paraId="2EE965F1" w14:textId="77777777" w:rsidR="00B6534B" w:rsidRDefault="00B6534B" w:rsidP="00B6534B">
      <w:r>
        <w:t>177.7740</w:t>
      </w:r>
      <w:r>
        <w:tab/>
        <w:t>1.013e0</w:t>
      </w:r>
    </w:p>
    <w:p w14:paraId="4AF894E8" w14:textId="77777777" w:rsidR="00B6534B" w:rsidRDefault="00B6534B" w:rsidP="00B6534B">
      <w:r>
        <w:t>177.8348</w:t>
      </w:r>
      <w:r>
        <w:tab/>
        <w:t>2.055e0</w:t>
      </w:r>
    </w:p>
    <w:p w14:paraId="3D7577A0" w14:textId="77777777" w:rsidR="00B6534B" w:rsidRDefault="00B6534B" w:rsidP="00B6534B">
      <w:r>
        <w:t>177.8689</w:t>
      </w:r>
      <w:r>
        <w:tab/>
        <w:t>3.038e0</w:t>
      </w:r>
    </w:p>
    <w:p w14:paraId="5E7B0BD1" w14:textId="77777777" w:rsidR="00B6534B" w:rsidRDefault="00B6534B" w:rsidP="00B6534B">
      <w:r>
        <w:t>177.9555</w:t>
      </w:r>
      <w:r>
        <w:tab/>
        <w:t>1.013e0</w:t>
      </w:r>
    </w:p>
    <w:p w14:paraId="318130D6" w14:textId="77777777" w:rsidR="00B6534B" w:rsidRDefault="00B6534B" w:rsidP="00B6534B">
      <w:r>
        <w:t>177.9943</w:t>
      </w:r>
      <w:r>
        <w:tab/>
        <w:t>1.013e0</w:t>
      </w:r>
    </w:p>
    <w:p w14:paraId="443B4866" w14:textId="77777777" w:rsidR="00B6534B" w:rsidRDefault="00B6534B" w:rsidP="00B6534B">
      <w:r>
        <w:t>178.0297</w:t>
      </w:r>
      <w:r>
        <w:tab/>
        <w:t>1.013e0</w:t>
      </w:r>
    </w:p>
    <w:p w14:paraId="315555E9" w14:textId="77777777" w:rsidR="00B6534B" w:rsidRDefault="00B6534B" w:rsidP="00B6534B">
      <w:r>
        <w:t>178.0561</w:t>
      </w:r>
      <w:r>
        <w:tab/>
        <w:t>2.025e0</w:t>
      </w:r>
    </w:p>
    <w:p w14:paraId="31CD91DB" w14:textId="77777777" w:rsidR="00B6534B" w:rsidRDefault="00B6534B" w:rsidP="00B6534B">
      <w:r>
        <w:t>178.0967</w:t>
      </w:r>
      <w:r>
        <w:tab/>
        <w:t>1.013e0</w:t>
      </w:r>
    </w:p>
    <w:p w14:paraId="3661399A" w14:textId="77777777" w:rsidR="00B6534B" w:rsidRDefault="00B6534B" w:rsidP="00B6534B">
      <w:r>
        <w:t>178.1143</w:t>
      </w:r>
      <w:r>
        <w:tab/>
        <w:t>1.013e0</w:t>
      </w:r>
    </w:p>
    <w:p w14:paraId="4AEBA7E1" w14:textId="77777777" w:rsidR="00B6534B" w:rsidRDefault="00B6534B" w:rsidP="00B6534B">
      <w:r>
        <w:t>178.1482</w:t>
      </w:r>
      <w:r>
        <w:tab/>
        <w:t>2.025e0</w:t>
      </w:r>
    </w:p>
    <w:p w14:paraId="4D9441E6" w14:textId="77777777" w:rsidR="00B6534B" w:rsidRDefault="00B6534B" w:rsidP="00B6534B">
      <w:r>
        <w:t>178.1713</w:t>
      </w:r>
      <w:r>
        <w:tab/>
        <w:t>1.013e0</w:t>
      </w:r>
    </w:p>
    <w:p w14:paraId="4BB0E241" w14:textId="77777777" w:rsidR="00B6534B" w:rsidRDefault="00B6534B" w:rsidP="00B6534B">
      <w:r>
        <w:t>178.2215</w:t>
      </w:r>
      <w:r>
        <w:tab/>
        <w:t>1.013e0</w:t>
      </w:r>
    </w:p>
    <w:p w14:paraId="5BE4BF50" w14:textId="77777777" w:rsidR="00B6534B" w:rsidRDefault="00B6534B" w:rsidP="00B6534B">
      <w:r>
        <w:t>178.2572</w:t>
      </w:r>
      <w:r>
        <w:tab/>
        <w:t>1.013e0</w:t>
      </w:r>
    </w:p>
    <w:p w14:paraId="718C48E2" w14:textId="77777777" w:rsidR="00B6534B" w:rsidRDefault="00B6534B" w:rsidP="00B6534B">
      <w:r>
        <w:lastRenderedPageBreak/>
        <w:t>178.3330</w:t>
      </w:r>
      <w:r>
        <w:tab/>
        <w:t>4.051e0</w:t>
      </w:r>
    </w:p>
    <w:p w14:paraId="2DD50ABA" w14:textId="77777777" w:rsidR="00B6534B" w:rsidRDefault="00B6534B" w:rsidP="00B6534B">
      <w:r>
        <w:t>178.3737</w:t>
      </w:r>
      <w:r>
        <w:tab/>
        <w:t>1.013e0</w:t>
      </w:r>
    </w:p>
    <w:p w14:paraId="61094887" w14:textId="77777777" w:rsidR="00B6534B" w:rsidRDefault="00B6534B" w:rsidP="00B6534B">
      <w:r>
        <w:t>178.4090</w:t>
      </w:r>
      <w:r>
        <w:tab/>
        <w:t>1.013e0</w:t>
      </w:r>
    </w:p>
    <w:p w14:paraId="3C303D68" w14:textId="77777777" w:rsidR="00B6534B" w:rsidRDefault="00B6534B" w:rsidP="00B6534B">
      <w:r>
        <w:t>178.4337</w:t>
      </w:r>
      <w:r>
        <w:tab/>
        <w:t>2.025e0</w:t>
      </w:r>
    </w:p>
    <w:p w14:paraId="21B09ADF" w14:textId="77777777" w:rsidR="00B6534B" w:rsidRDefault="00B6534B" w:rsidP="00B6534B">
      <w:r>
        <w:t>178.4531</w:t>
      </w:r>
      <w:r>
        <w:tab/>
        <w:t>2.025e0</w:t>
      </w:r>
    </w:p>
    <w:p w14:paraId="0F32198F" w14:textId="77777777" w:rsidR="00B6534B" w:rsidRDefault="00B6534B" w:rsidP="00B6534B">
      <w:r>
        <w:t>178.4976</w:t>
      </w:r>
      <w:r>
        <w:tab/>
        <w:t>1.013e0</w:t>
      </w:r>
    </w:p>
    <w:p w14:paraId="100B2D70" w14:textId="77777777" w:rsidR="00B6534B" w:rsidRDefault="00B6534B" w:rsidP="00B6534B">
      <w:r>
        <w:t>178.5192</w:t>
      </w:r>
      <w:r>
        <w:tab/>
        <w:t>1.013e0</w:t>
      </w:r>
    </w:p>
    <w:p w14:paraId="17DAD4CB" w14:textId="77777777" w:rsidR="00B6534B" w:rsidRDefault="00B6534B" w:rsidP="00B6534B">
      <w:r>
        <w:t>178.5587</w:t>
      </w:r>
      <w:r>
        <w:tab/>
        <w:t>1.013e0</w:t>
      </w:r>
    </w:p>
    <w:p w14:paraId="41221E94" w14:textId="77777777" w:rsidR="00B6534B" w:rsidRDefault="00B6534B" w:rsidP="00B6534B">
      <w:r>
        <w:t>178.5810</w:t>
      </w:r>
      <w:r>
        <w:tab/>
        <w:t>4.051e0</w:t>
      </w:r>
    </w:p>
    <w:p w14:paraId="54FBDB65" w14:textId="77777777" w:rsidR="00B6534B" w:rsidRDefault="00B6534B" w:rsidP="00B6534B">
      <w:r>
        <w:t>178.6269</w:t>
      </w:r>
      <w:r>
        <w:tab/>
        <w:t>3.038e0</w:t>
      </w:r>
    </w:p>
    <w:p w14:paraId="5D1CA468" w14:textId="77777777" w:rsidR="00B6534B" w:rsidRDefault="00B6534B" w:rsidP="00B6534B">
      <w:r>
        <w:t>178.6535</w:t>
      </w:r>
      <w:r>
        <w:tab/>
        <w:t>4.051e0</w:t>
      </w:r>
    </w:p>
    <w:p w14:paraId="2EDC0725" w14:textId="77777777" w:rsidR="00B6534B" w:rsidRDefault="00B6534B" w:rsidP="00B6534B">
      <w:r>
        <w:t>178.6861</w:t>
      </w:r>
      <w:r>
        <w:tab/>
        <w:t>1.013e0</w:t>
      </w:r>
    </w:p>
    <w:p w14:paraId="4A0AD65B" w14:textId="77777777" w:rsidR="00B6534B" w:rsidRDefault="00B6534B" w:rsidP="00B6534B">
      <w:r>
        <w:t>178.8101</w:t>
      </w:r>
      <w:r>
        <w:tab/>
        <w:t>2.025e0</w:t>
      </w:r>
    </w:p>
    <w:p w14:paraId="1CCE3894" w14:textId="77777777" w:rsidR="00B6534B" w:rsidRDefault="00B6534B" w:rsidP="00B6534B">
      <w:r>
        <w:t>178.8496</w:t>
      </w:r>
      <w:r>
        <w:tab/>
        <w:t>1.013e0</w:t>
      </w:r>
    </w:p>
    <w:p w14:paraId="2E5D3F3D" w14:textId="77777777" w:rsidR="00B6534B" w:rsidRDefault="00B6534B" w:rsidP="00B6534B">
      <w:r>
        <w:t>178.8927</w:t>
      </w:r>
      <w:r>
        <w:tab/>
        <w:t>1.013e0</w:t>
      </w:r>
    </w:p>
    <w:p w14:paraId="4A4FC6D9" w14:textId="77777777" w:rsidR="00B6534B" w:rsidRDefault="00B6534B" w:rsidP="00B6534B">
      <w:r>
        <w:t>178.9385</w:t>
      </w:r>
      <w:r>
        <w:tab/>
        <w:t>1.013e0</w:t>
      </w:r>
    </w:p>
    <w:p w14:paraId="718C5BCE" w14:textId="77777777" w:rsidR="00B6534B" w:rsidRDefault="00B6534B" w:rsidP="00B6534B">
      <w:r>
        <w:t>178.9597</w:t>
      </w:r>
      <w:r>
        <w:tab/>
        <w:t>1.013e0</w:t>
      </w:r>
    </w:p>
    <w:p w14:paraId="30AADA09" w14:textId="77777777" w:rsidR="00B6534B" w:rsidRDefault="00B6534B" w:rsidP="00B6534B">
      <w:r>
        <w:t>179.0136</w:t>
      </w:r>
      <w:r>
        <w:tab/>
        <w:t>7.089e0</w:t>
      </w:r>
    </w:p>
    <w:p w14:paraId="257B49D6" w14:textId="77777777" w:rsidR="00B6534B" w:rsidRDefault="00B6534B" w:rsidP="00B6534B">
      <w:r>
        <w:t>179.0670</w:t>
      </w:r>
      <w:r>
        <w:tab/>
        <w:t>3.038e0</w:t>
      </w:r>
    </w:p>
    <w:p w14:paraId="05CC63EC" w14:textId="77777777" w:rsidR="00B6534B" w:rsidRDefault="00B6534B" w:rsidP="00B6534B">
      <w:r>
        <w:lastRenderedPageBreak/>
        <w:t>179.1122</w:t>
      </w:r>
      <w:r>
        <w:tab/>
        <w:t>1.013e0</w:t>
      </w:r>
    </w:p>
    <w:p w14:paraId="0D220BA9" w14:textId="77777777" w:rsidR="00B6534B" w:rsidRDefault="00B6534B" w:rsidP="00B6534B">
      <w:r>
        <w:t>179.1302</w:t>
      </w:r>
      <w:r>
        <w:tab/>
        <w:t>1.013e0</w:t>
      </w:r>
    </w:p>
    <w:p w14:paraId="6E260B56" w14:textId="77777777" w:rsidR="00B6534B" w:rsidRDefault="00B6534B" w:rsidP="00B6534B">
      <w:r>
        <w:t>179.1518</w:t>
      </w:r>
      <w:r>
        <w:tab/>
        <w:t>1.013e0</w:t>
      </w:r>
    </w:p>
    <w:p w14:paraId="448DE43E" w14:textId="77777777" w:rsidR="00B6534B" w:rsidRDefault="00B6534B" w:rsidP="00B6534B">
      <w:r>
        <w:t>179.1842</w:t>
      </w:r>
      <w:r>
        <w:tab/>
        <w:t>1.013e0</w:t>
      </w:r>
    </w:p>
    <w:p w14:paraId="1279FE0F" w14:textId="77777777" w:rsidR="00B6534B" w:rsidRDefault="00B6534B" w:rsidP="00B6534B">
      <w:r>
        <w:t>179.2135</w:t>
      </w:r>
      <w:r>
        <w:tab/>
        <w:t>4.051e0</w:t>
      </w:r>
    </w:p>
    <w:p w14:paraId="6D144FA0" w14:textId="77777777" w:rsidR="00B6534B" w:rsidRDefault="00B6534B" w:rsidP="00B6534B">
      <w:r>
        <w:t>179.2513</w:t>
      </w:r>
      <w:r>
        <w:tab/>
        <w:t>2.025e0</w:t>
      </w:r>
    </w:p>
    <w:p w14:paraId="3F3FA696" w14:textId="77777777" w:rsidR="00B6534B" w:rsidRDefault="00B6534B" w:rsidP="00B6534B">
      <w:r>
        <w:t>179.2835</w:t>
      </w:r>
      <w:r>
        <w:tab/>
        <w:t>4.051e0</w:t>
      </w:r>
    </w:p>
    <w:p w14:paraId="07E68CE8" w14:textId="77777777" w:rsidR="00B6534B" w:rsidRDefault="00B6534B" w:rsidP="00B6534B">
      <w:r>
        <w:t>179.3088</w:t>
      </w:r>
      <w:r>
        <w:tab/>
        <w:t>3.038e0</w:t>
      </w:r>
    </w:p>
    <w:p w14:paraId="32B84D8A" w14:textId="77777777" w:rsidR="00B6534B" w:rsidRDefault="00B6534B" w:rsidP="00B6534B">
      <w:r>
        <w:t>179.3521</w:t>
      </w:r>
      <w:r>
        <w:tab/>
        <w:t>2.025e0</w:t>
      </w:r>
    </w:p>
    <w:p w14:paraId="638375E1" w14:textId="77777777" w:rsidR="00B6534B" w:rsidRDefault="00B6534B" w:rsidP="00B6534B">
      <w:r>
        <w:t>179.3823</w:t>
      </w:r>
      <w:r>
        <w:tab/>
        <w:t>1.013e0</w:t>
      </w:r>
    </w:p>
    <w:p w14:paraId="454E3545" w14:textId="77777777" w:rsidR="00B6534B" w:rsidRDefault="00B6534B" w:rsidP="00B6534B">
      <w:r>
        <w:t>179.4373</w:t>
      </w:r>
      <w:r>
        <w:tab/>
        <w:t>3.038e0</w:t>
      </w:r>
    </w:p>
    <w:p w14:paraId="645E6D8F" w14:textId="77777777" w:rsidR="00B6534B" w:rsidRDefault="00B6534B" w:rsidP="00B6534B">
      <w:r>
        <w:t>179.4959</w:t>
      </w:r>
      <w:r>
        <w:tab/>
        <w:t>3.038e0</w:t>
      </w:r>
    </w:p>
    <w:p w14:paraId="159DEA75" w14:textId="77777777" w:rsidR="00B6534B" w:rsidRDefault="00B6534B" w:rsidP="00B6534B">
      <w:r>
        <w:t>179.5253</w:t>
      </w:r>
      <w:r>
        <w:tab/>
        <w:t>1.013e0</w:t>
      </w:r>
    </w:p>
    <w:p w14:paraId="6638465F" w14:textId="77777777" w:rsidR="00B6534B" w:rsidRDefault="00B6534B" w:rsidP="00B6534B">
      <w:r>
        <w:t>179.6744</w:t>
      </w:r>
      <w:r>
        <w:tab/>
        <w:t>2.025e0</w:t>
      </w:r>
    </w:p>
    <w:p w14:paraId="17F08960" w14:textId="77777777" w:rsidR="00B6534B" w:rsidRDefault="00B6534B" w:rsidP="00B6534B">
      <w:r>
        <w:t>179.7068</w:t>
      </w:r>
      <w:r>
        <w:tab/>
        <w:t>3.038e0</w:t>
      </w:r>
    </w:p>
    <w:p w14:paraId="01D2D9B5" w14:textId="77777777" w:rsidR="00B6534B" w:rsidRDefault="00B6534B" w:rsidP="00B6534B">
      <w:r>
        <w:t>179.7580</w:t>
      </w:r>
      <w:r>
        <w:tab/>
        <w:t>3.038e0</w:t>
      </w:r>
    </w:p>
    <w:p w14:paraId="10F6A037" w14:textId="77777777" w:rsidR="00B6534B" w:rsidRDefault="00B6534B" w:rsidP="00B6534B">
      <w:r>
        <w:t>179.7845</w:t>
      </w:r>
      <w:r>
        <w:tab/>
        <w:t>3.038e0</w:t>
      </w:r>
    </w:p>
    <w:p w14:paraId="606D1EF2" w14:textId="77777777" w:rsidR="00B6534B" w:rsidRDefault="00B6534B" w:rsidP="00B6534B">
      <w:r>
        <w:t>179.8207</w:t>
      </w:r>
      <w:r>
        <w:tab/>
        <w:t>1.013e0</w:t>
      </w:r>
    </w:p>
    <w:p w14:paraId="554906E6" w14:textId="77777777" w:rsidR="00B6534B" w:rsidRDefault="00B6534B" w:rsidP="00B6534B">
      <w:r>
        <w:t>179.8562</w:t>
      </w:r>
      <w:r>
        <w:tab/>
        <w:t>1.013e0</w:t>
      </w:r>
    </w:p>
    <w:p w14:paraId="6D9A8F5A" w14:textId="77777777" w:rsidR="00B6534B" w:rsidRDefault="00B6534B" w:rsidP="00B6534B">
      <w:r>
        <w:lastRenderedPageBreak/>
        <w:t>179.9416</w:t>
      </w:r>
      <w:r>
        <w:tab/>
        <w:t>1.013e0</w:t>
      </w:r>
    </w:p>
    <w:p w14:paraId="5D7A5BD1" w14:textId="77777777" w:rsidR="00B6534B" w:rsidRDefault="00B6534B" w:rsidP="00B6534B">
      <w:r>
        <w:t>179.9597</w:t>
      </w:r>
      <w:r>
        <w:tab/>
        <w:t>1.013e0</w:t>
      </w:r>
    </w:p>
    <w:p w14:paraId="3A213EF6" w14:textId="77777777" w:rsidR="00B6534B" w:rsidRDefault="00B6534B" w:rsidP="00B6534B">
      <w:r>
        <w:t>179.9930</w:t>
      </w:r>
      <w:r>
        <w:tab/>
        <w:t>3.038e0</w:t>
      </w:r>
    </w:p>
    <w:p w14:paraId="28793BA2" w14:textId="77777777" w:rsidR="00B6534B" w:rsidRDefault="00B6534B" w:rsidP="00B6534B">
      <w:r>
        <w:t>180.0137</w:t>
      </w:r>
      <w:r>
        <w:tab/>
        <w:t>1.013e0</w:t>
      </w:r>
    </w:p>
    <w:p w14:paraId="4DF18EA4" w14:textId="77777777" w:rsidR="00B6534B" w:rsidRDefault="00B6534B" w:rsidP="00B6534B">
      <w:r>
        <w:t>180.0632</w:t>
      </w:r>
      <w:r>
        <w:tab/>
        <w:t>3.038e0</w:t>
      </w:r>
    </w:p>
    <w:p w14:paraId="46FA0CC8" w14:textId="77777777" w:rsidR="00B6534B" w:rsidRDefault="00B6534B" w:rsidP="00B6534B">
      <w:r>
        <w:t>180.0809</w:t>
      </w:r>
      <w:r>
        <w:tab/>
        <w:t>3.038e0</w:t>
      </w:r>
    </w:p>
    <w:p w14:paraId="01C94162" w14:textId="77777777" w:rsidR="00B6534B" w:rsidRDefault="00B6534B" w:rsidP="00B6534B">
      <w:r>
        <w:t>180.1057</w:t>
      </w:r>
      <w:r>
        <w:tab/>
        <w:t>2.025e0</w:t>
      </w:r>
    </w:p>
    <w:p w14:paraId="20DDEF38" w14:textId="77777777" w:rsidR="00B6534B" w:rsidRDefault="00B6534B" w:rsidP="00B6534B">
      <w:r>
        <w:t>180.1270</w:t>
      </w:r>
      <w:r>
        <w:tab/>
        <w:t>1.013e0</w:t>
      </w:r>
    </w:p>
    <w:p w14:paraId="7D2F0E09" w14:textId="77777777" w:rsidR="00B6534B" w:rsidRDefault="00B6534B" w:rsidP="00B6534B">
      <w:r>
        <w:t>180.1553</w:t>
      </w:r>
      <w:r>
        <w:tab/>
        <w:t>1.013e0</w:t>
      </w:r>
    </w:p>
    <w:p w14:paraId="113A662F" w14:textId="77777777" w:rsidR="00B6534B" w:rsidRDefault="00B6534B" w:rsidP="00B6534B">
      <w:r>
        <w:t>180.2002</w:t>
      </w:r>
      <w:r>
        <w:tab/>
        <w:t>2.025e0</w:t>
      </w:r>
    </w:p>
    <w:p w14:paraId="086ED6BE" w14:textId="77777777" w:rsidR="00B6534B" w:rsidRDefault="00B6534B" w:rsidP="00B6534B">
      <w:r>
        <w:t>180.2453</w:t>
      </w:r>
      <w:r>
        <w:tab/>
        <w:t>1.013e0</w:t>
      </w:r>
    </w:p>
    <w:p w14:paraId="1F30FD4F" w14:textId="77777777" w:rsidR="00B6534B" w:rsidRDefault="00B6534B" w:rsidP="00B6534B">
      <w:r>
        <w:t>180.3093</w:t>
      </w:r>
      <w:r>
        <w:tab/>
        <w:t>2.025e0</w:t>
      </w:r>
    </w:p>
    <w:p w14:paraId="357281B6" w14:textId="77777777" w:rsidR="00B6534B" w:rsidRDefault="00B6534B" w:rsidP="00B6534B">
      <w:r>
        <w:t>180.3625</w:t>
      </w:r>
      <w:r>
        <w:tab/>
        <w:t>1.013e0</w:t>
      </w:r>
    </w:p>
    <w:p w14:paraId="04E6FDEF" w14:textId="77777777" w:rsidR="00B6534B" w:rsidRDefault="00B6534B" w:rsidP="00B6534B">
      <w:r>
        <w:t>180.5519</w:t>
      </w:r>
      <w:r>
        <w:tab/>
        <w:t>2.025e0</w:t>
      </w:r>
    </w:p>
    <w:p w14:paraId="2CA872FF" w14:textId="77777777" w:rsidR="00B6534B" w:rsidRDefault="00B6534B" w:rsidP="00B6534B">
      <w:r>
        <w:t>180.5803</w:t>
      </w:r>
      <w:r>
        <w:tab/>
        <w:t>1.013e0</w:t>
      </w:r>
    </w:p>
    <w:p w14:paraId="55506AD1" w14:textId="77777777" w:rsidR="00B6534B" w:rsidRDefault="00B6534B" w:rsidP="00B6534B">
      <w:r>
        <w:t>180.7343</w:t>
      </w:r>
      <w:r>
        <w:tab/>
        <w:t>1.013e0</w:t>
      </w:r>
    </w:p>
    <w:p w14:paraId="091EA706" w14:textId="77777777" w:rsidR="00B6534B" w:rsidRDefault="00B6534B" w:rsidP="00B6534B">
      <w:r>
        <w:t>180.9141</w:t>
      </w:r>
      <w:r>
        <w:tab/>
        <w:t>2.025e0</w:t>
      </w:r>
    </w:p>
    <w:p w14:paraId="77FA5583" w14:textId="77777777" w:rsidR="00B6534B" w:rsidRDefault="00B6534B" w:rsidP="00B6534B">
      <w:r>
        <w:t>180.9593</w:t>
      </w:r>
      <w:r>
        <w:tab/>
        <w:t>1.013e0</w:t>
      </w:r>
    </w:p>
    <w:p w14:paraId="59AF759B" w14:textId="77777777" w:rsidR="00B6534B" w:rsidRDefault="00B6534B" w:rsidP="00B6534B">
      <w:r>
        <w:t>180.9844</w:t>
      </w:r>
      <w:r>
        <w:tab/>
        <w:t>1.013e0</w:t>
      </w:r>
    </w:p>
    <w:p w14:paraId="3B3F8E41" w14:textId="77777777" w:rsidR="00B6534B" w:rsidRDefault="00B6534B" w:rsidP="00B6534B">
      <w:r>
        <w:lastRenderedPageBreak/>
        <w:t>181.0128</w:t>
      </w:r>
      <w:r>
        <w:tab/>
        <w:t>2.025e0</w:t>
      </w:r>
    </w:p>
    <w:p w14:paraId="10413061" w14:textId="77777777" w:rsidR="00B6534B" w:rsidRDefault="00B6534B" w:rsidP="00B6534B">
      <w:r>
        <w:t>181.0412</w:t>
      </w:r>
      <w:r>
        <w:tab/>
        <w:t>1.013e0</w:t>
      </w:r>
    </w:p>
    <w:p w14:paraId="2FE9A7C5" w14:textId="77777777" w:rsidR="00B6534B" w:rsidRDefault="00B6534B" w:rsidP="00B6534B">
      <w:r>
        <w:t>181.2558</w:t>
      </w:r>
      <w:r>
        <w:tab/>
        <w:t>2.025e0</w:t>
      </w:r>
    </w:p>
    <w:p w14:paraId="31D602B0" w14:textId="77777777" w:rsidR="00B6534B" w:rsidRDefault="00B6534B" w:rsidP="00B6534B">
      <w:r>
        <w:t>181.2807</w:t>
      </w:r>
      <w:r>
        <w:tab/>
        <w:t>1.013e0</w:t>
      </w:r>
    </w:p>
    <w:p w14:paraId="7A31F6C5" w14:textId="77777777" w:rsidR="00B6534B" w:rsidRDefault="00B6534B" w:rsidP="00B6534B">
      <w:r>
        <w:t>181.3429</w:t>
      </w:r>
      <w:r>
        <w:tab/>
        <w:t>2.025e0</w:t>
      </w:r>
    </w:p>
    <w:p w14:paraId="69D4E5CA" w14:textId="77777777" w:rsidR="00B6534B" w:rsidRDefault="00B6534B" w:rsidP="00B6534B">
      <w:r>
        <w:t>181.4026</w:t>
      </w:r>
      <w:r>
        <w:tab/>
        <w:t>2.025e0</w:t>
      </w:r>
    </w:p>
    <w:p w14:paraId="27806AE6" w14:textId="77777777" w:rsidR="00B6534B" w:rsidRDefault="00B6534B" w:rsidP="00B6534B">
      <w:r>
        <w:t>181.4492</w:t>
      </w:r>
      <w:r>
        <w:tab/>
        <w:t>2.025e0</w:t>
      </w:r>
    </w:p>
    <w:p w14:paraId="0491BE58" w14:textId="77777777" w:rsidR="00B6534B" w:rsidRDefault="00B6534B" w:rsidP="00B6534B">
      <w:r>
        <w:t>181.4811</w:t>
      </w:r>
      <w:r>
        <w:tab/>
        <w:t>1.013e0</w:t>
      </w:r>
    </w:p>
    <w:p w14:paraId="663FDFB4" w14:textId="77777777" w:rsidR="00B6534B" w:rsidRDefault="00B6534B" w:rsidP="00B6534B">
      <w:r>
        <w:t>181.5084</w:t>
      </w:r>
      <w:r>
        <w:tab/>
        <w:t>6.076e0</w:t>
      </w:r>
    </w:p>
    <w:p w14:paraId="3B75DCE6" w14:textId="77777777" w:rsidR="00B6534B" w:rsidRDefault="00B6534B" w:rsidP="00B6534B">
      <w:r>
        <w:t>181.5521</w:t>
      </w:r>
      <w:r>
        <w:tab/>
        <w:t>2.025e0</w:t>
      </w:r>
    </w:p>
    <w:p w14:paraId="33A83B99" w14:textId="77777777" w:rsidR="00B6534B" w:rsidRDefault="00B6534B" w:rsidP="00B6534B">
      <w:r>
        <w:t>181.6028</w:t>
      </w:r>
      <w:r>
        <w:tab/>
        <w:t>1.013e0</w:t>
      </w:r>
    </w:p>
    <w:p w14:paraId="58032077" w14:textId="77777777" w:rsidR="00B6534B" w:rsidRDefault="00B6534B" w:rsidP="00B6534B">
      <w:r>
        <w:t>181.6356</w:t>
      </w:r>
      <w:r>
        <w:tab/>
        <w:t>2.025e0</w:t>
      </w:r>
    </w:p>
    <w:p w14:paraId="0B0164CD" w14:textId="77777777" w:rsidR="00B6534B" w:rsidRDefault="00B6534B" w:rsidP="00B6534B">
      <w:r>
        <w:t>181.6556</w:t>
      </w:r>
      <w:r>
        <w:tab/>
        <w:t>1.785e0</w:t>
      </w:r>
    </w:p>
    <w:p w14:paraId="4F84D1B5" w14:textId="77777777" w:rsidR="00B6534B" w:rsidRDefault="00B6534B" w:rsidP="00B6534B">
      <w:r>
        <w:t>181.7066</w:t>
      </w:r>
      <w:r>
        <w:tab/>
        <w:t>1.013e0</w:t>
      </w:r>
    </w:p>
    <w:p w14:paraId="356DE04D" w14:textId="77777777" w:rsidR="00B6534B" w:rsidRDefault="00B6534B" w:rsidP="00B6534B">
      <w:r>
        <w:t>181.7492</w:t>
      </w:r>
      <w:r>
        <w:tab/>
        <w:t>3.038e0</w:t>
      </w:r>
    </w:p>
    <w:p w14:paraId="5342B1C1" w14:textId="77777777" w:rsidR="00B6534B" w:rsidRDefault="00B6534B" w:rsidP="00B6534B">
      <w:r>
        <w:t>181.8249</w:t>
      </w:r>
      <w:r>
        <w:tab/>
        <w:t>3.038e0</w:t>
      </w:r>
    </w:p>
    <w:p w14:paraId="40AA1367" w14:textId="77777777" w:rsidR="00B6534B" w:rsidRDefault="00B6534B" w:rsidP="00B6534B">
      <w:r>
        <w:t>181.8877</w:t>
      </w:r>
      <w:r>
        <w:tab/>
        <w:t>3.038e0</w:t>
      </w:r>
    </w:p>
    <w:p w14:paraId="57B72B89" w14:textId="77777777" w:rsidR="00B6534B" w:rsidRDefault="00B6534B" w:rsidP="00B6534B">
      <w:r>
        <w:t>181.9055</w:t>
      </w:r>
      <w:r>
        <w:tab/>
        <w:t>2.025e0</w:t>
      </w:r>
    </w:p>
    <w:p w14:paraId="290E0DCC" w14:textId="77777777" w:rsidR="00B6534B" w:rsidRDefault="00B6534B" w:rsidP="00B6534B">
      <w:r>
        <w:t>181.9561</w:t>
      </w:r>
      <w:r>
        <w:tab/>
        <w:t>3.038e0</w:t>
      </w:r>
    </w:p>
    <w:p w14:paraId="1B341B96" w14:textId="77777777" w:rsidR="00B6534B" w:rsidRDefault="00B6534B" w:rsidP="00B6534B">
      <w:r>
        <w:lastRenderedPageBreak/>
        <w:t>182.0038</w:t>
      </w:r>
      <w:r>
        <w:tab/>
        <w:t>1.013e0</w:t>
      </w:r>
    </w:p>
    <w:p w14:paraId="3913001E" w14:textId="77777777" w:rsidR="00B6534B" w:rsidRDefault="00B6534B" w:rsidP="00B6534B">
      <w:r>
        <w:t>182.0329</w:t>
      </w:r>
      <w:r>
        <w:tab/>
        <w:t>1.013e0</w:t>
      </w:r>
    </w:p>
    <w:p w14:paraId="28F84256" w14:textId="77777777" w:rsidR="00B6534B" w:rsidRDefault="00B6534B" w:rsidP="00B6534B">
      <w:r>
        <w:t>182.0600</w:t>
      </w:r>
      <w:r>
        <w:tab/>
        <w:t>2.025e0</w:t>
      </w:r>
    </w:p>
    <w:p w14:paraId="5715A300" w14:textId="77777777" w:rsidR="00B6534B" w:rsidRDefault="00B6534B" w:rsidP="00B6534B">
      <w:r>
        <w:t>182.1400</w:t>
      </w:r>
      <w:r>
        <w:tab/>
        <w:t>1.013e0</w:t>
      </w:r>
    </w:p>
    <w:p w14:paraId="741B14F5" w14:textId="77777777" w:rsidR="00B6534B" w:rsidRDefault="00B6534B" w:rsidP="00B6534B">
      <w:r>
        <w:t>182.1613</w:t>
      </w:r>
      <w:r>
        <w:tab/>
        <w:t>1.013e0</w:t>
      </w:r>
    </w:p>
    <w:p w14:paraId="4DFFF2AA" w14:textId="77777777" w:rsidR="00B6534B" w:rsidRDefault="00B6534B" w:rsidP="00B6534B">
      <w:r>
        <w:t>182.2155</w:t>
      </w:r>
      <w:r>
        <w:tab/>
        <w:t>2.025e0</w:t>
      </w:r>
    </w:p>
    <w:p w14:paraId="6F0D40BE" w14:textId="77777777" w:rsidR="00B6534B" w:rsidRDefault="00B6534B" w:rsidP="00B6534B">
      <w:r>
        <w:t>182.2374</w:t>
      </w:r>
      <w:r>
        <w:tab/>
        <w:t>1.013e0</w:t>
      </w:r>
    </w:p>
    <w:p w14:paraId="6A79A2D2" w14:textId="77777777" w:rsidR="00B6534B" w:rsidRDefault="00B6534B" w:rsidP="00B6534B">
      <w:r>
        <w:t>182.2732</w:t>
      </w:r>
      <w:r>
        <w:tab/>
        <w:t>1.013e0</w:t>
      </w:r>
    </w:p>
    <w:p w14:paraId="57683E69" w14:textId="77777777" w:rsidR="00B6534B" w:rsidRDefault="00B6534B" w:rsidP="00B6534B">
      <w:r>
        <w:t>182.3302</w:t>
      </w:r>
      <w:r>
        <w:tab/>
        <w:t>1.013e0</w:t>
      </w:r>
    </w:p>
    <w:p w14:paraId="552F201B" w14:textId="77777777" w:rsidR="00B6534B" w:rsidRDefault="00B6534B" w:rsidP="00B6534B">
      <w:r>
        <w:t>182.4776</w:t>
      </w:r>
      <w:r>
        <w:tab/>
        <w:t>1.013e0</w:t>
      </w:r>
    </w:p>
    <w:p w14:paraId="0BEF7D1C" w14:textId="77777777" w:rsidR="00B6534B" w:rsidRDefault="00B6534B" w:rsidP="00B6534B">
      <w:r>
        <w:t>182.5293</w:t>
      </w:r>
      <w:r>
        <w:tab/>
        <w:t>2.025e0</w:t>
      </w:r>
    </w:p>
    <w:p w14:paraId="7D9F51B7" w14:textId="77777777" w:rsidR="00B6534B" w:rsidRDefault="00B6534B" w:rsidP="00B6534B">
      <w:r>
        <w:t>182.5883</w:t>
      </w:r>
      <w:r>
        <w:tab/>
        <w:t>1.013e0</w:t>
      </w:r>
    </w:p>
    <w:p w14:paraId="640EE2AC" w14:textId="77777777" w:rsidR="00B6534B" w:rsidRDefault="00B6534B" w:rsidP="00B6534B">
      <w:r>
        <w:t>182.6102</w:t>
      </w:r>
      <w:r>
        <w:tab/>
        <w:t>1.013e0</w:t>
      </w:r>
    </w:p>
    <w:p w14:paraId="2A1AD0CE" w14:textId="77777777" w:rsidR="00B6534B" w:rsidRDefault="00B6534B" w:rsidP="00B6534B">
      <w:r>
        <w:t>182.6394</w:t>
      </w:r>
      <w:r>
        <w:tab/>
        <w:t>2.025e0</w:t>
      </w:r>
    </w:p>
    <w:p w14:paraId="61C92D06" w14:textId="77777777" w:rsidR="00B6534B" w:rsidRDefault="00B6534B" w:rsidP="00B6534B">
      <w:r>
        <w:t>182.6644</w:t>
      </w:r>
      <w:r>
        <w:tab/>
        <w:t>2.025e0</w:t>
      </w:r>
    </w:p>
    <w:p w14:paraId="7DD1363D" w14:textId="77777777" w:rsidR="00B6534B" w:rsidRDefault="00B6534B" w:rsidP="00B6534B">
      <w:r>
        <w:t>182.7285</w:t>
      </w:r>
      <w:r>
        <w:tab/>
        <w:t>1.013e0</w:t>
      </w:r>
    </w:p>
    <w:p w14:paraId="5E1AB40D" w14:textId="77777777" w:rsidR="00B6534B" w:rsidRDefault="00B6534B" w:rsidP="00B6534B">
      <w:r>
        <w:t>182.7498</w:t>
      </w:r>
      <w:r>
        <w:tab/>
        <w:t>2.025e0</w:t>
      </w:r>
    </w:p>
    <w:p w14:paraId="417A3429" w14:textId="77777777" w:rsidR="00B6534B" w:rsidRDefault="00B6534B" w:rsidP="00B6534B">
      <w:r>
        <w:t>182.7969</w:t>
      </w:r>
      <w:r>
        <w:tab/>
        <w:t>2.025e0</w:t>
      </w:r>
    </w:p>
    <w:p w14:paraId="082FCFC8" w14:textId="77777777" w:rsidR="00B6534B" w:rsidRDefault="00B6534B" w:rsidP="00B6534B">
      <w:r>
        <w:t>182.8262</w:t>
      </w:r>
      <w:r>
        <w:tab/>
        <w:t>1.013e0</w:t>
      </w:r>
    </w:p>
    <w:p w14:paraId="2D42D8B1" w14:textId="77777777" w:rsidR="00B6534B" w:rsidRDefault="00B6534B" w:rsidP="00B6534B">
      <w:r>
        <w:lastRenderedPageBreak/>
        <w:t>182.8511</w:t>
      </w:r>
      <w:r>
        <w:tab/>
        <w:t>1.013e0</w:t>
      </w:r>
    </w:p>
    <w:p w14:paraId="787FB824" w14:textId="77777777" w:rsidR="00B6534B" w:rsidRDefault="00B6534B" w:rsidP="00B6534B">
      <w:r>
        <w:t>182.8939</w:t>
      </w:r>
      <w:r>
        <w:tab/>
        <w:t>1.013e0</w:t>
      </w:r>
    </w:p>
    <w:p w14:paraId="56C845F9" w14:textId="77777777" w:rsidR="00B6534B" w:rsidRDefault="00B6534B" w:rsidP="00B6534B">
      <w:r>
        <w:t>182.9153</w:t>
      </w:r>
      <w:r>
        <w:tab/>
        <w:t>1.013e0</w:t>
      </w:r>
    </w:p>
    <w:p w14:paraId="5C3135E6" w14:textId="77777777" w:rsidR="00B6534B" w:rsidRDefault="00B6534B" w:rsidP="00B6534B">
      <w:r>
        <w:t>182.9851</w:t>
      </w:r>
      <w:r>
        <w:tab/>
        <w:t>5.161e0</w:t>
      </w:r>
    </w:p>
    <w:p w14:paraId="66EDAD97" w14:textId="77777777" w:rsidR="00B6534B" w:rsidRDefault="00B6534B" w:rsidP="00B6534B">
      <w:r>
        <w:t>183.0167</w:t>
      </w:r>
      <w:r>
        <w:tab/>
        <w:t>1.013e0</w:t>
      </w:r>
    </w:p>
    <w:p w14:paraId="47296F6B" w14:textId="77777777" w:rsidR="00B6534B" w:rsidRDefault="00B6534B" w:rsidP="00B6534B">
      <w:r>
        <w:t>183.0555</w:t>
      </w:r>
      <w:r>
        <w:tab/>
        <w:t>1.162e1</w:t>
      </w:r>
    </w:p>
    <w:p w14:paraId="1BA4357D" w14:textId="77777777" w:rsidR="00B6534B" w:rsidRDefault="00B6534B" w:rsidP="00B6534B">
      <w:r>
        <w:t>183.2142</w:t>
      </w:r>
      <w:r>
        <w:tab/>
        <w:t>1.013e0</w:t>
      </w:r>
    </w:p>
    <w:p w14:paraId="05A4B92E" w14:textId="77777777" w:rsidR="00B6534B" w:rsidRDefault="00B6534B" w:rsidP="00B6534B">
      <w:r>
        <w:t>183.2320</w:t>
      </w:r>
      <w:r>
        <w:tab/>
        <w:t>1.013e0</w:t>
      </w:r>
    </w:p>
    <w:p w14:paraId="1B60D91A" w14:textId="77777777" w:rsidR="00B6534B" w:rsidRDefault="00B6534B" w:rsidP="00B6534B">
      <w:r>
        <w:t>183.2702</w:t>
      </w:r>
      <w:r>
        <w:tab/>
        <w:t>4.051e0</w:t>
      </w:r>
    </w:p>
    <w:p w14:paraId="6D75878B" w14:textId="77777777" w:rsidR="00B6534B" w:rsidRDefault="00B6534B" w:rsidP="00B6534B">
      <w:r>
        <w:t>183.3032</w:t>
      </w:r>
      <w:r>
        <w:tab/>
        <w:t>3.038e0</w:t>
      </w:r>
    </w:p>
    <w:p w14:paraId="50DDDC2D" w14:textId="77777777" w:rsidR="00B6534B" w:rsidRDefault="00B6534B" w:rsidP="00B6534B">
      <w:r>
        <w:t>183.3541</w:t>
      </w:r>
      <w:r>
        <w:tab/>
        <w:t>1.013e0</w:t>
      </w:r>
    </w:p>
    <w:p w14:paraId="6A548DC6" w14:textId="77777777" w:rsidR="00B6534B" w:rsidRDefault="00B6534B" w:rsidP="00B6534B">
      <w:r>
        <w:t>183.3834</w:t>
      </w:r>
      <w:r>
        <w:tab/>
        <w:t>2.025e0</w:t>
      </w:r>
    </w:p>
    <w:p w14:paraId="48CFE68E" w14:textId="77777777" w:rsidR="00B6534B" w:rsidRDefault="00B6534B" w:rsidP="00B6534B">
      <w:r>
        <w:t>183.4118</w:t>
      </w:r>
      <w:r>
        <w:tab/>
        <w:t>1.013e0</w:t>
      </w:r>
    </w:p>
    <w:p w14:paraId="6ACCB890" w14:textId="77777777" w:rsidR="00B6534B" w:rsidRDefault="00B6534B" w:rsidP="00B6534B">
      <w:r>
        <w:t>183.4547</w:t>
      </w:r>
      <w:r>
        <w:tab/>
        <w:t>1.013e0</w:t>
      </w:r>
    </w:p>
    <w:p w14:paraId="4AD16A7E" w14:textId="77777777" w:rsidR="00B6534B" w:rsidRDefault="00B6534B" w:rsidP="00B6534B">
      <w:r>
        <w:t>183.4742</w:t>
      </w:r>
      <w:r>
        <w:tab/>
        <w:t>2.025e0</w:t>
      </w:r>
    </w:p>
    <w:p w14:paraId="5EEF391D" w14:textId="77777777" w:rsidR="00B6534B" w:rsidRDefault="00B6534B" w:rsidP="00B6534B">
      <w:r>
        <w:t>183.5157</w:t>
      </w:r>
      <w:r>
        <w:tab/>
        <w:t>1.013e0</w:t>
      </w:r>
    </w:p>
    <w:p w14:paraId="1A6F0978" w14:textId="77777777" w:rsidR="00B6534B" w:rsidRDefault="00B6534B" w:rsidP="00B6534B">
      <w:r>
        <w:t>183.5414</w:t>
      </w:r>
      <w:r>
        <w:tab/>
        <w:t>1.013e0</w:t>
      </w:r>
    </w:p>
    <w:p w14:paraId="30CB04B4" w14:textId="77777777" w:rsidR="00B6534B" w:rsidRDefault="00B6534B" w:rsidP="00B6534B">
      <w:r>
        <w:t>183.5775</w:t>
      </w:r>
      <w:r>
        <w:tab/>
        <w:t>1.013e0</w:t>
      </w:r>
    </w:p>
    <w:p w14:paraId="77804B7F" w14:textId="77777777" w:rsidR="00B6534B" w:rsidRDefault="00B6534B" w:rsidP="00B6534B">
      <w:r>
        <w:t>183.6131</w:t>
      </w:r>
      <w:r>
        <w:tab/>
        <w:t>1.013e0</w:t>
      </w:r>
    </w:p>
    <w:p w14:paraId="0FDD4CBD" w14:textId="77777777" w:rsidR="00B6534B" w:rsidRDefault="00B6534B" w:rsidP="00B6534B">
      <w:r>
        <w:t>183.6399</w:t>
      </w:r>
      <w:r>
        <w:tab/>
        <w:t>2.025e0</w:t>
      </w:r>
    </w:p>
    <w:p w14:paraId="37D59D0B" w14:textId="77777777" w:rsidR="00B6534B" w:rsidRDefault="00B6534B" w:rsidP="00B6534B">
      <w:r>
        <w:t>183.6996</w:t>
      </w:r>
      <w:r>
        <w:tab/>
        <w:t>2.025e0</w:t>
      </w:r>
    </w:p>
    <w:p w14:paraId="18F6732F" w14:textId="77777777" w:rsidR="00B6534B" w:rsidRDefault="00B6534B" w:rsidP="00B6534B">
      <w:r>
        <w:t>183.7289</w:t>
      </w:r>
      <w:r>
        <w:tab/>
        <w:t>1.013e0</w:t>
      </w:r>
    </w:p>
    <w:p w14:paraId="41AD90CA" w14:textId="77777777" w:rsidR="00B6534B" w:rsidRDefault="00B6534B" w:rsidP="00B6534B">
      <w:r>
        <w:t>183.7539</w:t>
      </w:r>
      <w:r>
        <w:tab/>
        <w:t>1.013e0</w:t>
      </w:r>
    </w:p>
    <w:p w14:paraId="3A98707F" w14:textId="77777777" w:rsidR="00B6534B" w:rsidRDefault="00B6534B" w:rsidP="00B6534B">
      <w:r>
        <w:t>183.8039</w:t>
      </w:r>
      <w:r>
        <w:tab/>
        <w:t>1.013e0</w:t>
      </w:r>
    </w:p>
    <w:p w14:paraId="05208D2F" w14:textId="77777777" w:rsidR="00B6534B" w:rsidRDefault="00B6534B" w:rsidP="00B6534B">
      <w:r>
        <w:t>183.8620</w:t>
      </w:r>
      <w:r>
        <w:tab/>
        <w:t>3.038e0</w:t>
      </w:r>
    </w:p>
    <w:p w14:paraId="4CD4FDC5" w14:textId="77777777" w:rsidR="00B6534B" w:rsidRDefault="00B6534B" w:rsidP="00B6534B">
      <w:r>
        <w:t>183.9055</w:t>
      </w:r>
      <w:r>
        <w:tab/>
        <w:t>1.013e0</w:t>
      </w:r>
    </w:p>
    <w:p w14:paraId="2218432A" w14:textId="77777777" w:rsidR="00B6534B" w:rsidRDefault="00B6534B" w:rsidP="00B6534B">
      <w:r>
        <w:t>183.9946</w:t>
      </w:r>
      <w:r>
        <w:tab/>
        <w:t>3.038e0</w:t>
      </w:r>
    </w:p>
    <w:p w14:paraId="17D55882" w14:textId="77777777" w:rsidR="00B6534B" w:rsidRDefault="00B6534B" w:rsidP="00B6534B">
      <w:r>
        <w:t>184.0705</w:t>
      </w:r>
      <w:r>
        <w:tab/>
        <w:t>3.038e0</w:t>
      </w:r>
    </w:p>
    <w:p w14:paraId="6EB13A2E" w14:textId="77777777" w:rsidR="00B6534B" w:rsidRDefault="00B6534B" w:rsidP="00B6534B">
      <w:r>
        <w:t>184.1247</w:t>
      </w:r>
      <w:r>
        <w:tab/>
        <w:t>1.013e0</w:t>
      </w:r>
    </w:p>
    <w:p w14:paraId="2011F771" w14:textId="77777777" w:rsidR="00B6534B" w:rsidRDefault="00B6534B" w:rsidP="00B6534B">
      <w:r>
        <w:t>184.1604</w:t>
      </w:r>
      <w:r>
        <w:tab/>
        <w:t>1.013e0</w:t>
      </w:r>
    </w:p>
    <w:p w14:paraId="6C4E5FEC" w14:textId="77777777" w:rsidR="00B6534B" w:rsidRDefault="00B6534B" w:rsidP="00B6534B">
      <w:r>
        <w:t>184.1874</w:t>
      </w:r>
      <w:r>
        <w:tab/>
        <w:t>2.025e0</w:t>
      </w:r>
    </w:p>
    <w:p w14:paraId="15C2D194" w14:textId="77777777" w:rsidR="00B6534B" w:rsidRDefault="00B6534B" w:rsidP="00B6534B">
      <w:r>
        <w:t>184.2620</w:t>
      </w:r>
      <w:r>
        <w:tab/>
        <w:t>1.013e0</w:t>
      </w:r>
    </w:p>
    <w:p w14:paraId="6DEEE385" w14:textId="77777777" w:rsidR="00B6534B" w:rsidRDefault="00B6534B" w:rsidP="00B6534B">
      <w:r>
        <w:t>184.3192</w:t>
      </w:r>
      <w:r>
        <w:tab/>
        <w:t>1.013e0</w:t>
      </w:r>
    </w:p>
    <w:p w14:paraId="009B4D79" w14:textId="77777777" w:rsidR="00B6534B" w:rsidRDefault="00B6534B" w:rsidP="00B6534B">
      <w:r>
        <w:t>184.3476</w:t>
      </w:r>
      <w:r>
        <w:tab/>
        <w:t>1.013e0</w:t>
      </w:r>
    </w:p>
    <w:p w14:paraId="60F7BAA6" w14:textId="77777777" w:rsidR="00B6534B" w:rsidRDefault="00B6534B" w:rsidP="00B6534B">
      <w:r>
        <w:t>184.4208</w:t>
      </w:r>
      <w:r>
        <w:tab/>
        <w:t>1.013e0</w:t>
      </w:r>
    </w:p>
    <w:p w14:paraId="1AC06C24" w14:textId="77777777" w:rsidR="00B6534B" w:rsidRDefault="00B6534B" w:rsidP="00B6534B">
      <w:r>
        <w:t>184.4422</w:t>
      </w:r>
      <w:r>
        <w:tab/>
        <w:t>1.013e0</w:t>
      </w:r>
    </w:p>
    <w:p w14:paraId="63016D5A" w14:textId="77777777" w:rsidR="00B6534B" w:rsidRDefault="00B6534B" w:rsidP="00B6534B">
      <w:r>
        <w:t>184.4672</w:t>
      </w:r>
      <w:r>
        <w:tab/>
        <w:t>1.013e0</w:t>
      </w:r>
    </w:p>
    <w:p w14:paraId="48CD1273" w14:textId="77777777" w:rsidR="00B6534B" w:rsidRDefault="00B6534B" w:rsidP="00B6534B">
      <w:r>
        <w:t>184.5361</w:t>
      </w:r>
      <w:r>
        <w:tab/>
        <w:t>2.025e0</w:t>
      </w:r>
    </w:p>
    <w:p w14:paraId="7E49B02C" w14:textId="77777777" w:rsidR="00B6534B" w:rsidRDefault="00B6534B" w:rsidP="00B6534B">
      <w:r>
        <w:t>184.5690</w:t>
      </w:r>
      <w:r>
        <w:tab/>
        <w:t>1.013e0</w:t>
      </w:r>
    </w:p>
    <w:p w14:paraId="6BF8857D" w14:textId="77777777" w:rsidR="00B6534B" w:rsidRDefault="00B6534B" w:rsidP="00B6534B">
      <w:r>
        <w:t>184.5951</w:t>
      </w:r>
      <w:r>
        <w:tab/>
        <w:t>4.051e0</w:t>
      </w:r>
    </w:p>
    <w:p w14:paraId="3825EFD7" w14:textId="77777777" w:rsidR="00B6534B" w:rsidRDefault="00B6534B" w:rsidP="00B6534B">
      <w:r>
        <w:t>184.6278</w:t>
      </w:r>
      <w:r>
        <w:tab/>
        <w:t>4.051e0</w:t>
      </w:r>
    </w:p>
    <w:p w14:paraId="226EE672" w14:textId="77777777" w:rsidR="00B6534B" w:rsidRDefault="00B6534B" w:rsidP="00B6534B">
      <w:r>
        <w:t>184.6908</w:t>
      </w:r>
      <w:r>
        <w:tab/>
        <w:t>1.013e0</w:t>
      </w:r>
    </w:p>
    <w:p w14:paraId="138B6701" w14:textId="77777777" w:rsidR="00B6534B" w:rsidRDefault="00B6534B" w:rsidP="00B6534B">
      <w:r>
        <w:t>184.7385</w:t>
      </w:r>
      <w:r>
        <w:tab/>
        <w:t>1.013e0</w:t>
      </w:r>
    </w:p>
    <w:p w14:paraId="65FB3EB1" w14:textId="77777777" w:rsidR="00B6534B" w:rsidRDefault="00B6534B" w:rsidP="00B6534B">
      <w:r>
        <w:t>184.7993</w:t>
      </w:r>
      <w:r>
        <w:tab/>
        <w:t>1.013e0</w:t>
      </w:r>
    </w:p>
    <w:p w14:paraId="72A10861" w14:textId="77777777" w:rsidR="00B6534B" w:rsidRDefault="00B6534B" w:rsidP="00B6534B">
      <w:r>
        <w:t>184.8276</w:t>
      </w:r>
      <w:r>
        <w:tab/>
        <w:t>4.051e0</w:t>
      </w:r>
    </w:p>
    <w:p w14:paraId="26CB69A6" w14:textId="77777777" w:rsidR="00B6534B" w:rsidRDefault="00B6534B" w:rsidP="00B6534B">
      <w:r>
        <w:t>184.8867</w:t>
      </w:r>
      <w:r>
        <w:tab/>
        <w:t>1.013e0</w:t>
      </w:r>
    </w:p>
    <w:p w14:paraId="64A0DB3F" w14:textId="77777777" w:rsidR="00B6534B" w:rsidRDefault="00B6534B" w:rsidP="00B6534B">
      <w:r>
        <w:t>184.9045</w:t>
      </w:r>
      <w:r>
        <w:tab/>
        <w:t>1.013e0</w:t>
      </w:r>
    </w:p>
    <w:p w14:paraId="0A07E6D8" w14:textId="77777777" w:rsidR="00B6534B" w:rsidRDefault="00B6534B" w:rsidP="00B6534B">
      <w:r>
        <w:t>184.9331</w:t>
      </w:r>
      <w:r>
        <w:tab/>
        <w:t>1.013e0</w:t>
      </w:r>
    </w:p>
    <w:p w14:paraId="6C2F8F9C" w14:textId="77777777" w:rsidR="00B6534B" w:rsidRDefault="00B6534B" w:rsidP="00B6534B">
      <w:r>
        <w:t>184.9546</w:t>
      </w:r>
      <w:r>
        <w:tab/>
        <w:t>2.025e0</w:t>
      </w:r>
    </w:p>
    <w:p w14:paraId="77A534C7" w14:textId="77777777" w:rsidR="00B6534B" w:rsidRDefault="00B6534B" w:rsidP="00B6534B">
      <w:r>
        <w:t>184.9902</w:t>
      </w:r>
      <w:r>
        <w:tab/>
        <w:t>1.013e0</w:t>
      </w:r>
    </w:p>
    <w:p w14:paraId="17E69FB8" w14:textId="77777777" w:rsidR="00B6534B" w:rsidRDefault="00B6534B" w:rsidP="00B6534B">
      <w:r>
        <w:t>185.0457</w:t>
      </w:r>
      <w:r>
        <w:tab/>
        <w:t>1.013e0</w:t>
      </w:r>
    </w:p>
    <w:p w14:paraId="058A1F34" w14:textId="77777777" w:rsidR="00B6534B" w:rsidRDefault="00B6534B" w:rsidP="00B6534B">
      <w:r>
        <w:t>185.0688</w:t>
      </w:r>
      <w:r>
        <w:tab/>
        <w:t>2.025e0</w:t>
      </w:r>
    </w:p>
    <w:p w14:paraId="1EDBBAB3" w14:textId="77777777" w:rsidR="00B6534B" w:rsidRDefault="00B6534B" w:rsidP="00B6534B">
      <w:r>
        <w:t>185.1171</w:t>
      </w:r>
      <w:r>
        <w:tab/>
        <w:t>1.013e0</w:t>
      </w:r>
    </w:p>
    <w:p w14:paraId="6E963054" w14:textId="77777777" w:rsidR="00B6534B" w:rsidRDefault="00B6534B" w:rsidP="00B6534B">
      <w:r>
        <w:t>185.1604</w:t>
      </w:r>
      <w:r>
        <w:tab/>
        <w:t>1.013e0</w:t>
      </w:r>
    </w:p>
    <w:p w14:paraId="12C8F56A" w14:textId="77777777" w:rsidR="00B6534B" w:rsidRDefault="00B6534B" w:rsidP="00B6534B">
      <w:r>
        <w:t>185.1789</w:t>
      </w:r>
      <w:r>
        <w:tab/>
        <w:t>1.013e0</w:t>
      </w:r>
    </w:p>
    <w:p w14:paraId="427B9064" w14:textId="77777777" w:rsidR="00B6534B" w:rsidRDefault="00B6534B" w:rsidP="00B6534B">
      <w:r>
        <w:t>185.2850</w:t>
      </w:r>
      <w:r>
        <w:tab/>
        <w:t>2.025e0</w:t>
      </w:r>
    </w:p>
    <w:p w14:paraId="195F1E9A" w14:textId="77777777" w:rsidR="00B6534B" w:rsidRDefault="00B6534B" w:rsidP="00B6534B">
      <w:r>
        <w:t>185.3744</w:t>
      </w:r>
      <w:r>
        <w:tab/>
        <w:t>1.013e0</w:t>
      </w:r>
    </w:p>
    <w:p w14:paraId="7125BE5A" w14:textId="77777777" w:rsidR="00B6534B" w:rsidRDefault="00B6534B" w:rsidP="00B6534B">
      <w:r>
        <w:t>185.4209</w:t>
      </w:r>
      <w:r>
        <w:tab/>
        <w:t>2.025e0</w:t>
      </w:r>
    </w:p>
    <w:p w14:paraId="50047CAE" w14:textId="77777777" w:rsidR="00B6534B" w:rsidRDefault="00B6534B" w:rsidP="00B6534B">
      <w:r>
        <w:t>185.4459</w:t>
      </w:r>
      <w:r>
        <w:tab/>
        <w:t>2.025e0</w:t>
      </w:r>
    </w:p>
    <w:p w14:paraId="572FEDF6" w14:textId="77777777" w:rsidR="00B6534B" w:rsidRDefault="00B6534B" w:rsidP="00B6534B">
      <w:r>
        <w:t>185.5585</w:t>
      </w:r>
      <w:r>
        <w:tab/>
        <w:t>1.013e0</w:t>
      </w:r>
    </w:p>
    <w:p w14:paraId="64C8CC88" w14:textId="77777777" w:rsidR="00B6534B" w:rsidRDefault="00B6534B" w:rsidP="00B6534B">
      <w:r>
        <w:t>185.5764</w:t>
      </w:r>
      <w:r>
        <w:tab/>
        <w:t>1.013e0</w:t>
      </w:r>
    </w:p>
    <w:p w14:paraId="065B7944" w14:textId="77777777" w:rsidR="00B6534B" w:rsidRDefault="00B6534B" w:rsidP="00B6534B">
      <w:r>
        <w:t>185.6109</w:t>
      </w:r>
      <w:r>
        <w:tab/>
        <w:t>2.025e0</w:t>
      </w:r>
    </w:p>
    <w:p w14:paraId="7E47E2D7" w14:textId="77777777" w:rsidR="00B6534B" w:rsidRDefault="00B6534B" w:rsidP="00B6534B">
      <w:r>
        <w:t>185.6459</w:t>
      </w:r>
      <w:r>
        <w:tab/>
        <w:t>2.025e0</w:t>
      </w:r>
    </w:p>
    <w:p w14:paraId="26D65AB4" w14:textId="77777777" w:rsidR="00B6534B" w:rsidRDefault="00B6534B" w:rsidP="00B6534B">
      <w:r>
        <w:t>185.6783</w:t>
      </w:r>
      <w:r>
        <w:tab/>
        <w:t>1.013e0</w:t>
      </w:r>
    </w:p>
    <w:p w14:paraId="086263F7" w14:textId="77777777" w:rsidR="00B6534B" w:rsidRDefault="00B6534B" w:rsidP="00B6534B">
      <w:r>
        <w:t>185.6998</w:t>
      </w:r>
      <w:r>
        <w:tab/>
        <w:t>2.025e0</w:t>
      </w:r>
    </w:p>
    <w:p w14:paraId="41A1B387" w14:textId="77777777" w:rsidR="00B6534B" w:rsidRDefault="00B6534B" w:rsidP="00B6534B">
      <w:r>
        <w:t>185.7427</w:t>
      </w:r>
      <w:r>
        <w:tab/>
        <w:t>1.013e0</w:t>
      </w:r>
    </w:p>
    <w:p w14:paraId="73710FBE" w14:textId="77777777" w:rsidR="00B6534B" w:rsidRDefault="00B6534B" w:rsidP="00B6534B">
      <w:r>
        <w:t>185.7794</w:t>
      </w:r>
      <w:r>
        <w:tab/>
        <w:t>1.093e0</w:t>
      </w:r>
    </w:p>
    <w:p w14:paraId="5375D3B9" w14:textId="77777777" w:rsidR="00B6534B" w:rsidRDefault="00B6534B" w:rsidP="00B6534B">
      <w:r>
        <w:t>185.8040</w:t>
      </w:r>
      <w:r>
        <w:tab/>
        <w:t>3.038e0</w:t>
      </w:r>
    </w:p>
    <w:p w14:paraId="6A484908" w14:textId="77777777" w:rsidR="00B6534B" w:rsidRDefault="00B6534B" w:rsidP="00B6534B">
      <w:r>
        <w:t>185.8590</w:t>
      </w:r>
      <w:r>
        <w:tab/>
        <w:t>2.025e0</w:t>
      </w:r>
    </w:p>
    <w:p w14:paraId="7226962A" w14:textId="77777777" w:rsidR="00B6534B" w:rsidRDefault="00B6534B" w:rsidP="00B6534B">
      <w:r>
        <w:t>185.9131</w:t>
      </w:r>
      <w:r>
        <w:tab/>
        <w:t>1.013e0</w:t>
      </w:r>
    </w:p>
    <w:p w14:paraId="4D5BB66E" w14:textId="77777777" w:rsidR="00B6534B" w:rsidRDefault="00B6534B" w:rsidP="00B6534B">
      <w:r>
        <w:t>185.9895</w:t>
      </w:r>
      <w:r>
        <w:tab/>
        <w:t>2.025e0</w:t>
      </w:r>
    </w:p>
    <w:p w14:paraId="52726676" w14:textId="77777777" w:rsidR="00B6534B" w:rsidRDefault="00B6534B" w:rsidP="00B6534B">
      <w:r>
        <w:t>186.0092</w:t>
      </w:r>
      <w:r>
        <w:tab/>
        <w:t>2.025e0</w:t>
      </w:r>
    </w:p>
    <w:p w14:paraId="09D1A82B" w14:textId="77777777" w:rsidR="00B6534B" w:rsidRDefault="00B6534B" w:rsidP="00B6534B">
      <w:r>
        <w:t>186.0590</w:t>
      </w:r>
      <w:r>
        <w:tab/>
        <w:t>3.038e0</w:t>
      </w:r>
    </w:p>
    <w:p w14:paraId="4B2D314B" w14:textId="77777777" w:rsidR="00B6534B" w:rsidRDefault="00B6534B" w:rsidP="00B6534B">
      <w:r>
        <w:t>186.1023</w:t>
      </w:r>
      <w:r>
        <w:tab/>
        <w:t>2.025e0</w:t>
      </w:r>
    </w:p>
    <w:p w14:paraId="1FC8E284" w14:textId="77777777" w:rsidR="00B6534B" w:rsidRDefault="00B6534B" w:rsidP="00B6534B">
      <w:r>
        <w:t>186.1381</w:t>
      </w:r>
      <w:r>
        <w:tab/>
        <w:t>1.013e0</w:t>
      </w:r>
    </w:p>
    <w:p w14:paraId="78A69460" w14:textId="77777777" w:rsidR="00B6534B" w:rsidRDefault="00B6534B" w:rsidP="00B6534B">
      <w:r>
        <w:t>186.1919</w:t>
      </w:r>
      <w:r>
        <w:tab/>
        <w:t>1.013e0</w:t>
      </w:r>
    </w:p>
    <w:p w14:paraId="29973072" w14:textId="77777777" w:rsidR="00B6534B" w:rsidRDefault="00B6534B" w:rsidP="00B6534B">
      <w:r>
        <w:t>186.2759</w:t>
      </w:r>
      <w:r>
        <w:tab/>
        <w:t>1.013e0</w:t>
      </w:r>
    </w:p>
    <w:p w14:paraId="282A4BC6" w14:textId="77777777" w:rsidR="00B6534B" w:rsidRDefault="00B6534B" w:rsidP="00B6534B">
      <w:r>
        <w:t>186.3243</w:t>
      </w:r>
      <w:r>
        <w:tab/>
        <w:t>2.025e0</w:t>
      </w:r>
    </w:p>
    <w:p w14:paraId="79A9B3E8" w14:textId="77777777" w:rsidR="00B6534B" w:rsidRDefault="00B6534B" w:rsidP="00B6534B">
      <w:r>
        <w:t>186.3464</w:t>
      </w:r>
      <w:r>
        <w:tab/>
        <w:t>2.025e0</w:t>
      </w:r>
    </w:p>
    <w:p w14:paraId="7E67C855" w14:textId="77777777" w:rsidR="00B6534B" w:rsidRDefault="00B6534B" w:rsidP="00B6534B">
      <w:r>
        <w:t>186.3976</w:t>
      </w:r>
      <w:r>
        <w:tab/>
        <w:t>3.038e0</w:t>
      </w:r>
    </w:p>
    <w:p w14:paraId="6E7D6B39" w14:textId="77777777" w:rsidR="00B6534B" w:rsidRDefault="00B6534B" w:rsidP="00B6534B">
      <w:r>
        <w:t>186.4353</w:t>
      </w:r>
      <w:r>
        <w:tab/>
        <w:t>1.013e0</w:t>
      </w:r>
    </w:p>
    <w:p w14:paraId="5C875DC5" w14:textId="77777777" w:rsidR="00B6534B" w:rsidRDefault="00B6534B" w:rsidP="00B6534B">
      <w:r>
        <w:t>186.4532</w:t>
      </w:r>
      <w:r>
        <w:tab/>
        <w:t>1.013e0</w:t>
      </w:r>
    </w:p>
    <w:p w14:paraId="50253657" w14:textId="77777777" w:rsidR="00B6534B" w:rsidRDefault="00B6534B" w:rsidP="00B6534B">
      <w:r>
        <w:t>186.5008</w:t>
      </w:r>
      <w:r>
        <w:tab/>
        <w:t>1.013e0</w:t>
      </w:r>
    </w:p>
    <w:p w14:paraId="3EA29766" w14:textId="77777777" w:rsidR="00B6534B" w:rsidRDefault="00B6534B" w:rsidP="00B6534B">
      <w:r>
        <w:t>186.5210</w:t>
      </w:r>
      <w:r>
        <w:tab/>
        <w:t>2.025e0</w:t>
      </w:r>
    </w:p>
    <w:p w14:paraId="7E96FE31" w14:textId="77777777" w:rsidR="00B6534B" w:rsidRDefault="00B6534B" w:rsidP="00B6534B">
      <w:r>
        <w:t>186.6377</w:t>
      </w:r>
      <w:r>
        <w:tab/>
        <w:t>3.038e0</w:t>
      </w:r>
    </w:p>
    <w:p w14:paraId="01A28B5A" w14:textId="77777777" w:rsidR="00B6534B" w:rsidRDefault="00B6534B" w:rsidP="00B6534B">
      <w:r>
        <w:t>186.7504</w:t>
      </w:r>
      <w:r>
        <w:tab/>
        <w:t>1.013e0</w:t>
      </w:r>
    </w:p>
    <w:p w14:paraId="53C89E63" w14:textId="77777777" w:rsidR="00B6534B" w:rsidRDefault="00B6534B" w:rsidP="00B6534B">
      <w:r>
        <w:t>186.7784</w:t>
      </w:r>
      <w:r>
        <w:tab/>
        <w:t>2.025e0</w:t>
      </w:r>
    </w:p>
    <w:p w14:paraId="527119A0" w14:textId="77777777" w:rsidR="00B6534B" w:rsidRDefault="00B6534B" w:rsidP="00B6534B">
      <w:r>
        <w:t>186.8448</w:t>
      </w:r>
      <w:r>
        <w:tab/>
        <w:t>3.038e0</w:t>
      </w:r>
    </w:p>
    <w:p w14:paraId="57F0F660" w14:textId="77777777" w:rsidR="00B6534B" w:rsidRDefault="00B6534B" w:rsidP="00B6534B">
      <w:r>
        <w:t>186.8848</w:t>
      </w:r>
      <w:r>
        <w:tab/>
        <w:t>1.013e0</w:t>
      </w:r>
    </w:p>
    <w:p w14:paraId="5228A641" w14:textId="77777777" w:rsidR="00B6534B" w:rsidRDefault="00B6534B" w:rsidP="00B6534B">
      <w:r>
        <w:t>186.9146</w:t>
      </w:r>
      <w:r>
        <w:tab/>
        <w:t>1.013e0</w:t>
      </w:r>
    </w:p>
    <w:p w14:paraId="7C7EDC3C" w14:textId="77777777" w:rsidR="00B6534B" w:rsidRDefault="00B6534B" w:rsidP="00B6534B">
      <w:r>
        <w:t>186.9583</w:t>
      </w:r>
      <w:r>
        <w:tab/>
        <w:t>1.013e0</w:t>
      </w:r>
    </w:p>
    <w:p w14:paraId="29D3D4B9" w14:textId="77777777" w:rsidR="00B6534B" w:rsidRDefault="00B6534B" w:rsidP="00B6534B">
      <w:r>
        <w:t>187.0267</w:t>
      </w:r>
      <w:r>
        <w:tab/>
        <w:t>2.025e0</w:t>
      </w:r>
    </w:p>
    <w:p w14:paraId="3E94787A" w14:textId="77777777" w:rsidR="00B6534B" w:rsidRDefault="00B6534B" w:rsidP="00B6534B">
      <w:r>
        <w:t>187.0946</w:t>
      </w:r>
      <w:r>
        <w:tab/>
        <w:t>2.025e0</w:t>
      </w:r>
    </w:p>
    <w:p w14:paraId="60DEADCB" w14:textId="77777777" w:rsidR="00B6534B" w:rsidRDefault="00B6534B" w:rsidP="00B6534B">
      <w:r>
        <w:t>187.1143</w:t>
      </w:r>
      <w:r>
        <w:tab/>
        <w:t>1.013e0</w:t>
      </w:r>
    </w:p>
    <w:p w14:paraId="59BE3DE7" w14:textId="77777777" w:rsidR="00B6534B" w:rsidRDefault="00B6534B" w:rsidP="00B6534B">
      <w:r>
        <w:t>187.1834</w:t>
      </w:r>
      <w:r>
        <w:tab/>
        <w:t>2.025e0</w:t>
      </w:r>
    </w:p>
    <w:p w14:paraId="7259BC1A" w14:textId="77777777" w:rsidR="00B6534B" w:rsidRDefault="00B6534B" w:rsidP="00B6534B">
      <w:r>
        <w:t>187.2165</w:t>
      </w:r>
      <w:r>
        <w:tab/>
        <w:t>1.013e0</w:t>
      </w:r>
    </w:p>
    <w:p w14:paraId="779234F1" w14:textId="77777777" w:rsidR="00B6534B" w:rsidRDefault="00B6534B" w:rsidP="00B6534B">
      <w:r>
        <w:t>187.2524</w:t>
      </w:r>
      <w:r>
        <w:tab/>
        <w:t>1.013e0</w:t>
      </w:r>
    </w:p>
    <w:p w14:paraId="3F05F95D" w14:textId="77777777" w:rsidR="00B6534B" w:rsidRDefault="00B6534B" w:rsidP="00B6534B">
      <w:r>
        <w:t>187.2919</w:t>
      </w:r>
      <w:r>
        <w:tab/>
        <w:t>2.025e0</w:t>
      </w:r>
    </w:p>
    <w:p w14:paraId="633C2958" w14:textId="77777777" w:rsidR="00B6534B" w:rsidRDefault="00B6534B" w:rsidP="00B6534B">
      <w:r>
        <w:t>187.3217</w:t>
      </w:r>
      <w:r>
        <w:tab/>
        <w:t>1.013e0</w:t>
      </w:r>
    </w:p>
    <w:p w14:paraId="160AF687" w14:textId="77777777" w:rsidR="00B6534B" w:rsidRDefault="00B6534B" w:rsidP="00B6534B">
      <w:r>
        <w:t>187.3571</w:t>
      </w:r>
      <w:r>
        <w:tab/>
        <w:t>3.437e0</w:t>
      </w:r>
    </w:p>
    <w:p w14:paraId="3DA05F8D" w14:textId="77777777" w:rsidR="00B6534B" w:rsidRDefault="00B6534B" w:rsidP="00B6534B">
      <w:r>
        <w:t>187.3725</w:t>
      </w:r>
      <w:r>
        <w:tab/>
        <w:t>2.025e0</w:t>
      </w:r>
    </w:p>
    <w:p w14:paraId="4C7E7B24" w14:textId="77777777" w:rsidR="00B6534B" w:rsidRDefault="00B6534B" w:rsidP="00B6534B">
      <w:r>
        <w:t>187.4227</w:t>
      </w:r>
      <w:r>
        <w:tab/>
        <w:t>1.013e0</w:t>
      </w:r>
    </w:p>
    <w:p w14:paraId="2B46E288" w14:textId="77777777" w:rsidR="00B6534B" w:rsidRDefault="00B6534B" w:rsidP="00B6534B">
      <w:r>
        <w:t>187.4838</w:t>
      </w:r>
      <w:r>
        <w:tab/>
        <w:t>2.025e0</w:t>
      </w:r>
    </w:p>
    <w:p w14:paraId="596D35B3" w14:textId="77777777" w:rsidR="00B6534B" w:rsidRDefault="00B6534B" w:rsidP="00B6534B">
      <w:r>
        <w:t>187.5143</w:t>
      </w:r>
      <w:r>
        <w:tab/>
        <w:t>1.013e0</w:t>
      </w:r>
    </w:p>
    <w:p w14:paraId="4DB1FA01" w14:textId="77777777" w:rsidR="00B6534B" w:rsidRDefault="00B6534B" w:rsidP="00B6534B">
      <w:r>
        <w:t>187.5610</w:t>
      </w:r>
      <w:r>
        <w:tab/>
        <w:t>1.013e0</w:t>
      </w:r>
    </w:p>
    <w:p w14:paraId="3FD0DA5F" w14:textId="77777777" w:rsidR="00B6534B" w:rsidRDefault="00B6534B" w:rsidP="00B6534B">
      <w:r>
        <w:t>187.5872</w:t>
      </w:r>
      <w:r>
        <w:tab/>
        <w:t>1.013e0</w:t>
      </w:r>
    </w:p>
    <w:p w14:paraId="4A563877" w14:textId="77777777" w:rsidR="00B6534B" w:rsidRDefault="00B6534B" w:rsidP="00B6534B">
      <w:r>
        <w:t>187.6668</w:t>
      </w:r>
      <w:r>
        <w:tab/>
        <w:t>1.013e0</w:t>
      </w:r>
    </w:p>
    <w:p w14:paraId="68C111C8" w14:textId="77777777" w:rsidR="00B6534B" w:rsidRDefault="00B6534B" w:rsidP="00B6534B">
      <w:r>
        <w:t>187.6883</w:t>
      </w:r>
      <w:r>
        <w:tab/>
        <w:t>1.013e0</w:t>
      </w:r>
    </w:p>
    <w:p w14:paraId="51D41CB7" w14:textId="77777777" w:rsidR="00B6534B" w:rsidRDefault="00B6534B" w:rsidP="00B6534B">
      <w:r>
        <w:t>187.7108</w:t>
      </w:r>
      <w:r>
        <w:tab/>
        <w:t>1.013e0</w:t>
      </w:r>
    </w:p>
    <w:p w14:paraId="515E8A5F" w14:textId="77777777" w:rsidR="00B6534B" w:rsidRDefault="00B6534B" w:rsidP="00B6534B">
      <w:r>
        <w:t>187.7655</w:t>
      </w:r>
      <w:r>
        <w:tab/>
        <w:t>1.013e0</w:t>
      </w:r>
    </w:p>
    <w:p w14:paraId="32EF3BF3" w14:textId="77777777" w:rsidR="00B6534B" w:rsidRDefault="00B6534B" w:rsidP="00B6534B">
      <w:r>
        <w:t>187.7924</w:t>
      </w:r>
      <w:r>
        <w:tab/>
        <w:t>2.025e0</w:t>
      </w:r>
    </w:p>
    <w:p w14:paraId="1EDBA029" w14:textId="77777777" w:rsidR="00B6534B" w:rsidRDefault="00B6534B" w:rsidP="00B6534B">
      <w:r>
        <w:t>187.8490</w:t>
      </w:r>
      <w:r>
        <w:tab/>
        <w:t>3.038e0</w:t>
      </w:r>
    </w:p>
    <w:p w14:paraId="6A9C184A" w14:textId="77777777" w:rsidR="00B6534B" w:rsidRDefault="00B6534B" w:rsidP="00B6534B">
      <w:r>
        <w:t>187.9199</w:t>
      </w:r>
      <w:r>
        <w:tab/>
        <w:t>2.025e0</w:t>
      </w:r>
    </w:p>
    <w:p w14:paraId="015CAF18" w14:textId="77777777" w:rsidR="00B6534B" w:rsidRDefault="00B6534B" w:rsidP="00B6534B">
      <w:r>
        <w:t>188.0096</w:t>
      </w:r>
      <w:r>
        <w:tab/>
        <w:t>2.025e0</w:t>
      </w:r>
    </w:p>
    <w:p w14:paraId="5BB5E7E3" w14:textId="77777777" w:rsidR="00B6534B" w:rsidRDefault="00B6534B" w:rsidP="00B6534B">
      <w:r>
        <w:t>188.0384</w:t>
      </w:r>
      <w:r>
        <w:tab/>
        <w:t>1.013e0</w:t>
      </w:r>
    </w:p>
    <w:p w14:paraId="6C8DC3D5" w14:textId="77777777" w:rsidR="00B6534B" w:rsidRDefault="00B6534B" w:rsidP="00B6534B">
      <w:r>
        <w:t>188.0671</w:t>
      </w:r>
      <w:r>
        <w:tab/>
        <w:t>1.013e0</w:t>
      </w:r>
    </w:p>
    <w:p w14:paraId="159EBBEA" w14:textId="77777777" w:rsidR="00B6534B" w:rsidRDefault="00B6534B" w:rsidP="00B6534B">
      <w:r>
        <w:t>188.0931</w:t>
      </w:r>
      <w:r>
        <w:tab/>
        <w:t>1.013e0</w:t>
      </w:r>
    </w:p>
    <w:p w14:paraId="059BCB77" w14:textId="77777777" w:rsidR="00B6534B" w:rsidRDefault="00B6534B" w:rsidP="00B6534B">
      <w:r>
        <w:t>188.2394</w:t>
      </w:r>
      <w:r>
        <w:tab/>
        <w:t>1.013e0</w:t>
      </w:r>
    </w:p>
    <w:p w14:paraId="44D94456" w14:textId="77777777" w:rsidR="00B6534B" w:rsidRDefault="00B6534B" w:rsidP="00B6534B">
      <w:r>
        <w:t>188.2611</w:t>
      </w:r>
      <w:r>
        <w:tab/>
        <w:t>2.025e0</w:t>
      </w:r>
    </w:p>
    <w:p w14:paraId="5E1F623E" w14:textId="77777777" w:rsidR="00B6534B" w:rsidRDefault="00B6534B" w:rsidP="00B6534B">
      <w:r>
        <w:t>188.3114</w:t>
      </w:r>
      <w:r>
        <w:tab/>
        <w:t>1.013e0</w:t>
      </w:r>
    </w:p>
    <w:p w14:paraId="7508DDE8" w14:textId="77777777" w:rsidR="00B6534B" w:rsidRDefault="00B6534B" w:rsidP="00B6534B">
      <w:r>
        <w:t>188.3408</w:t>
      </w:r>
      <w:r>
        <w:tab/>
        <w:t>1.013e0</w:t>
      </w:r>
    </w:p>
    <w:p w14:paraId="7035F102" w14:textId="77777777" w:rsidR="00B6534B" w:rsidRDefault="00B6534B" w:rsidP="00B6534B">
      <w:r>
        <w:t>188.4497</w:t>
      </w:r>
      <w:r>
        <w:tab/>
        <w:t>1.013e0</w:t>
      </w:r>
    </w:p>
    <w:p w14:paraId="606BD0F0" w14:textId="77777777" w:rsidR="00B6534B" w:rsidRDefault="00B6534B" w:rsidP="00B6534B">
      <w:r>
        <w:t>188.4685</w:t>
      </w:r>
      <w:r>
        <w:tab/>
        <w:t>1.013e0</w:t>
      </w:r>
    </w:p>
    <w:p w14:paraId="233B60BB" w14:textId="77777777" w:rsidR="00B6534B" w:rsidRDefault="00B6534B" w:rsidP="00B6534B">
      <w:r>
        <w:t>188.5055</w:t>
      </w:r>
      <w:r>
        <w:tab/>
        <w:t>1.013e0</w:t>
      </w:r>
    </w:p>
    <w:p w14:paraId="37FA9BBC" w14:textId="77777777" w:rsidR="00B6534B" w:rsidRDefault="00B6534B" w:rsidP="00B6534B">
      <w:r>
        <w:t>188.5375</w:t>
      </w:r>
      <w:r>
        <w:tab/>
        <w:t>3.709e0</w:t>
      </w:r>
    </w:p>
    <w:p w14:paraId="24353ECF" w14:textId="77777777" w:rsidR="00B6534B" w:rsidRDefault="00B6534B" w:rsidP="00B6534B">
      <w:r>
        <w:t>188.5901</w:t>
      </w:r>
      <w:r>
        <w:tab/>
        <w:t>4.051e0</w:t>
      </w:r>
    </w:p>
    <w:p w14:paraId="29B757ED" w14:textId="77777777" w:rsidR="00B6534B" w:rsidRDefault="00B6534B" w:rsidP="00B6534B">
      <w:r>
        <w:t>188.6223</w:t>
      </w:r>
      <w:r>
        <w:tab/>
        <w:t>1.013e0</w:t>
      </w:r>
    </w:p>
    <w:p w14:paraId="79B4F8EF" w14:textId="77777777" w:rsidR="00B6534B" w:rsidRDefault="00B6534B" w:rsidP="00B6534B">
      <w:r>
        <w:t>188.6708</w:t>
      </w:r>
      <w:r>
        <w:tab/>
        <w:t>2.025e0</w:t>
      </w:r>
    </w:p>
    <w:p w14:paraId="2EBEE0DC" w14:textId="77777777" w:rsidR="00B6534B" w:rsidRDefault="00B6534B" w:rsidP="00B6534B">
      <w:r>
        <w:t>188.7715</w:t>
      </w:r>
      <w:r>
        <w:tab/>
        <w:t>1.013e0</w:t>
      </w:r>
    </w:p>
    <w:p w14:paraId="6BC53175" w14:textId="77777777" w:rsidR="00B6534B" w:rsidRDefault="00B6534B" w:rsidP="00B6534B">
      <w:r>
        <w:t>188.9613</w:t>
      </w:r>
      <w:r>
        <w:tab/>
        <w:t>1.013e0</w:t>
      </w:r>
    </w:p>
    <w:p w14:paraId="07075808" w14:textId="77777777" w:rsidR="00B6534B" w:rsidRDefault="00B6534B" w:rsidP="00B6534B">
      <w:r>
        <w:t>189.0305</w:t>
      </w:r>
      <w:r>
        <w:tab/>
        <w:t>2.025e0</w:t>
      </w:r>
    </w:p>
    <w:p w14:paraId="3FC8EE91" w14:textId="77777777" w:rsidR="00B6534B" w:rsidRDefault="00B6534B" w:rsidP="00B6534B">
      <w:r>
        <w:t>189.1187</w:t>
      </w:r>
      <w:r>
        <w:tab/>
        <w:t>2.025e0</w:t>
      </w:r>
    </w:p>
    <w:p w14:paraId="1A750B57" w14:textId="77777777" w:rsidR="00B6534B" w:rsidRDefault="00B6534B" w:rsidP="00B6534B">
      <w:r>
        <w:t>189.1511</w:t>
      </w:r>
      <w:r>
        <w:tab/>
        <w:t>1.013e0</w:t>
      </w:r>
    </w:p>
    <w:p w14:paraId="1740DA35" w14:textId="77777777" w:rsidR="00B6534B" w:rsidRDefault="00B6534B" w:rsidP="00B6534B">
      <w:r>
        <w:t>189.1783</w:t>
      </w:r>
      <w:r>
        <w:tab/>
        <w:t>2.025e0</w:t>
      </w:r>
    </w:p>
    <w:p w14:paraId="2DFFCF50" w14:textId="77777777" w:rsidR="00B6534B" w:rsidRDefault="00B6534B" w:rsidP="00B6534B">
      <w:r>
        <w:t>189.2356</w:t>
      </w:r>
      <w:r>
        <w:tab/>
        <w:t>1.013e0</w:t>
      </w:r>
    </w:p>
    <w:p w14:paraId="49C10269" w14:textId="77777777" w:rsidR="00B6534B" w:rsidRDefault="00B6534B" w:rsidP="00B6534B">
      <w:r>
        <w:t>189.2645</w:t>
      </w:r>
      <w:r>
        <w:tab/>
        <w:t>1.013e0</w:t>
      </w:r>
    </w:p>
    <w:p w14:paraId="0C864187" w14:textId="77777777" w:rsidR="00B6534B" w:rsidRDefault="00B6534B" w:rsidP="00B6534B">
      <w:r>
        <w:t>189.3324</w:t>
      </w:r>
      <w:r>
        <w:tab/>
        <w:t>2.025e0</w:t>
      </w:r>
    </w:p>
    <w:p w14:paraId="158C812E" w14:textId="77777777" w:rsidR="00B6534B" w:rsidRDefault="00B6534B" w:rsidP="00B6534B">
      <w:r>
        <w:t>189.4514</w:t>
      </w:r>
      <w:r>
        <w:tab/>
        <w:t>1.013e0</w:t>
      </w:r>
    </w:p>
    <w:p w14:paraId="4A4490D6" w14:textId="77777777" w:rsidR="00B6534B" w:rsidRDefault="00B6534B" w:rsidP="00B6534B">
      <w:r>
        <w:t>189.5739</w:t>
      </w:r>
      <w:r>
        <w:tab/>
        <w:t>2.025e0</w:t>
      </w:r>
    </w:p>
    <w:p w14:paraId="43753463" w14:textId="77777777" w:rsidR="00B6534B" w:rsidRDefault="00B6534B" w:rsidP="00B6534B">
      <w:r>
        <w:t>189.6155</w:t>
      </w:r>
      <w:r>
        <w:tab/>
        <w:t>1.013e0</w:t>
      </w:r>
    </w:p>
    <w:p w14:paraId="0267A138" w14:textId="77777777" w:rsidR="00B6534B" w:rsidRDefault="00B6534B" w:rsidP="00B6534B">
      <w:r>
        <w:t>189.6442</w:t>
      </w:r>
      <w:r>
        <w:tab/>
        <w:t>1.013e0</w:t>
      </w:r>
    </w:p>
    <w:p w14:paraId="5CA0A05B" w14:textId="77777777" w:rsidR="00B6534B" w:rsidRDefault="00B6534B" w:rsidP="00B6534B">
      <w:r>
        <w:t>189.7181</w:t>
      </w:r>
      <w:r>
        <w:tab/>
        <w:t>1.013e0</w:t>
      </w:r>
    </w:p>
    <w:p w14:paraId="1934BA0D" w14:textId="77777777" w:rsidR="00B6534B" w:rsidRDefault="00B6534B" w:rsidP="00B6534B">
      <w:r>
        <w:t>189.7506</w:t>
      </w:r>
      <w:r>
        <w:tab/>
        <w:t>1.013e0</w:t>
      </w:r>
    </w:p>
    <w:p w14:paraId="16D239ED" w14:textId="77777777" w:rsidR="00B6534B" w:rsidRDefault="00B6534B" w:rsidP="00B6534B">
      <w:r>
        <w:t>189.7912</w:t>
      </w:r>
      <w:r>
        <w:tab/>
        <w:t>2.025e0</w:t>
      </w:r>
    </w:p>
    <w:p w14:paraId="1A04EB3A" w14:textId="77777777" w:rsidR="00B6534B" w:rsidRDefault="00B6534B" w:rsidP="00B6534B">
      <w:r>
        <w:t>189.8676</w:t>
      </w:r>
      <w:r>
        <w:tab/>
        <w:t>1.013e0</w:t>
      </w:r>
    </w:p>
    <w:p w14:paraId="49C0D767" w14:textId="77777777" w:rsidR="00B6534B" w:rsidRDefault="00B6534B" w:rsidP="00B6534B">
      <w:r>
        <w:t>189.9048</w:t>
      </w:r>
      <w:r>
        <w:tab/>
        <w:t>1.013e0</w:t>
      </w:r>
    </w:p>
    <w:p w14:paraId="06146144" w14:textId="77777777" w:rsidR="00B6534B" w:rsidRDefault="00B6534B" w:rsidP="00B6534B">
      <w:r>
        <w:t>189.9451</w:t>
      </w:r>
      <w:r>
        <w:tab/>
        <w:t>1.013e0</w:t>
      </w:r>
    </w:p>
    <w:p w14:paraId="56E40ED2" w14:textId="77777777" w:rsidR="00B6534B" w:rsidRDefault="00B6534B" w:rsidP="00B6534B">
      <w:r>
        <w:t>189.9704</w:t>
      </w:r>
      <w:r>
        <w:tab/>
        <w:t>1.013e0</w:t>
      </w:r>
    </w:p>
    <w:p w14:paraId="06197312" w14:textId="77777777" w:rsidR="00B6534B" w:rsidRDefault="00B6534B" w:rsidP="00B6534B">
      <w:r>
        <w:t>189.9919</w:t>
      </w:r>
      <w:r>
        <w:tab/>
        <w:t>1.013e0</w:t>
      </w:r>
    </w:p>
    <w:p w14:paraId="196038C8" w14:textId="77777777" w:rsidR="00B6534B" w:rsidRDefault="00B6534B" w:rsidP="00B6534B">
      <w:r>
        <w:t>190.0228</w:t>
      </w:r>
      <w:r>
        <w:tab/>
        <w:t>1.316e1</w:t>
      </w:r>
    </w:p>
    <w:p w14:paraId="1B6F0FD3" w14:textId="77777777" w:rsidR="00B6534B" w:rsidRDefault="00B6534B" w:rsidP="00B6534B">
      <w:r>
        <w:t>190.0658</w:t>
      </w:r>
      <w:r>
        <w:tab/>
        <w:t>1.013e0</w:t>
      </w:r>
    </w:p>
    <w:p w14:paraId="0EBEC9DA" w14:textId="77777777" w:rsidR="00B6534B" w:rsidRDefault="00B6534B" w:rsidP="00B6534B">
      <w:r>
        <w:t>190.0839</w:t>
      </w:r>
      <w:r>
        <w:tab/>
        <w:t>2.025e0</w:t>
      </w:r>
    </w:p>
    <w:p w14:paraId="48526C83" w14:textId="77777777" w:rsidR="00B6534B" w:rsidRDefault="00B6534B" w:rsidP="00B6534B">
      <w:r>
        <w:t>190.1095</w:t>
      </w:r>
      <w:r>
        <w:tab/>
        <w:t>3.038e0</w:t>
      </w:r>
    </w:p>
    <w:p w14:paraId="1D19BFE6" w14:textId="77777777" w:rsidR="00B6534B" w:rsidRDefault="00B6534B" w:rsidP="00B6534B">
      <w:r>
        <w:t>190.1614</w:t>
      </w:r>
      <w:r>
        <w:tab/>
        <w:t>2.025e0</w:t>
      </w:r>
    </w:p>
    <w:p w14:paraId="7FE39A04" w14:textId="77777777" w:rsidR="00B6534B" w:rsidRDefault="00B6534B" w:rsidP="00B6534B">
      <w:r>
        <w:t>190.2046</w:t>
      </w:r>
      <w:r>
        <w:tab/>
        <w:t>2.025e0</w:t>
      </w:r>
    </w:p>
    <w:p w14:paraId="599885E2" w14:textId="77777777" w:rsidR="00B6534B" w:rsidRDefault="00B6534B" w:rsidP="00B6534B">
      <w:r>
        <w:t>190.2461</w:t>
      </w:r>
      <w:r>
        <w:tab/>
        <w:t>3.038e0</w:t>
      </w:r>
    </w:p>
    <w:p w14:paraId="4B5527D0" w14:textId="77777777" w:rsidR="00B6534B" w:rsidRDefault="00B6534B" w:rsidP="00B6534B">
      <w:r>
        <w:t>190.2857</w:t>
      </w:r>
      <w:r>
        <w:tab/>
        <w:t>2.025e0</w:t>
      </w:r>
    </w:p>
    <w:p w14:paraId="1CE521F1" w14:textId="77777777" w:rsidR="00B6534B" w:rsidRDefault="00B6534B" w:rsidP="00B6534B">
      <w:r>
        <w:t>190.3515</w:t>
      </w:r>
      <w:r>
        <w:tab/>
        <w:t>1.013e0</w:t>
      </w:r>
    </w:p>
    <w:p w14:paraId="1D53EA0D" w14:textId="77777777" w:rsidR="00B6534B" w:rsidRDefault="00B6534B" w:rsidP="00B6534B">
      <w:r>
        <w:t>190.4065</w:t>
      </w:r>
      <w:r>
        <w:tab/>
        <w:t>1.013e0</w:t>
      </w:r>
    </w:p>
    <w:p w14:paraId="3746C3D9" w14:textId="77777777" w:rsidR="00B6534B" w:rsidRDefault="00B6534B" w:rsidP="00B6534B">
      <w:r>
        <w:t>190.4728</w:t>
      </w:r>
      <w:r>
        <w:tab/>
        <w:t>1.013e0</w:t>
      </w:r>
    </w:p>
    <w:p w14:paraId="30D42E7B" w14:textId="77777777" w:rsidR="00B6534B" w:rsidRDefault="00B6534B" w:rsidP="00B6534B">
      <w:r>
        <w:t>190.5129</w:t>
      </w:r>
      <w:r>
        <w:tab/>
        <w:t>2.025e0</w:t>
      </w:r>
    </w:p>
    <w:p w14:paraId="5707E592" w14:textId="77777777" w:rsidR="00B6534B" w:rsidRDefault="00B6534B" w:rsidP="00B6534B">
      <w:r>
        <w:t>190.5828</w:t>
      </w:r>
      <w:r>
        <w:tab/>
        <w:t>1.013e0</w:t>
      </w:r>
    </w:p>
    <w:p w14:paraId="64FEF76A" w14:textId="77777777" w:rsidR="00B6534B" w:rsidRDefault="00B6534B" w:rsidP="00B6534B">
      <w:r>
        <w:t>190.6212</w:t>
      </w:r>
      <w:r>
        <w:tab/>
        <w:t>4.051e0</w:t>
      </w:r>
    </w:p>
    <w:p w14:paraId="2466947F" w14:textId="77777777" w:rsidR="00B6534B" w:rsidRDefault="00B6534B" w:rsidP="00B6534B">
      <w:r>
        <w:t>190.6497</w:t>
      </w:r>
      <w:r>
        <w:tab/>
        <w:t>1.407e0</w:t>
      </w:r>
    </w:p>
    <w:p w14:paraId="0E5B90B3" w14:textId="77777777" w:rsidR="00B6534B" w:rsidRDefault="00B6534B" w:rsidP="00B6534B">
      <w:r>
        <w:t>190.7547</w:t>
      </w:r>
      <w:r>
        <w:tab/>
        <w:t>1.013e0</w:t>
      </w:r>
    </w:p>
    <w:p w14:paraId="69CADE38" w14:textId="77777777" w:rsidR="00B6534B" w:rsidRDefault="00B6534B" w:rsidP="00B6534B">
      <w:r>
        <w:t>190.7863</w:t>
      </w:r>
      <w:r>
        <w:tab/>
        <w:t>2.025e0</w:t>
      </w:r>
    </w:p>
    <w:p w14:paraId="26BBF737" w14:textId="77777777" w:rsidR="00B6534B" w:rsidRDefault="00B6534B" w:rsidP="00B6534B">
      <w:r>
        <w:t>190.8067</w:t>
      </w:r>
      <w:r>
        <w:tab/>
        <w:t>1.013e0</w:t>
      </w:r>
    </w:p>
    <w:p w14:paraId="1407CFE6" w14:textId="77777777" w:rsidR="00B6534B" w:rsidRDefault="00B6534B" w:rsidP="00B6534B">
      <w:r>
        <w:t>190.8485</w:t>
      </w:r>
      <w:r>
        <w:tab/>
        <w:t>2.025e0</w:t>
      </w:r>
    </w:p>
    <w:p w14:paraId="0ABF7902" w14:textId="77777777" w:rsidR="00B6534B" w:rsidRDefault="00B6534B" w:rsidP="00B6534B">
      <w:r>
        <w:t>190.8648</w:t>
      </w:r>
      <w:r>
        <w:tab/>
        <w:t>1.013e0</w:t>
      </w:r>
    </w:p>
    <w:p w14:paraId="6E91FC05" w14:textId="77777777" w:rsidR="00B6534B" w:rsidRDefault="00B6534B" w:rsidP="00B6534B">
      <w:r>
        <w:t>190.9185</w:t>
      </w:r>
      <w:r>
        <w:tab/>
        <w:t>4.051e0</w:t>
      </w:r>
    </w:p>
    <w:p w14:paraId="717E31CB" w14:textId="77777777" w:rsidR="00B6534B" w:rsidRDefault="00B6534B" w:rsidP="00B6534B">
      <w:r>
        <w:t>190.9967</w:t>
      </w:r>
      <w:r>
        <w:tab/>
        <w:t>1.013e0</w:t>
      </w:r>
    </w:p>
    <w:p w14:paraId="11491AD5" w14:textId="77777777" w:rsidR="00B6534B" w:rsidRDefault="00B6534B" w:rsidP="00B6534B">
      <w:r>
        <w:t>191.0195</w:t>
      </w:r>
      <w:r>
        <w:tab/>
        <w:t>1.013e0</w:t>
      </w:r>
    </w:p>
    <w:p w14:paraId="3C970803" w14:textId="77777777" w:rsidR="00B6534B" w:rsidRDefault="00B6534B" w:rsidP="00B6534B">
      <w:r>
        <w:t>191.0488</w:t>
      </w:r>
      <w:r>
        <w:tab/>
        <w:t>1.013e0</w:t>
      </w:r>
    </w:p>
    <w:p w14:paraId="091B427F" w14:textId="77777777" w:rsidR="00B6534B" w:rsidRDefault="00B6534B" w:rsidP="00B6534B">
      <w:r>
        <w:t>191.1016</w:t>
      </w:r>
      <w:r>
        <w:tab/>
        <w:t>3.316e0</w:t>
      </w:r>
    </w:p>
    <w:p w14:paraId="75D2A8B9" w14:textId="77777777" w:rsidR="00B6534B" w:rsidRDefault="00B6534B" w:rsidP="00B6534B">
      <w:r>
        <w:t>191.1518</w:t>
      </w:r>
      <w:r>
        <w:tab/>
        <w:t>2.025e0</w:t>
      </w:r>
    </w:p>
    <w:p w14:paraId="2D9FAFF4" w14:textId="77777777" w:rsidR="00B6534B" w:rsidRDefault="00B6534B" w:rsidP="00B6534B">
      <w:r>
        <w:t>191.1987</w:t>
      </w:r>
      <w:r>
        <w:tab/>
        <w:t>1.013e0</w:t>
      </w:r>
    </w:p>
    <w:p w14:paraId="622DE919" w14:textId="77777777" w:rsidR="00B6534B" w:rsidRDefault="00B6534B" w:rsidP="00B6534B">
      <w:r>
        <w:t>191.3028</w:t>
      </w:r>
      <w:r>
        <w:tab/>
        <w:t>3.038e0</w:t>
      </w:r>
    </w:p>
    <w:p w14:paraId="16544C89" w14:textId="77777777" w:rsidR="00B6534B" w:rsidRDefault="00B6534B" w:rsidP="00B6534B">
      <w:r>
        <w:t>191.3466</w:t>
      </w:r>
      <w:r>
        <w:tab/>
        <w:t>1.013e0</w:t>
      </w:r>
    </w:p>
    <w:p w14:paraId="3B08DF30" w14:textId="77777777" w:rsidR="00B6534B" w:rsidRDefault="00B6534B" w:rsidP="00B6534B">
      <w:r>
        <w:t>191.3866</w:t>
      </w:r>
      <w:r>
        <w:tab/>
        <w:t>1.013e0</w:t>
      </w:r>
    </w:p>
    <w:p w14:paraId="5E670FD9" w14:textId="77777777" w:rsidR="00B6534B" w:rsidRDefault="00B6534B" w:rsidP="00B6534B">
      <w:r>
        <w:t>191.4342</w:t>
      </w:r>
      <w:r>
        <w:tab/>
        <w:t>1.013e0</w:t>
      </w:r>
    </w:p>
    <w:p w14:paraId="32D7E8C0" w14:textId="77777777" w:rsidR="00B6534B" w:rsidRDefault="00B6534B" w:rsidP="00B6534B">
      <w:r>
        <w:t>191.4931</w:t>
      </w:r>
      <w:r>
        <w:tab/>
        <w:t>1.013e0</w:t>
      </w:r>
    </w:p>
    <w:p w14:paraId="2008DD53" w14:textId="77777777" w:rsidR="00B6534B" w:rsidRDefault="00B6534B" w:rsidP="00B6534B">
      <w:r>
        <w:t>191.5277</w:t>
      </w:r>
      <w:r>
        <w:tab/>
        <w:t>2.025e0</w:t>
      </w:r>
    </w:p>
    <w:p w14:paraId="0F1F8F40" w14:textId="77777777" w:rsidR="00B6534B" w:rsidRDefault="00B6534B" w:rsidP="00B6534B">
      <w:r>
        <w:t>191.5635</w:t>
      </w:r>
      <w:r>
        <w:tab/>
        <w:t>2.025e0</w:t>
      </w:r>
    </w:p>
    <w:p w14:paraId="48C73269" w14:textId="77777777" w:rsidR="00B6534B" w:rsidRDefault="00B6534B" w:rsidP="00B6534B">
      <w:r>
        <w:t>191.6034</w:t>
      </w:r>
      <w:r>
        <w:tab/>
        <w:t>1.013e0</w:t>
      </w:r>
    </w:p>
    <w:p w14:paraId="1CE5CDC6" w14:textId="77777777" w:rsidR="00B6534B" w:rsidRDefault="00B6534B" w:rsidP="00B6534B">
      <w:r>
        <w:t>191.6241</w:t>
      </w:r>
      <w:r>
        <w:tab/>
        <w:t>3.038e0</w:t>
      </w:r>
    </w:p>
    <w:p w14:paraId="3713E06C" w14:textId="77777777" w:rsidR="00B6534B" w:rsidRDefault="00B6534B" w:rsidP="00B6534B">
      <w:r>
        <w:t>191.6627</w:t>
      </w:r>
      <w:r>
        <w:tab/>
        <w:t>1.013e0</w:t>
      </w:r>
    </w:p>
    <w:p w14:paraId="1095719E" w14:textId="77777777" w:rsidR="00B6534B" w:rsidRDefault="00B6534B" w:rsidP="00B6534B">
      <w:r>
        <w:t>191.7280</w:t>
      </w:r>
      <w:r>
        <w:tab/>
        <w:t>2.025e0</w:t>
      </w:r>
    </w:p>
    <w:p w14:paraId="503480D5" w14:textId="77777777" w:rsidR="00B6534B" w:rsidRDefault="00B6534B" w:rsidP="00B6534B">
      <w:r>
        <w:t>191.7805</w:t>
      </w:r>
      <w:r>
        <w:tab/>
        <w:t>1.013e0</w:t>
      </w:r>
    </w:p>
    <w:p w14:paraId="093F3B55" w14:textId="77777777" w:rsidR="00B6534B" w:rsidRDefault="00B6534B" w:rsidP="00B6534B">
      <w:r>
        <w:t>191.8358</w:t>
      </w:r>
      <w:r>
        <w:tab/>
        <w:t>3.038e0</w:t>
      </w:r>
    </w:p>
    <w:p w14:paraId="59D3D816" w14:textId="77777777" w:rsidR="00B6534B" w:rsidRDefault="00B6534B" w:rsidP="00B6534B">
      <w:r>
        <w:t>191.8800</w:t>
      </w:r>
      <w:r>
        <w:tab/>
        <w:t>1.013e0</w:t>
      </w:r>
    </w:p>
    <w:p w14:paraId="2F15A447" w14:textId="77777777" w:rsidR="00B6534B" w:rsidRDefault="00B6534B" w:rsidP="00B6534B">
      <w:r>
        <w:t>191.9180</w:t>
      </w:r>
      <w:r>
        <w:tab/>
        <w:t>3.038e0</w:t>
      </w:r>
    </w:p>
    <w:p w14:paraId="6C4BFAED" w14:textId="77777777" w:rsidR="00B6534B" w:rsidRDefault="00B6534B" w:rsidP="00B6534B">
      <w:r>
        <w:t>191.9526</w:t>
      </w:r>
      <w:r>
        <w:tab/>
        <w:t>1.013e0</w:t>
      </w:r>
    </w:p>
    <w:p w14:paraId="39E64CB6" w14:textId="77777777" w:rsidR="00B6534B" w:rsidRDefault="00B6534B" w:rsidP="00B6534B">
      <w:r>
        <w:t>191.9717</w:t>
      </w:r>
      <w:r>
        <w:tab/>
        <w:t>1.013e0</w:t>
      </w:r>
    </w:p>
    <w:p w14:paraId="5319AA46" w14:textId="77777777" w:rsidR="00B6534B" w:rsidRDefault="00B6534B" w:rsidP="00B6534B">
      <w:r>
        <w:t>191.9974</w:t>
      </w:r>
      <w:r>
        <w:tab/>
        <w:t>1.013e0</w:t>
      </w:r>
    </w:p>
    <w:p w14:paraId="1AA61633" w14:textId="77777777" w:rsidR="00B6534B" w:rsidRDefault="00B6534B" w:rsidP="00B6534B">
      <w:r>
        <w:t>192.0860</w:t>
      </w:r>
      <w:r>
        <w:tab/>
        <w:t>2.025e0</w:t>
      </w:r>
    </w:p>
    <w:p w14:paraId="70AE630A" w14:textId="77777777" w:rsidR="00B6534B" w:rsidRDefault="00B6534B" w:rsidP="00B6534B">
      <w:r>
        <w:t>192.1077</w:t>
      </w:r>
      <w:r>
        <w:tab/>
        <w:t>1.013e0</w:t>
      </w:r>
    </w:p>
    <w:p w14:paraId="6D1A5F88" w14:textId="77777777" w:rsidR="00B6534B" w:rsidRDefault="00B6534B" w:rsidP="00B6534B">
      <w:r>
        <w:t>192.1439</w:t>
      </w:r>
      <w:r>
        <w:tab/>
        <w:t>1.013e0</w:t>
      </w:r>
    </w:p>
    <w:p w14:paraId="27CFC9A3" w14:textId="77777777" w:rsidR="00B6534B" w:rsidRDefault="00B6534B" w:rsidP="00B6534B">
      <w:r>
        <w:t>192.1817</w:t>
      </w:r>
      <w:r>
        <w:tab/>
        <w:t>1.013e0</w:t>
      </w:r>
    </w:p>
    <w:p w14:paraId="697734F9" w14:textId="77777777" w:rsidR="00B6534B" w:rsidRDefault="00B6534B" w:rsidP="00B6534B">
      <w:r>
        <w:t>192.2811</w:t>
      </w:r>
      <w:r>
        <w:tab/>
        <w:t>1.013e0</w:t>
      </w:r>
    </w:p>
    <w:p w14:paraId="1D382E98" w14:textId="77777777" w:rsidR="00B6534B" w:rsidRDefault="00B6534B" w:rsidP="00B6534B">
      <w:r>
        <w:t>192.3357</w:t>
      </w:r>
      <w:r>
        <w:tab/>
        <w:t>1.013e0</w:t>
      </w:r>
    </w:p>
    <w:p w14:paraId="0F60338C" w14:textId="77777777" w:rsidR="00B6534B" w:rsidRDefault="00B6534B" w:rsidP="00B6534B">
      <w:r>
        <w:t>192.3637</w:t>
      </w:r>
      <w:r>
        <w:tab/>
        <w:t>2.025e0</w:t>
      </w:r>
    </w:p>
    <w:p w14:paraId="78A6296B" w14:textId="77777777" w:rsidR="00B6534B" w:rsidRDefault="00B6534B" w:rsidP="00B6534B">
      <w:r>
        <w:t>192.3981</w:t>
      </w:r>
      <w:r>
        <w:tab/>
        <w:t>3.038e0</w:t>
      </w:r>
    </w:p>
    <w:p w14:paraId="198FEA7B" w14:textId="77777777" w:rsidR="00B6534B" w:rsidRDefault="00B6534B" w:rsidP="00B6534B">
      <w:r>
        <w:t>192.4761</w:t>
      </w:r>
      <w:r>
        <w:tab/>
        <w:t>1.013e0</w:t>
      </w:r>
    </w:p>
    <w:p w14:paraId="412326DB" w14:textId="77777777" w:rsidR="00B6534B" w:rsidRDefault="00B6534B" w:rsidP="00B6534B">
      <w:r>
        <w:t>192.5166</w:t>
      </w:r>
      <w:r>
        <w:tab/>
        <w:t>1.013e0</w:t>
      </w:r>
    </w:p>
    <w:p w14:paraId="7C9685E8" w14:textId="77777777" w:rsidR="00B6534B" w:rsidRDefault="00B6534B" w:rsidP="00B6534B">
      <w:r>
        <w:t>192.5603</w:t>
      </w:r>
      <w:r>
        <w:tab/>
        <w:t>1.013e0</w:t>
      </w:r>
    </w:p>
    <w:p w14:paraId="359C1A21" w14:textId="77777777" w:rsidR="00B6534B" w:rsidRDefault="00B6534B" w:rsidP="00B6534B">
      <w:r>
        <w:t>192.6995</w:t>
      </w:r>
      <w:r>
        <w:tab/>
        <w:t>2.025e0</w:t>
      </w:r>
    </w:p>
    <w:p w14:paraId="40A33FC7" w14:textId="77777777" w:rsidR="00B6534B" w:rsidRDefault="00B6534B" w:rsidP="00B6534B">
      <w:r>
        <w:t>192.8008</w:t>
      </w:r>
      <w:r>
        <w:tab/>
        <w:t>3.038e0</w:t>
      </w:r>
    </w:p>
    <w:p w14:paraId="51D27C53" w14:textId="77777777" w:rsidR="00B6534B" w:rsidRDefault="00B6534B" w:rsidP="00B6534B">
      <w:r>
        <w:t>192.8551</w:t>
      </w:r>
      <w:r>
        <w:tab/>
        <w:t>2.025e0</w:t>
      </w:r>
    </w:p>
    <w:p w14:paraId="12F85D7D" w14:textId="77777777" w:rsidR="00B6534B" w:rsidRDefault="00B6534B" w:rsidP="00B6534B">
      <w:r>
        <w:t>193.0091</w:t>
      </w:r>
      <w:r>
        <w:tab/>
        <w:t>2.025e0</w:t>
      </w:r>
    </w:p>
    <w:p w14:paraId="5D273603" w14:textId="77777777" w:rsidR="00B6534B" w:rsidRDefault="00B6534B" w:rsidP="00B6534B">
      <w:r>
        <w:t>193.0583</w:t>
      </w:r>
      <w:r>
        <w:tab/>
        <w:t>1.013e0</w:t>
      </w:r>
    </w:p>
    <w:p w14:paraId="444FF45F" w14:textId="77777777" w:rsidR="00B6534B" w:rsidRDefault="00B6534B" w:rsidP="00B6534B">
      <w:r>
        <w:t>193.1342</w:t>
      </w:r>
      <w:r>
        <w:tab/>
        <w:t>2.025e0</w:t>
      </w:r>
    </w:p>
    <w:p w14:paraId="4A5EADD6" w14:textId="77777777" w:rsidR="00B6534B" w:rsidRDefault="00B6534B" w:rsidP="00B6534B">
      <w:r>
        <w:t>193.1712</w:t>
      </w:r>
      <w:r>
        <w:tab/>
        <w:t>2.025e0</w:t>
      </w:r>
    </w:p>
    <w:p w14:paraId="2D3FD5F7" w14:textId="77777777" w:rsidR="00B6534B" w:rsidRDefault="00B6534B" w:rsidP="00B6534B">
      <w:r>
        <w:t>193.2392</w:t>
      </w:r>
      <w:r>
        <w:tab/>
        <w:t>4.051e0</w:t>
      </w:r>
    </w:p>
    <w:p w14:paraId="05003BCD" w14:textId="77777777" w:rsidR="00B6534B" w:rsidRDefault="00B6534B" w:rsidP="00B6534B">
      <w:r>
        <w:t>193.2846</w:t>
      </w:r>
      <w:r>
        <w:tab/>
        <w:t>1.013e0</w:t>
      </w:r>
    </w:p>
    <w:p w14:paraId="7502DD7E" w14:textId="77777777" w:rsidR="00B6534B" w:rsidRDefault="00B6534B" w:rsidP="00B6534B">
      <w:r>
        <w:t>193.3045</w:t>
      </w:r>
      <w:r>
        <w:tab/>
        <w:t>2.025e0</w:t>
      </w:r>
    </w:p>
    <w:p w14:paraId="09F8298E" w14:textId="77777777" w:rsidR="00B6534B" w:rsidRDefault="00B6534B" w:rsidP="00B6534B">
      <w:r>
        <w:t>193.3879</w:t>
      </w:r>
      <w:r>
        <w:tab/>
        <w:t>1.013e0</w:t>
      </w:r>
    </w:p>
    <w:p w14:paraId="105EECF4" w14:textId="77777777" w:rsidR="00B6534B" w:rsidRDefault="00B6534B" w:rsidP="00B6534B">
      <w:r>
        <w:t>193.4241</w:t>
      </w:r>
      <w:r>
        <w:tab/>
        <w:t>1.013e0</w:t>
      </w:r>
    </w:p>
    <w:p w14:paraId="24B5013E" w14:textId="77777777" w:rsidR="00B6534B" w:rsidRDefault="00B6534B" w:rsidP="00B6534B">
      <w:r>
        <w:t>193.4875</w:t>
      </w:r>
      <w:r>
        <w:tab/>
        <w:t>1.013e0</w:t>
      </w:r>
    </w:p>
    <w:p w14:paraId="4EFD6EA1" w14:textId="77777777" w:rsidR="00B6534B" w:rsidRDefault="00B6534B" w:rsidP="00B6534B">
      <w:r>
        <w:t>193.5275</w:t>
      </w:r>
      <w:r>
        <w:tab/>
        <w:t>1.013e0</w:t>
      </w:r>
    </w:p>
    <w:p w14:paraId="6B89FEC9" w14:textId="77777777" w:rsidR="00B6534B" w:rsidRDefault="00B6534B" w:rsidP="00B6534B">
      <w:r>
        <w:t>193.5574</w:t>
      </w:r>
      <w:r>
        <w:tab/>
        <w:t>2.146e0</w:t>
      </w:r>
    </w:p>
    <w:p w14:paraId="28005F3B" w14:textId="77777777" w:rsidR="00B6534B" w:rsidRDefault="00B6534B" w:rsidP="00B6534B">
      <w:r>
        <w:t>193.5981</w:t>
      </w:r>
      <w:r>
        <w:tab/>
        <w:t>1.013e0</w:t>
      </w:r>
    </w:p>
    <w:p w14:paraId="315217CD" w14:textId="77777777" w:rsidR="00B6534B" w:rsidRDefault="00B6534B" w:rsidP="00B6534B">
      <w:r>
        <w:t>193.6497</w:t>
      </w:r>
      <w:r>
        <w:tab/>
        <w:t>1.013e0</w:t>
      </w:r>
    </w:p>
    <w:p w14:paraId="3567E43F" w14:textId="77777777" w:rsidR="00B6534B" w:rsidRDefault="00B6534B" w:rsidP="00B6534B">
      <w:r>
        <w:t>193.7667</w:t>
      </w:r>
      <w:r>
        <w:tab/>
        <w:t>2.025e0</w:t>
      </w:r>
    </w:p>
    <w:p w14:paraId="6DAC1761" w14:textId="77777777" w:rsidR="00B6534B" w:rsidRDefault="00B6534B" w:rsidP="00B6534B">
      <w:r>
        <w:t>193.8304</w:t>
      </w:r>
      <w:r>
        <w:tab/>
        <w:t>4.051e0</w:t>
      </w:r>
    </w:p>
    <w:p w14:paraId="7E09E3EA" w14:textId="77777777" w:rsidR="00B6534B" w:rsidRDefault="00B6534B" w:rsidP="00B6534B">
      <w:r>
        <w:t>193.9139</w:t>
      </w:r>
      <w:r>
        <w:tab/>
        <w:t>4.051e0</w:t>
      </w:r>
    </w:p>
    <w:p w14:paraId="5C7975A0" w14:textId="77777777" w:rsidR="00B6534B" w:rsidRDefault="00B6534B" w:rsidP="00B6534B">
      <w:r>
        <w:t>193.9499</w:t>
      </w:r>
      <w:r>
        <w:tab/>
        <w:t>1.013e0</w:t>
      </w:r>
    </w:p>
    <w:p w14:paraId="3AA27170" w14:textId="77777777" w:rsidR="00B6534B" w:rsidRDefault="00B6534B" w:rsidP="00B6534B">
      <w:r>
        <w:t>193.9682</w:t>
      </w:r>
      <w:r>
        <w:tab/>
        <w:t>1.013e0</w:t>
      </w:r>
    </w:p>
    <w:p w14:paraId="04E6A843" w14:textId="77777777" w:rsidR="00B6534B" w:rsidRDefault="00B6534B" w:rsidP="00B6534B">
      <w:r>
        <w:t>194.0201</w:t>
      </w:r>
      <w:r>
        <w:tab/>
        <w:t>2.025e0</w:t>
      </w:r>
    </w:p>
    <w:p w14:paraId="1FD1CC43" w14:textId="77777777" w:rsidR="00B6534B" w:rsidRDefault="00B6534B" w:rsidP="00B6534B">
      <w:r>
        <w:t>194.1135</w:t>
      </w:r>
      <w:r>
        <w:tab/>
        <w:t>4.051e0</w:t>
      </w:r>
    </w:p>
    <w:p w14:paraId="4E95E97A" w14:textId="77777777" w:rsidR="00B6534B" w:rsidRDefault="00B6534B" w:rsidP="00B6534B">
      <w:r>
        <w:t>194.1660</w:t>
      </w:r>
      <w:r>
        <w:tab/>
        <w:t>2.025e0</w:t>
      </w:r>
    </w:p>
    <w:p w14:paraId="682ABD91" w14:textId="77777777" w:rsidR="00B6534B" w:rsidRDefault="00B6534B" w:rsidP="00B6534B">
      <w:r>
        <w:t>194.2423</w:t>
      </w:r>
      <w:r>
        <w:tab/>
        <w:t>1.013e0</w:t>
      </w:r>
    </w:p>
    <w:p w14:paraId="4AB7521F" w14:textId="77777777" w:rsidR="00B6534B" w:rsidRDefault="00B6534B" w:rsidP="00B6534B">
      <w:r>
        <w:t>194.2894</w:t>
      </w:r>
      <w:r>
        <w:tab/>
        <w:t>1.013e0</w:t>
      </w:r>
    </w:p>
    <w:p w14:paraId="75D63F0F" w14:textId="77777777" w:rsidR="00B6534B" w:rsidRDefault="00B6534B" w:rsidP="00B6534B">
      <w:r>
        <w:t>194.3512</w:t>
      </w:r>
      <w:r>
        <w:tab/>
        <w:t>2.025e0</w:t>
      </w:r>
    </w:p>
    <w:p w14:paraId="373E0D73" w14:textId="77777777" w:rsidR="00B6534B" w:rsidRDefault="00B6534B" w:rsidP="00B6534B">
      <w:r>
        <w:t>194.3907</w:t>
      </w:r>
      <w:r>
        <w:tab/>
        <w:t>3.038e0</w:t>
      </w:r>
    </w:p>
    <w:p w14:paraId="6296B6F0" w14:textId="77777777" w:rsidR="00B6534B" w:rsidRDefault="00B6534B" w:rsidP="00B6534B">
      <w:r>
        <w:t>194.4492</w:t>
      </w:r>
      <w:r>
        <w:tab/>
        <w:t>1.013e0</w:t>
      </w:r>
    </w:p>
    <w:p w14:paraId="4AF4FDF0" w14:textId="77777777" w:rsidR="00B6534B" w:rsidRDefault="00B6534B" w:rsidP="00B6534B">
      <w:r>
        <w:t>194.5050</w:t>
      </w:r>
      <w:r>
        <w:tab/>
        <w:t>1.013e0</w:t>
      </w:r>
    </w:p>
    <w:p w14:paraId="33BEB77B" w14:textId="77777777" w:rsidR="00B6534B" w:rsidRDefault="00B6534B" w:rsidP="00B6534B">
      <w:r>
        <w:t>194.6127</w:t>
      </w:r>
      <w:r>
        <w:tab/>
        <w:t>1.013e0</w:t>
      </w:r>
    </w:p>
    <w:p w14:paraId="3691B49D" w14:textId="77777777" w:rsidR="00B6534B" w:rsidRDefault="00B6534B" w:rsidP="00B6534B">
      <w:r>
        <w:t>194.6345</w:t>
      </w:r>
      <w:r>
        <w:tab/>
        <w:t>1.013e0</w:t>
      </w:r>
    </w:p>
    <w:p w14:paraId="0ECAB717" w14:textId="77777777" w:rsidR="00B6534B" w:rsidRDefault="00B6534B" w:rsidP="00B6534B">
      <w:r>
        <w:t>194.6788</w:t>
      </w:r>
      <w:r>
        <w:tab/>
        <w:t>1.013e0</w:t>
      </w:r>
    </w:p>
    <w:p w14:paraId="11DEAED9" w14:textId="77777777" w:rsidR="00B6534B" w:rsidRDefault="00B6534B" w:rsidP="00B6534B">
      <w:r>
        <w:t>194.7054</w:t>
      </w:r>
      <w:r>
        <w:tab/>
        <w:t>1.013e0</w:t>
      </w:r>
    </w:p>
    <w:p w14:paraId="26E664DE" w14:textId="77777777" w:rsidR="00B6534B" w:rsidRDefault="00B6534B" w:rsidP="00B6534B">
      <w:r>
        <w:t>194.7861</w:t>
      </w:r>
      <w:r>
        <w:tab/>
        <w:t>2.025e0</w:t>
      </w:r>
    </w:p>
    <w:p w14:paraId="6FB86EAA" w14:textId="77777777" w:rsidR="00B6534B" w:rsidRDefault="00B6534B" w:rsidP="00B6534B">
      <w:r>
        <w:t>194.8161</w:t>
      </w:r>
      <w:r>
        <w:tab/>
        <w:t>2.025e0</w:t>
      </w:r>
    </w:p>
    <w:p w14:paraId="117A5DAE" w14:textId="77777777" w:rsidR="00B6534B" w:rsidRDefault="00B6534B" w:rsidP="00B6534B">
      <w:r>
        <w:t>194.9161</w:t>
      </w:r>
      <w:r>
        <w:tab/>
        <w:t>1.013e0</w:t>
      </w:r>
    </w:p>
    <w:p w14:paraId="1E68A1AC" w14:textId="77777777" w:rsidR="00B6534B" w:rsidRDefault="00B6534B" w:rsidP="00B6534B">
      <w:r>
        <w:t>194.9455</w:t>
      </w:r>
      <w:r>
        <w:tab/>
        <w:t>1.013e0</w:t>
      </w:r>
    </w:p>
    <w:p w14:paraId="2F0F0593" w14:textId="77777777" w:rsidR="00B6534B" w:rsidRDefault="00B6534B" w:rsidP="00B6534B">
      <w:r>
        <w:t>195.0161</w:t>
      </w:r>
      <w:r>
        <w:tab/>
        <w:t>1.013e0</w:t>
      </w:r>
    </w:p>
    <w:p w14:paraId="6E5593D1" w14:textId="77777777" w:rsidR="00B6534B" w:rsidRDefault="00B6534B" w:rsidP="00B6534B">
      <w:r>
        <w:t>195.0344</w:t>
      </w:r>
      <w:r>
        <w:tab/>
        <w:t>1.013e0</w:t>
      </w:r>
    </w:p>
    <w:p w14:paraId="6414BAB3" w14:textId="77777777" w:rsidR="00B6534B" w:rsidRDefault="00B6534B" w:rsidP="00B6534B">
      <w:r>
        <w:t>195.0652</w:t>
      </w:r>
      <w:r>
        <w:tab/>
        <w:t>1.013e0</w:t>
      </w:r>
    </w:p>
    <w:p w14:paraId="0A4B55F3" w14:textId="77777777" w:rsidR="00B6534B" w:rsidRDefault="00B6534B" w:rsidP="00B6534B">
      <w:r>
        <w:t>195.0979</w:t>
      </w:r>
      <w:r>
        <w:tab/>
        <w:t>1.013e0</w:t>
      </w:r>
    </w:p>
    <w:p w14:paraId="072CF47E" w14:textId="77777777" w:rsidR="00B6534B" w:rsidRDefault="00B6534B" w:rsidP="00B6534B">
      <w:r>
        <w:t>195.1833</w:t>
      </w:r>
      <w:r>
        <w:tab/>
        <w:t>1.013e0</w:t>
      </w:r>
    </w:p>
    <w:p w14:paraId="62AC3580" w14:textId="77777777" w:rsidR="00B6534B" w:rsidRDefault="00B6534B" w:rsidP="00B6534B">
      <w:r>
        <w:t>195.2106</w:t>
      </w:r>
      <w:r>
        <w:tab/>
        <w:t>3.038e0</w:t>
      </w:r>
    </w:p>
    <w:p w14:paraId="038D6464" w14:textId="77777777" w:rsidR="00B6534B" w:rsidRDefault="00B6534B" w:rsidP="00B6534B">
      <w:r>
        <w:t>195.2516</w:t>
      </w:r>
      <w:r>
        <w:tab/>
        <w:t>3.038e0</w:t>
      </w:r>
    </w:p>
    <w:p w14:paraId="62511197" w14:textId="77777777" w:rsidR="00B6534B" w:rsidRDefault="00B6534B" w:rsidP="00B6534B">
      <w:r>
        <w:t>195.2834</w:t>
      </w:r>
      <w:r>
        <w:tab/>
        <w:t>1.013e0</w:t>
      </w:r>
    </w:p>
    <w:p w14:paraId="5B1CAFB6" w14:textId="77777777" w:rsidR="00B6534B" w:rsidRDefault="00B6534B" w:rsidP="00B6534B">
      <w:r>
        <w:t>195.3397</w:t>
      </w:r>
      <w:r>
        <w:tab/>
        <w:t>1.013e0</w:t>
      </w:r>
    </w:p>
    <w:p w14:paraId="768DBB7F" w14:textId="77777777" w:rsidR="00B6534B" w:rsidRDefault="00B6534B" w:rsidP="00B6534B">
      <w:r>
        <w:t>195.3966</w:t>
      </w:r>
      <w:r>
        <w:tab/>
        <w:t>2.025e0</w:t>
      </w:r>
    </w:p>
    <w:p w14:paraId="365EE3EF" w14:textId="77777777" w:rsidR="00B6534B" w:rsidRDefault="00B6534B" w:rsidP="00B6534B">
      <w:r>
        <w:t>195.4216</w:t>
      </w:r>
      <w:r>
        <w:tab/>
        <w:t>1.013e0</w:t>
      </w:r>
    </w:p>
    <w:p w14:paraId="715B17C5" w14:textId="77777777" w:rsidR="00B6534B" w:rsidRDefault="00B6534B" w:rsidP="00B6534B">
      <w:r>
        <w:t>195.4634</w:t>
      </w:r>
      <w:r>
        <w:tab/>
        <w:t>2.025e0</w:t>
      </w:r>
    </w:p>
    <w:p w14:paraId="4EABD980" w14:textId="77777777" w:rsidR="00B6534B" w:rsidRDefault="00B6534B" w:rsidP="00B6534B">
      <w:r>
        <w:t>195.4837</w:t>
      </w:r>
      <w:r>
        <w:tab/>
        <w:t>1.013e0</w:t>
      </w:r>
    </w:p>
    <w:p w14:paraId="31C3E3EF" w14:textId="77777777" w:rsidR="00B6534B" w:rsidRDefault="00B6534B" w:rsidP="00B6534B">
      <w:r>
        <w:t>195.5471</w:t>
      </w:r>
      <w:r>
        <w:tab/>
        <w:t>1.013e0</w:t>
      </w:r>
    </w:p>
    <w:p w14:paraId="430C18E6" w14:textId="77777777" w:rsidR="00B6534B" w:rsidRDefault="00B6534B" w:rsidP="00B6534B">
      <w:r>
        <w:t>195.5920</w:t>
      </w:r>
      <w:r>
        <w:tab/>
        <w:t>2.025e0</w:t>
      </w:r>
    </w:p>
    <w:p w14:paraId="4223F790" w14:textId="77777777" w:rsidR="00B6534B" w:rsidRDefault="00B6534B" w:rsidP="00B6534B">
      <w:r>
        <w:t>195.6399</w:t>
      </w:r>
      <w:r>
        <w:tab/>
        <w:t>1.013e0</w:t>
      </w:r>
    </w:p>
    <w:p w14:paraId="78DD1824" w14:textId="77777777" w:rsidR="00B6534B" w:rsidRDefault="00B6534B" w:rsidP="00B6534B">
      <w:r>
        <w:t>195.6945</w:t>
      </w:r>
      <w:r>
        <w:tab/>
        <w:t>2.025e0</w:t>
      </w:r>
    </w:p>
    <w:p w14:paraId="54F40C32" w14:textId="77777777" w:rsidR="00B6534B" w:rsidRDefault="00B6534B" w:rsidP="00B6534B">
      <w:r>
        <w:t>195.7627</w:t>
      </w:r>
      <w:r>
        <w:tab/>
        <w:t>3.038e0</w:t>
      </w:r>
    </w:p>
    <w:p w14:paraId="3184C264" w14:textId="77777777" w:rsidR="00B6534B" w:rsidRDefault="00B6534B" w:rsidP="00B6534B">
      <w:r>
        <w:t>195.8337</w:t>
      </w:r>
      <w:r>
        <w:tab/>
        <w:t>2.025e0</w:t>
      </w:r>
    </w:p>
    <w:p w14:paraId="4D224334" w14:textId="77777777" w:rsidR="00B6534B" w:rsidRDefault="00B6534B" w:rsidP="00B6534B">
      <w:r>
        <w:t>195.9002</w:t>
      </w:r>
      <w:r>
        <w:tab/>
        <w:t>2.025e0</w:t>
      </w:r>
    </w:p>
    <w:p w14:paraId="367909AB" w14:textId="77777777" w:rsidR="00B6534B" w:rsidRDefault="00B6534B" w:rsidP="00B6534B">
      <w:r>
        <w:t>195.9260</w:t>
      </w:r>
      <w:r>
        <w:tab/>
        <w:t>1.013e0</w:t>
      </w:r>
    </w:p>
    <w:p w14:paraId="5C74AE8D" w14:textId="77777777" w:rsidR="00B6534B" w:rsidRDefault="00B6534B" w:rsidP="00B6534B">
      <w:r>
        <w:t>195.9966</w:t>
      </w:r>
      <w:r>
        <w:tab/>
        <w:t>2.025e0</w:t>
      </w:r>
    </w:p>
    <w:p w14:paraId="0359315E" w14:textId="77777777" w:rsidR="00B6534B" w:rsidRDefault="00B6534B" w:rsidP="00B6534B">
      <w:r>
        <w:t>196.0192</w:t>
      </w:r>
      <w:r>
        <w:tab/>
        <w:t>1.013e0</w:t>
      </w:r>
    </w:p>
    <w:p w14:paraId="0FC783F8" w14:textId="77777777" w:rsidR="00B6534B" w:rsidRDefault="00B6534B" w:rsidP="00B6534B">
      <w:r>
        <w:t>196.1407</w:t>
      </w:r>
      <w:r>
        <w:tab/>
        <w:t>3.038e0</w:t>
      </w:r>
    </w:p>
    <w:p w14:paraId="741E89FF" w14:textId="77777777" w:rsidR="00B6534B" w:rsidRDefault="00B6534B" w:rsidP="00B6534B">
      <w:r>
        <w:t>196.1827</w:t>
      </w:r>
      <w:r>
        <w:tab/>
        <w:t>2.025e0</w:t>
      </w:r>
    </w:p>
    <w:p w14:paraId="52A0F1B9" w14:textId="77777777" w:rsidR="00B6534B" w:rsidRDefault="00B6534B" w:rsidP="00B6534B">
      <w:r>
        <w:t>196.2170</w:t>
      </w:r>
      <w:r>
        <w:tab/>
        <w:t>1.013e0</w:t>
      </w:r>
    </w:p>
    <w:p w14:paraId="03662A3E" w14:textId="77777777" w:rsidR="00B6534B" w:rsidRDefault="00B6534B" w:rsidP="00B6534B">
      <w:r>
        <w:t>196.2488</w:t>
      </w:r>
      <w:r>
        <w:tab/>
        <w:t>3.038e0</w:t>
      </w:r>
    </w:p>
    <w:p w14:paraId="016F2C72" w14:textId="77777777" w:rsidR="00B6534B" w:rsidRDefault="00B6534B" w:rsidP="00B6534B">
      <w:r>
        <w:t>196.2836</w:t>
      </w:r>
      <w:r>
        <w:tab/>
        <w:t>1.013e0</w:t>
      </w:r>
    </w:p>
    <w:p w14:paraId="2108D36E" w14:textId="77777777" w:rsidR="00B6534B" w:rsidRDefault="00B6534B" w:rsidP="00B6534B">
      <w:r>
        <w:t>196.3391</w:t>
      </w:r>
      <w:r>
        <w:tab/>
        <w:t>1.013e0</w:t>
      </w:r>
    </w:p>
    <w:p w14:paraId="6AA3D769" w14:textId="77777777" w:rsidR="00B6534B" w:rsidRDefault="00B6534B" w:rsidP="00B6534B">
      <w:r>
        <w:t>196.3974</w:t>
      </w:r>
      <w:r>
        <w:tab/>
        <w:t>2.025e0</w:t>
      </w:r>
    </w:p>
    <w:p w14:paraId="2A8BC22E" w14:textId="77777777" w:rsidR="00B6534B" w:rsidRDefault="00B6534B" w:rsidP="00B6534B">
      <w:r>
        <w:t>196.4319</w:t>
      </w:r>
      <w:r>
        <w:tab/>
        <w:t>1.013e0</w:t>
      </w:r>
    </w:p>
    <w:p w14:paraId="4EA53793" w14:textId="77777777" w:rsidR="00B6534B" w:rsidRDefault="00B6534B" w:rsidP="00B6534B">
      <w:r>
        <w:t>196.4683</w:t>
      </w:r>
      <w:r>
        <w:tab/>
        <w:t>3.038e0</w:t>
      </w:r>
    </w:p>
    <w:p w14:paraId="3351EC94" w14:textId="77777777" w:rsidR="00B6534B" w:rsidRDefault="00B6534B" w:rsidP="00B6534B">
      <w:r>
        <w:t>196.5401</w:t>
      </w:r>
      <w:r>
        <w:tab/>
        <w:t>4.051e0</w:t>
      </w:r>
    </w:p>
    <w:p w14:paraId="68EDAC00" w14:textId="77777777" w:rsidR="00B6534B" w:rsidRDefault="00B6534B" w:rsidP="00B6534B">
      <w:r>
        <w:t>196.5832</w:t>
      </w:r>
      <w:r>
        <w:tab/>
        <w:t>2.025e0</w:t>
      </w:r>
    </w:p>
    <w:p w14:paraId="00EC6BB9" w14:textId="77777777" w:rsidR="00B6534B" w:rsidRDefault="00B6534B" w:rsidP="00B6534B">
      <w:r>
        <w:t>196.6147</w:t>
      </w:r>
      <w:r>
        <w:tab/>
        <w:t>2.025e0</w:t>
      </w:r>
    </w:p>
    <w:p w14:paraId="08ED4505" w14:textId="77777777" w:rsidR="00B6534B" w:rsidRDefault="00B6534B" w:rsidP="00B6534B">
      <w:r>
        <w:t>196.6452</w:t>
      </w:r>
      <w:r>
        <w:tab/>
        <w:t>1.013e0</w:t>
      </w:r>
    </w:p>
    <w:p w14:paraId="117D75C3" w14:textId="77777777" w:rsidR="00B6534B" w:rsidRDefault="00B6534B" w:rsidP="00B6534B">
      <w:r>
        <w:t>196.7764</w:t>
      </w:r>
      <w:r>
        <w:tab/>
        <w:t>3.038e0</w:t>
      </w:r>
    </w:p>
    <w:p w14:paraId="151B6783" w14:textId="77777777" w:rsidR="00B6534B" w:rsidRDefault="00B6534B" w:rsidP="00B6534B">
      <w:r>
        <w:t>196.8348</w:t>
      </w:r>
      <w:r>
        <w:tab/>
        <w:t>2.025e0</w:t>
      </w:r>
    </w:p>
    <w:p w14:paraId="575EC81F" w14:textId="77777777" w:rsidR="00B6534B" w:rsidRDefault="00B6534B" w:rsidP="00B6534B">
      <w:r>
        <w:t>196.9085</w:t>
      </w:r>
      <w:r>
        <w:tab/>
        <w:t>3.038e0</w:t>
      </w:r>
    </w:p>
    <w:p w14:paraId="6A301FF1" w14:textId="77777777" w:rsidR="00B6534B" w:rsidRDefault="00B6534B" w:rsidP="00B6534B">
      <w:r>
        <w:t>196.9614</w:t>
      </w:r>
      <w:r>
        <w:tab/>
        <w:t>1.013e0</w:t>
      </w:r>
    </w:p>
    <w:p w14:paraId="53465E6E" w14:textId="77777777" w:rsidR="00B6534B" w:rsidRDefault="00B6534B" w:rsidP="00B6534B">
      <w:r>
        <w:t>197.0044</w:t>
      </w:r>
      <w:r>
        <w:tab/>
        <w:t>2.025e0</w:t>
      </w:r>
    </w:p>
    <w:p w14:paraId="4DA181CB" w14:textId="77777777" w:rsidR="00B6534B" w:rsidRDefault="00B6534B" w:rsidP="00B6534B">
      <w:r>
        <w:t>197.0422</w:t>
      </w:r>
      <w:r>
        <w:tab/>
        <w:t>3.038e0</w:t>
      </w:r>
    </w:p>
    <w:p w14:paraId="47FD2ECC" w14:textId="77777777" w:rsidR="00B6534B" w:rsidRDefault="00B6534B" w:rsidP="00B6534B">
      <w:r>
        <w:t>197.0701</w:t>
      </w:r>
      <w:r>
        <w:tab/>
        <w:t>1.013e0</w:t>
      </w:r>
    </w:p>
    <w:p w14:paraId="56F93115" w14:textId="77777777" w:rsidR="00B6534B" w:rsidRDefault="00B6534B" w:rsidP="00B6534B">
      <w:r>
        <w:t>197.1079</w:t>
      </w:r>
      <w:r>
        <w:tab/>
        <w:t>3.038e0</w:t>
      </w:r>
    </w:p>
    <w:p w14:paraId="30DCDED4" w14:textId="77777777" w:rsidR="00B6534B" w:rsidRDefault="00B6534B" w:rsidP="00B6534B">
      <w:r>
        <w:t>197.2094</w:t>
      </w:r>
      <w:r>
        <w:tab/>
        <w:t>2.025e0</w:t>
      </w:r>
    </w:p>
    <w:p w14:paraId="245D2995" w14:textId="77777777" w:rsidR="00B6534B" w:rsidRDefault="00B6534B" w:rsidP="00B6534B">
      <w:r>
        <w:t>197.2800</w:t>
      </w:r>
      <w:r>
        <w:tab/>
        <w:t>4.051e0</w:t>
      </w:r>
    </w:p>
    <w:p w14:paraId="2511064F" w14:textId="77777777" w:rsidR="00B6534B" w:rsidRDefault="00B6534B" w:rsidP="00B6534B">
      <w:r>
        <w:t>197.3201</w:t>
      </w:r>
      <w:r>
        <w:tab/>
        <w:t>2.025e0</w:t>
      </w:r>
    </w:p>
    <w:p w14:paraId="192BBBA0" w14:textId="77777777" w:rsidR="00B6534B" w:rsidRDefault="00B6534B" w:rsidP="00B6534B">
      <w:r>
        <w:t>197.4496</w:t>
      </w:r>
      <w:r>
        <w:tab/>
        <w:t>1.013e0</w:t>
      </w:r>
    </w:p>
    <w:p w14:paraId="3DC9A212" w14:textId="77777777" w:rsidR="00B6534B" w:rsidRDefault="00B6534B" w:rsidP="00B6534B">
      <w:r>
        <w:t>197.5062</w:t>
      </w:r>
      <w:r>
        <w:tab/>
        <w:t>2.025e0</w:t>
      </w:r>
    </w:p>
    <w:p w14:paraId="7B5B682C" w14:textId="77777777" w:rsidR="00B6534B" w:rsidRDefault="00B6534B" w:rsidP="00B6534B">
      <w:r>
        <w:t>197.6085</w:t>
      </w:r>
      <w:r>
        <w:tab/>
        <w:t>2.025e0</w:t>
      </w:r>
    </w:p>
    <w:p w14:paraId="7CB865CE" w14:textId="77777777" w:rsidR="00B6534B" w:rsidRDefault="00B6534B" w:rsidP="00B6534B">
      <w:r>
        <w:t>197.6815</w:t>
      </w:r>
      <w:r>
        <w:tab/>
        <w:t>1.013e0</w:t>
      </w:r>
    </w:p>
    <w:p w14:paraId="4926798F" w14:textId="77777777" w:rsidR="00B6534B" w:rsidRDefault="00B6534B" w:rsidP="00B6534B">
      <w:r>
        <w:t>197.7114</w:t>
      </w:r>
      <w:r>
        <w:tab/>
        <w:t>2.025e0</w:t>
      </w:r>
    </w:p>
    <w:p w14:paraId="6412482D" w14:textId="77777777" w:rsidR="00B6534B" w:rsidRDefault="00B6534B" w:rsidP="00B6534B">
      <w:r>
        <w:t>197.7822</w:t>
      </w:r>
      <w:r>
        <w:tab/>
        <w:t>1.013e0</w:t>
      </w:r>
    </w:p>
    <w:p w14:paraId="2C67CF66" w14:textId="77777777" w:rsidR="00B6534B" w:rsidRDefault="00B6534B" w:rsidP="00B6534B">
      <w:r>
        <w:t>197.8915</w:t>
      </w:r>
      <w:r>
        <w:tab/>
        <w:t>1.013e0</w:t>
      </w:r>
    </w:p>
    <w:p w14:paraId="258C48DC" w14:textId="77777777" w:rsidR="00B6534B" w:rsidRDefault="00B6534B" w:rsidP="00B6534B">
      <w:r>
        <w:t>197.9134</w:t>
      </w:r>
      <w:r>
        <w:tab/>
        <w:t>1.013e0</w:t>
      </w:r>
    </w:p>
    <w:p w14:paraId="11D3DA5E" w14:textId="77777777" w:rsidR="00B6534B" w:rsidRDefault="00B6534B" w:rsidP="00B6534B">
      <w:r>
        <w:t>197.9467</w:t>
      </w:r>
      <w:r>
        <w:tab/>
        <w:t>1.013e0</w:t>
      </w:r>
    </w:p>
    <w:p w14:paraId="076D15B4" w14:textId="77777777" w:rsidR="00B6534B" w:rsidRDefault="00B6534B" w:rsidP="00B6534B">
      <w:r>
        <w:t>198.0436</w:t>
      </w:r>
      <w:r>
        <w:tab/>
        <w:t>2.025e0</w:t>
      </w:r>
    </w:p>
    <w:p w14:paraId="7EE64DCA" w14:textId="77777777" w:rsidR="00B6534B" w:rsidRDefault="00B6534B" w:rsidP="00B6534B">
      <w:r>
        <w:t>198.1152</w:t>
      </w:r>
      <w:r>
        <w:tab/>
        <w:t>1.013e0</w:t>
      </w:r>
    </w:p>
    <w:p w14:paraId="64432F73" w14:textId="77777777" w:rsidR="00B6534B" w:rsidRDefault="00B6534B" w:rsidP="00B6534B">
      <w:r>
        <w:t>198.1601</w:t>
      </w:r>
      <w:r>
        <w:tab/>
        <w:t>1.013e0</w:t>
      </w:r>
    </w:p>
    <w:p w14:paraId="00802C5E" w14:textId="77777777" w:rsidR="00B6534B" w:rsidRDefault="00B6534B" w:rsidP="00B6534B">
      <w:r>
        <w:t>198.2536</w:t>
      </w:r>
      <w:r>
        <w:tab/>
        <w:t>3.038e0</w:t>
      </w:r>
    </w:p>
    <w:p w14:paraId="5032C09A" w14:textId="77777777" w:rsidR="00B6534B" w:rsidRDefault="00B6534B" w:rsidP="00B6534B">
      <w:r>
        <w:t>198.3026</w:t>
      </w:r>
      <w:r>
        <w:tab/>
        <w:t>1.013e0</w:t>
      </w:r>
    </w:p>
    <w:p w14:paraId="4613C576" w14:textId="77777777" w:rsidR="00B6534B" w:rsidRDefault="00B6534B" w:rsidP="00B6534B">
      <w:r>
        <w:t>198.3373</w:t>
      </w:r>
      <w:r>
        <w:tab/>
        <w:t>2.025e0</w:t>
      </w:r>
    </w:p>
    <w:p w14:paraId="7F8B2C49" w14:textId="77777777" w:rsidR="00B6534B" w:rsidRDefault="00B6534B" w:rsidP="00B6534B">
      <w:r>
        <w:t>198.3848</w:t>
      </w:r>
      <w:r>
        <w:tab/>
        <w:t>1.013e0</w:t>
      </w:r>
    </w:p>
    <w:p w14:paraId="192EE65B" w14:textId="77777777" w:rsidR="00B6534B" w:rsidRDefault="00B6534B" w:rsidP="00B6534B">
      <w:r>
        <w:t>198.4214</w:t>
      </w:r>
      <w:r>
        <w:tab/>
        <w:t>4.051e0</w:t>
      </w:r>
    </w:p>
    <w:p w14:paraId="3747F206" w14:textId="77777777" w:rsidR="00B6534B" w:rsidRDefault="00B6534B" w:rsidP="00B6534B">
      <w:r>
        <w:t>198.4999</w:t>
      </w:r>
      <w:r>
        <w:tab/>
        <w:t>1.013e0</w:t>
      </w:r>
    </w:p>
    <w:p w14:paraId="5E1C9629" w14:textId="77777777" w:rsidR="00B6534B" w:rsidRDefault="00B6534B" w:rsidP="00B6534B">
      <w:r>
        <w:t>198.5504</w:t>
      </w:r>
      <w:r>
        <w:tab/>
        <w:t>5.063e0</w:t>
      </w:r>
    </w:p>
    <w:p w14:paraId="09B995C3" w14:textId="77777777" w:rsidR="00B6534B" w:rsidRDefault="00B6534B" w:rsidP="00B6534B">
      <w:r>
        <w:t>198.6805</w:t>
      </w:r>
      <w:r>
        <w:tab/>
        <w:t>1.013e0</w:t>
      </w:r>
    </w:p>
    <w:p w14:paraId="2FB31EC6" w14:textId="77777777" w:rsidR="00B6534B" w:rsidRDefault="00B6534B" w:rsidP="00B6534B">
      <w:r>
        <w:t>198.7030</w:t>
      </w:r>
      <w:r>
        <w:tab/>
        <w:t>1.013e0</w:t>
      </w:r>
    </w:p>
    <w:p w14:paraId="05B06FF8" w14:textId="77777777" w:rsidR="00B6534B" w:rsidRDefault="00B6534B" w:rsidP="00B6534B">
      <w:r>
        <w:t>198.7513</w:t>
      </w:r>
      <w:r>
        <w:tab/>
        <w:t>1.013e0</w:t>
      </w:r>
    </w:p>
    <w:p w14:paraId="5CC42EFF" w14:textId="77777777" w:rsidR="00B6534B" w:rsidRDefault="00B6534B" w:rsidP="00B6534B">
      <w:r>
        <w:t>198.8037</w:t>
      </w:r>
      <w:r>
        <w:tab/>
        <w:t>1.013e0</w:t>
      </w:r>
    </w:p>
    <w:p w14:paraId="6D4BC56D" w14:textId="77777777" w:rsidR="00B6534B" w:rsidRDefault="00B6534B" w:rsidP="00B6534B">
      <w:r>
        <w:t>198.8567</w:t>
      </w:r>
      <w:r>
        <w:tab/>
        <w:t>1.013e0</w:t>
      </w:r>
    </w:p>
    <w:p w14:paraId="0EE1C9CE" w14:textId="77777777" w:rsidR="00B6534B" w:rsidRDefault="00B6534B" w:rsidP="00B6534B">
      <w:r>
        <w:t>198.8805</w:t>
      </w:r>
      <w:r>
        <w:tab/>
        <w:t>2.025e0</w:t>
      </w:r>
    </w:p>
    <w:p w14:paraId="0707AA33" w14:textId="77777777" w:rsidR="00B6534B" w:rsidRDefault="00B6534B" w:rsidP="00B6534B">
      <w:r>
        <w:t>198.9500</w:t>
      </w:r>
      <w:r>
        <w:tab/>
        <w:t>1.013e0</w:t>
      </w:r>
    </w:p>
    <w:p w14:paraId="4C190925" w14:textId="77777777" w:rsidR="00B6534B" w:rsidRDefault="00B6534B" w:rsidP="00B6534B">
      <w:r>
        <w:t>199.0305</w:t>
      </w:r>
      <w:r>
        <w:tab/>
        <w:t>2.025e0</w:t>
      </w:r>
    </w:p>
    <w:p w14:paraId="7780A721" w14:textId="77777777" w:rsidR="00B6534B" w:rsidRDefault="00B6534B" w:rsidP="00B6534B">
      <w:r>
        <w:t>199.0607</w:t>
      </w:r>
      <w:r>
        <w:tab/>
        <w:t>2.025e0</w:t>
      </w:r>
    </w:p>
    <w:p w14:paraId="1D98A343" w14:textId="77777777" w:rsidR="00B6534B" w:rsidRDefault="00B6534B" w:rsidP="00B6534B">
      <w:r>
        <w:t>199.1074</w:t>
      </w:r>
      <w:r>
        <w:tab/>
        <w:t>2.025e0</w:t>
      </w:r>
    </w:p>
    <w:p w14:paraId="03BC0800" w14:textId="77777777" w:rsidR="00B6534B" w:rsidRDefault="00B6534B" w:rsidP="00B6534B">
      <w:r>
        <w:t>199.1315</w:t>
      </w:r>
      <w:r>
        <w:tab/>
        <w:t>2.025e0</w:t>
      </w:r>
    </w:p>
    <w:p w14:paraId="5F8BA67D" w14:textId="77777777" w:rsidR="00B6534B" w:rsidRDefault="00B6534B" w:rsidP="00B6534B">
      <w:r>
        <w:t>199.1643</w:t>
      </w:r>
      <w:r>
        <w:tab/>
        <w:t>1.013e0</w:t>
      </w:r>
    </w:p>
    <w:p w14:paraId="0B7EF5FC" w14:textId="77777777" w:rsidR="00B6534B" w:rsidRDefault="00B6534B" w:rsidP="00B6534B">
      <w:r>
        <w:t>199.2430</w:t>
      </w:r>
      <w:r>
        <w:tab/>
        <w:t>1.013e0</w:t>
      </w:r>
    </w:p>
    <w:p w14:paraId="20AF7F98" w14:textId="77777777" w:rsidR="00B6534B" w:rsidRDefault="00B6534B" w:rsidP="00B6534B">
      <w:r>
        <w:t>199.2867</w:t>
      </w:r>
      <w:r>
        <w:tab/>
        <w:t>1.013e0</w:t>
      </w:r>
    </w:p>
    <w:p w14:paraId="07BEA2CB" w14:textId="77777777" w:rsidR="00B6534B" w:rsidRDefault="00B6534B" w:rsidP="00B6534B">
      <w:r>
        <w:t>199.3142</w:t>
      </w:r>
      <w:r>
        <w:tab/>
        <w:t>1.013e0</w:t>
      </w:r>
    </w:p>
    <w:p w14:paraId="3777FE8B" w14:textId="77777777" w:rsidR="00B6534B" w:rsidRDefault="00B6534B" w:rsidP="00B6534B">
      <w:r>
        <w:t>199.3399</w:t>
      </w:r>
      <w:r>
        <w:tab/>
        <w:t>1.013e0</w:t>
      </w:r>
    </w:p>
    <w:p w14:paraId="116CE833" w14:textId="77777777" w:rsidR="00B6534B" w:rsidRDefault="00B6534B" w:rsidP="00B6534B">
      <w:r>
        <w:t>199.3664</w:t>
      </w:r>
      <w:r>
        <w:tab/>
        <w:t>2.025e0</w:t>
      </w:r>
    </w:p>
    <w:p w14:paraId="1A14ADDE" w14:textId="77777777" w:rsidR="00B6534B" w:rsidRDefault="00B6534B" w:rsidP="00B6534B">
      <w:r>
        <w:t>199.4369</w:t>
      </w:r>
      <w:r>
        <w:tab/>
        <w:t>1.013e0</w:t>
      </w:r>
    </w:p>
    <w:p w14:paraId="265EE01D" w14:textId="77777777" w:rsidR="00B6534B" w:rsidRDefault="00B6534B" w:rsidP="00B6534B">
      <w:r>
        <w:t>199.4755</w:t>
      </w:r>
      <w:r>
        <w:tab/>
        <w:t>1.013e0</w:t>
      </w:r>
    </w:p>
    <w:p w14:paraId="20C8706F" w14:textId="77777777" w:rsidR="00B6534B" w:rsidRDefault="00B6534B" w:rsidP="00B6534B">
      <w:r>
        <w:t>199.5652</w:t>
      </w:r>
      <w:r>
        <w:tab/>
        <w:t>1.013e0</w:t>
      </w:r>
    </w:p>
    <w:p w14:paraId="448E1922" w14:textId="77777777" w:rsidR="00B6534B" w:rsidRDefault="00B6534B" w:rsidP="00B6534B">
      <w:r>
        <w:t>199.6235</w:t>
      </w:r>
      <w:r>
        <w:tab/>
        <w:t>7.089e0</w:t>
      </w:r>
    </w:p>
    <w:p w14:paraId="1A66F9C8" w14:textId="77777777" w:rsidR="00B6534B" w:rsidRDefault="00B6534B" w:rsidP="00B6534B">
      <w:r>
        <w:t>199.7524</w:t>
      </w:r>
      <w:r>
        <w:tab/>
        <w:t>2.025e0</w:t>
      </w:r>
    </w:p>
    <w:p w14:paraId="7B892B9E" w14:textId="77777777" w:rsidR="00B6534B" w:rsidRDefault="00B6534B" w:rsidP="00B6534B">
      <w:r>
        <w:t>199.8409</w:t>
      </w:r>
      <w:r>
        <w:tab/>
        <w:t>2.025e0</w:t>
      </w:r>
    </w:p>
    <w:p w14:paraId="585B54EB" w14:textId="77777777" w:rsidR="00B6534B" w:rsidRDefault="00B6534B" w:rsidP="00B6534B">
      <w:r>
        <w:t>199.9749</w:t>
      </w:r>
      <w:r>
        <w:tab/>
        <w:t>3.038e0</w:t>
      </w:r>
    </w:p>
    <w:p w14:paraId="42D59369" w14:textId="77777777" w:rsidR="00B6534B" w:rsidRDefault="00B6534B" w:rsidP="00B6534B">
      <w:r>
        <w:t>199.9950</w:t>
      </w:r>
      <w:r>
        <w:tab/>
        <w:t>3.171e0</w:t>
      </w:r>
    </w:p>
    <w:p w14:paraId="16850D65" w14:textId="77777777" w:rsidR="00B6534B" w:rsidRDefault="00B6534B" w:rsidP="00B6534B">
      <w:r>
        <w:t>200.0642</w:t>
      </w:r>
      <w:r>
        <w:tab/>
        <w:t>1.013e0</w:t>
      </w:r>
    </w:p>
    <w:p w14:paraId="095FA4E6" w14:textId="77777777" w:rsidR="00B6534B" w:rsidRDefault="00B6534B" w:rsidP="00B6534B">
      <w:r>
        <w:t>200.0854</w:t>
      </w:r>
      <w:r>
        <w:tab/>
        <w:t>2.025e0</w:t>
      </w:r>
    </w:p>
    <w:p w14:paraId="3545D0CA" w14:textId="77777777" w:rsidR="00B6534B" w:rsidRDefault="00B6534B" w:rsidP="00B6534B">
      <w:r>
        <w:t>200.1473</w:t>
      </w:r>
      <w:r>
        <w:tab/>
        <w:t>1.013e0</w:t>
      </w:r>
    </w:p>
    <w:p w14:paraId="5267A8ED" w14:textId="77777777" w:rsidR="00B6534B" w:rsidRDefault="00B6534B" w:rsidP="00B6534B">
      <w:r>
        <w:t>200.1663</w:t>
      </w:r>
      <w:r>
        <w:tab/>
        <w:t>1.013e0</w:t>
      </w:r>
    </w:p>
    <w:p w14:paraId="6DC87A3D" w14:textId="77777777" w:rsidR="00B6534B" w:rsidRDefault="00B6534B" w:rsidP="00B6534B">
      <w:r>
        <w:t>200.2303</w:t>
      </w:r>
      <w:r>
        <w:tab/>
        <w:t>1.013e0</w:t>
      </w:r>
    </w:p>
    <w:p w14:paraId="3F0676D0" w14:textId="77777777" w:rsidR="00B6534B" w:rsidRDefault="00B6534B" w:rsidP="00B6534B">
      <w:r>
        <w:t>200.3033</w:t>
      </w:r>
      <w:r>
        <w:tab/>
        <w:t>2.025e0</w:t>
      </w:r>
    </w:p>
    <w:p w14:paraId="7608DEC1" w14:textId="77777777" w:rsidR="00B6534B" w:rsidRDefault="00B6534B" w:rsidP="00B6534B">
      <w:r>
        <w:t>200.3691</w:t>
      </w:r>
      <w:r>
        <w:tab/>
        <w:t>4.051e0</w:t>
      </w:r>
    </w:p>
    <w:p w14:paraId="4D56801C" w14:textId="77777777" w:rsidR="00B6534B" w:rsidRDefault="00B6534B" w:rsidP="00B6534B">
      <w:r>
        <w:t>200.4481</w:t>
      </w:r>
      <w:r>
        <w:tab/>
        <w:t>1.013e0</w:t>
      </w:r>
    </w:p>
    <w:p w14:paraId="0A7D7E87" w14:textId="77777777" w:rsidR="00B6534B" w:rsidRDefault="00B6534B" w:rsidP="00B6534B">
      <w:r>
        <w:t>200.5986</w:t>
      </w:r>
      <w:r>
        <w:tab/>
        <w:t>1.013e0</w:t>
      </w:r>
    </w:p>
    <w:p w14:paraId="0B6BB80B" w14:textId="77777777" w:rsidR="00B6534B" w:rsidRDefault="00B6534B" w:rsidP="00B6534B">
      <w:r>
        <w:t>200.6249</w:t>
      </w:r>
      <w:r>
        <w:tab/>
        <w:t>1.013e0</w:t>
      </w:r>
    </w:p>
    <w:p w14:paraId="3E803DE9" w14:textId="77777777" w:rsidR="00B6534B" w:rsidRDefault="00B6534B" w:rsidP="00B6534B">
      <w:r>
        <w:t>200.6623</w:t>
      </w:r>
      <w:r>
        <w:tab/>
        <w:t>2.025e0</w:t>
      </w:r>
    </w:p>
    <w:p w14:paraId="58D3EB29" w14:textId="77777777" w:rsidR="00B6534B" w:rsidRDefault="00B6534B" w:rsidP="00B6534B">
      <w:r>
        <w:t>200.6856</w:t>
      </w:r>
      <w:r>
        <w:tab/>
        <w:t>1.013e0</w:t>
      </w:r>
    </w:p>
    <w:p w14:paraId="54F163BA" w14:textId="77777777" w:rsidR="00B6534B" w:rsidRDefault="00B6534B" w:rsidP="00B6534B">
      <w:r>
        <w:t>200.7149</w:t>
      </w:r>
      <w:r>
        <w:tab/>
        <w:t>1.013e0</w:t>
      </w:r>
    </w:p>
    <w:p w14:paraId="4B8BBC9F" w14:textId="77777777" w:rsidR="00B6534B" w:rsidRDefault="00B6534B" w:rsidP="00B6534B">
      <w:r>
        <w:t>200.7334</w:t>
      </w:r>
      <w:r>
        <w:tab/>
        <w:t>1.013e0</w:t>
      </w:r>
    </w:p>
    <w:p w14:paraId="4AD008BC" w14:textId="77777777" w:rsidR="00B6534B" w:rsidRDefault="00B6534B" w:rsidP="00B6534B">
      <w:r>
        <w:t>200.7754</w:t>
      </w:r>
      <w:r>
        <w:tab/>
        <w:t>1.013e0</w:t>
      </w:r>
    </w:p>
    <w:p w14:paraId="29EC007F" w14:textId="77777777" w:rsidR="00B6534B" w:rsidRDefault="00B6534B" w:rsidP="00B6534B">
      <w:r>
        <w:t>200.8087</w:t>
      </w:r>
      <w:r>
        <w:tab/>
        <w:t>1.013e0</w:t>
      </w:r>
    </w:p>
    <w:p w14:paraId="5DDBC6B3" w14:textId="77777777" w:rsidR="00B6534B" w:rsidRDefault="00B6534B" w:rsidP="00B6534B">
      <w:r>
        <w:t>200.8470</w:t>
      </w:r>
      <w:r>
        <w:tab/>
        <w:t>1.013e0</w:t>
      </w:r>
    </w:p>
    <w:p w14:paraId="5362B491" w14:textId="77777777" w:rsidR="00B6534B" w:rsidRDefault="00B6534B" w:rsidP="00B6534B">
      <w:r>
        <w:t>200.9333</w:t>
      </w:r>
      <w:r>
        <w:tab/>
        <w:t>3.038e0</w:t>
      </w:r>
    </w:p>
    <w:p w14:paraId="0CB5FBF7" w14:textId="77777777" w:rsidR="00B6534B" w:rsidRDefault="00B6534B" w:rsidP="00B6534B">
      <w:r>
        <w:t>200.9675</w:t>
      </w:r>
      <w:r>
        <w:tab/>
        <w:t>1.013e0</w:t>
      </w:r>
    </w:p>
    <w:p w14:paraId="3C8FEBAD" w14:textId="77777777" w:rsidR="00B6534B" w:rsidRDefault="00B6534B" w:rsidP="00B6534B">
      <w:r>
        <w:t>200.9902</w:t>
      </w:r>
      <w:r>
        <w:tab/>
        <w:t>1.013e0</w:t>
      </w:r>
    </w:p>
    <w:p w14:paraId="7851277B" w14:textId="77777777" w:rsidR="00B6534B" w:rsidRDefault="00B6534B" w:rsidP="00B6534B">
      <w:r>
        <w:t>201.0292</w:t>
      </w:r>
      <w:r>
        <w:tab/>
        <w:t>2.025e0</w:t>
      </w:r>
    </w:p>
    <w:p w14:paraId="5C649F81" w14:textId="77777777" w:rsidR="00B6534B" w:rsidRDefault="00B6534B" w:rsidP="00B6534B">
      <w:r>
        <w:t>201.0985</w:t>
      </w:r>
      <w:r>
        <w:tab/>
        <w:t>1.013e0</w:t>
      </w:r>
    </w:p>
    <w:p w14:paraId="1B480197" w14:textId="77777777" w:rsidR="00B6534B" w:rsidRDefault="00B6534B" w:rsidP="00B6534B">
      <w:r>
        <w:t>201.1371</w:t>
      </w:r>
      <w:r>
        <w:tab/>
        <w:t>2.025e0</w:t>
      </w:r>
    </w:p>
    <w:p w14:paraId="3471BCA5" w14:textId="77777777" w:rsidR="00B6534B" w:rsidRDefault="00B6534B" w:rsidP="00B6534B">
      <w:r>
        <w:t>201.2015</w:t>
      </w:r>
      <w:r>
        <w:tab/>
        <w:t>1.013e0</w:t>
      </w:r>
    </w:p>
    <w:p w14:paraId="0A5EE807" w14:textId="77777777" w:rsidR="00B6534B" w:rsidRDefault="00B6534B" w:rsidP="00B6534B">
      <w:r>
        <w:t>201.2197</w:t>
      </w:r>
      <w:r>
        <w:tab/>
        <w:t>1.013e0</w:t>
      </w:r>
    </w:p>
    <w:p w14:paraId="75F7FF19" w14:textId="77777777" w:rsidR="00B6534B" w:rsidRDefault="00B6534B" w:rsidP="00B6534B">
      <w:r>
        <w:t>201.2536</w:t>
      </w:r>
      <w:r>
        <w:tab/>
        <w:t>2.025e0</w:t>
      </w:r>
    </w:p>
    <w:p w14:paraId="460268E1" w14:textId="77777777" w:rsidR="00B6534B" w:rsidRDefault="00B6534B" w:rsidP="00B6534B">
      <w:r>
        <w:t>201.2731</w:t>
      </w:r>
      <w:r>
        <w:tab/>
        <w:t>1.013e0</w:t>
      </w:r>
    </w:p>
    <w:p w14:paraId="657E50E2" w14:textId="77777777" w:rsidR="00B6534B" w:rsidRDefault="00B6534B" w:rsidP="00B6534B">
      <w:r>
        <w:t>201.3024</w:t>
      </w:r>
      <w:r>
        <w:tab/>
        <w:t>2.025e0</w:t>
      </w:r>
    </w:p>
    <w:p w14:paraId="39F1E371" w14:textId="77777777" w:rsidR="00B6534B" w:rsidRDefault="00B6534B" w:rsidP="00B6534B">
      <w:r>
        <w:t>201.3386</w:t>
      </w:r>
      <w:r>
        <w:tab/>
        <w:t>2.025e0</w:t>
      </w:r>
    </w:p>
    <w:p w14:paraId="0FAF2AC3" w14:textId="77777777" w:rsidR="00B6534B" w:rsidRDefault="00B6534B" w:rsidP="00B6534B">
      <w:r>
        <w:t>201.4033</w:t>
      </w:r>
      <w:r>
        <w:tab/>
        <w:t>3.038e0</w:t>
      </w:r>
    </w:p>
    <w:p w14:paraId="4E0843F8" w14:textId="77777777" w:rsidR="00B6534B" w:rsidRDefault="00B6534B" w:rsidP="00B6534B">
      <w:r>
        <w:t>201.4329</w:t>
      </w:r>
      <w:r>
        <w:tab/>
        <w:t>2.025e0</w:t>
      </w:r>
    </w:p>
    <w:p w14:paraId="2E2465B9" w14:textId="77777777" w:rsidR="00B6534B" w:rsidRDefault="00B6534B" w:rsidP="00B6534B">
      <w:r>
        <w:t>201.5100</w:t>
      </w:r>
      <w:r>
        <w:tab/>
        <w:t>2.025e0</w:t>
      </w:r>
    </w:p>
    <w:p w14:paraId="455F41E0" w14:textId="77777777" w:rsidR="00B6534B" w:rsidRDefault="00B6534B" w:rsidP="00B6534B">
      <w:r>
        <w:t>201.6497</w:t>
      </w:r>
      <w:r>
        <w:tab/>
        <w:t>1.013e0</w:t>
      </w:r>
    </w:p>
    <w:p w14:paraId="726EF5C7" w14:textId="77777777" w:rsidR="00B6534B" w:rsidRDefault="00B6534B" w:rsidP="00B6534B">
      <w:r>
        <w:t>201.6949</w:t>
      </w:r>
      <w:r>
        <w:tab/>
        <w:t>1.013e0</w:t>
      </w:r>
    </w:p>
    <w:p w14:paraId="25D7D778" w14:textId="77777777" w:rsidR="00B6534B" w:rsidRDefault="00B6534B" w:rsidP="00B6534B">
      <w:r>
        <w:t>201.7679</w:t>
      </w:r>
      <w:r>
        <w:tab/>
        <w:t>3.038e0</w:t>
      </w:r>
    </w:p>
    <w:p w14:paraId="6471D9F4" w14:textId="77777777" w:rsidR="00B6534B" w:rsidRDefault="00B6534B" w:rsidP="00B6534B">
      <w:r>
        <w:t>201.7931</w:t>
      </w:r>
      <w:r>
        <w:tab/>
        <w:t>2.025e0</w:t>
      </w:r>
    </w:p>
    <w:p w14:paraId="7EC34ACA" w14:textId="77777777" w:rsidR="00B6534B" w:rsidRDefault="00B6534B" w:rsidP="00B6534B">
      <w:r>
        <w:t>201.8575</w:t>
      </w:r>
      <w:r>
        <w:tab/>
        <w:t>2.025e0</w:t>
      </w:r>
    </w:p>
    <w:p w14:paraId="25192FD4" w14:textId="77777777" w:rsidR="00B6534B" w:rsidRDefault="00B6534B" w:rsidP="00B6534B">
      <w:r>
        <w:t>201.9658</w:t>
      </w:r>
      <w:r>
        <w:tab/>
        <w:t>1.013e0</w:t>
      </w:r>
    </w:p>
    <w:p w14:paraId="524CA903" w14:textId="77777777" w:rsidR="00B6534B" w:rsidRDefault="00B6534B" w:rsidP="00B6534B">
      <w:r>
        <w:t>202.0575</w:t>
      </w:r>
      <w:r>
        <w:tab/>
        <w:t>1.013e0</w:t>
      </w:r>
    </w:p>
    <w:p w14:paraId="61FCBF7D" w14:textId="77777777" w:rsidR="00B6534B" w:rsidRDefault="00B6534B" w:rsidP="00B6534B">
      <w:r>
        <w:t>202.1021</w:t>
      </w:r>
      <w:r>
        <w:tab/>
        <w:t>1.013e0</w:t>
      </w:r>
    </w:p>
    <w:p w14:paraId="384B11BA" w14:textId="77777777" w:rsidR="00B6534B" w:rsidRDefault="00B6534B" w:rsidP="00B6534B">
      <w:r>
        <w:t>202.1293</w:t>
      </w:r>
      <w:r>
        <w:tab/>
        <w:t>2.025e0</w:t>
      </w:r>
    </w:p>
    <w:p w14:paraId="32F3D4F4" w14:textId="77777777" w:rsidR="00B6534B" w:rsidRDefault="00B6534B" w:rsidP="00B6534B">
      <w:r>
        <w:t>202.1463</w:t>
      </w:r>
      <w:r>
        <w:tab/>
        <w:t>2.025e0</w:t>
      </w:r>
    </w:p>
    <w:p w14:paraId="4F3D59F3" w14:textId="77777777" w:rsidR="00B6534B" w:rsidRDefault="00B6534B" w:rsidP="00B6534B">
      <w:r>
        <w:t>202.1931</w:t>
      </w:r>
      <w:r>
        <w:tab/>
        <w:t>1.013e0</w:t>
      </w:r>
    </w:p>
    <w:p w14:paraId="7FB099CA" w14:textId="77777777" w:rsidR="00B6534B" w:rsidRDefault="00B6534B" w:rsidP="00B6534B">
      <w:r>
        <w:t>202.3137</w:t>
      </w:r>
      <w:r>
        <w:tab/>
        <w:t>1.013e0</w:t>
      </w:r>
    </w:p>
    <w:p w14:paraId="3508C468" w14:textId="77777777" w:rsidR="00B6534B" w:rsidRDefault="00B6534B" w:rsidP="00B6534B">
      <w:r>
        <w:t>202.3597</w:t>
      </w:r>
      <w:r>
        <w:tab/>
        <w:t>2.025e0</w:t>
      </w:r>
    </w:p>
    <w:p w14:paraId="2C63A485" w14:textId="77777777" w:rsidR="00B6534B" w:rsidRDefault="00B6534B" w:rsidP="00B6534B">
      <w:r>
        <w:t>202.5750</w:t>
      </w:r>
      <w:r>
        <w:tab/>
        <w:t>2.025e0</w:t>
      </w:r>
    </w:p>
    <w:p w14:paraId="05AB5AE3" w14:textId="77777777" w:rsidR="00B6534B" w:rsidRDefault="00B6534B" w:rsidP="00B6534B">
      <w:r>
        <w:t>202.6308</w:t>
      </w:r>
      <w:r>
        <w:tab/>
        <w:t>3.038e0</w:t>
      </w:r>
    </w:p>
    <w:p w14:paraId="19CA5E67" w14:textId="77777777" w:rsidR="00B6534B" w:rsidRDefault="00B6534B" w:rsidP="00B6534B">
      <w:r>
        <w:t>202.6865</w:t>
      </w:r>
      <w:r>
        <w:tab/>
        <w:t>2.025e0</w:t>
      </w:r>
    </w:p>
    <w:p w14:paraId="03946825" w14:textId="77777777" w:rsidR="00B6534B" w:rsidRDefault="00B6534B" w:rsidP="00B6534B">
      <w:r>
        <w:t>202.7261</w:t>
      </w:r>
      <w:r>
        <w:tab/>
        <w:t>1.013e0</w:t>
      </w:r>
    </w:p>
    <w:p w14:paraId="6F6BF4EF" w14:textId="77777777" w:rsidR="00B6534B" w:rsidRDefault="00B6534B" w:rsidP="00B6534B">
      <w:r>
        <w:t>202.7564</w:t>
      </w:r>
      <w:r>
        <w:tab/>
        <w:t>1.013e0</w:t>
      </w:r>
    </w:p>
    <w:p w14:paraId="1BA05615" w14:textId="77777777" w:rsidR="00B6534B" w:rsidRDefault="00B6534B" w:rsidP="00B6534B">
      <w:r>
        <w:t>202.8016</w:t>
      </w:r>
      <w:r>
        <w:tab/>
        <w:t>1.013e0</w:t>
      </w:r>
    </w:p>
    <w:p w14:paraId="711334C6" w14:textId="77777777" w:rsidR="00B6534B" w:rsidRDefault="00B6534B" w:rsidP="00B6534B">
      <w:r>
        <w:t>202.8372</w:t>
      </w:r>
      <w:r>
        <w:tab/>
        <w:t>4.051e0</w:t>
      </w:r>
    </w:p>
    <w:p w14:paraId="08DC8545" w14:textId="77777777" w:rsidR="00B6534B" w:rsidRDefault="00B6534B" w:rsidP="00B6534B">
      <w:r>
        <w:t>202.9223</w:t>
      </w:r>
      <w:r>
        <w:tab/>
        <w:t>3.038e0</w:t>
      </w:r>
    </w:p>
    <w:p w14:paraId="0EF16CEE" w14:textId="77777777" w:rsidR="00B6534B" w:rsidRDefault="00B6534B" w:rsidP="00B6534B">
      <w:r>
        <w:t>202.9684</w:t>
      </w:r>
      <w:r>
        <w:tab/>
        <w:t>1.013e0</w:t>
      </w:r>
    </w:p>
    <w:p w14:paraId="5EEC972A" w14:textId="77777777" w:rsidR="00B6534B" w:rsidRDefault="00B6534B" w:rsidP="00B6534B">
      <w:r>
        <w:t>203.0005</w:t>
      </w:r>
      <w:r>
        <w:tab/>
        <w:t>2.025e0</w:t>
      </w:r>
    </w:p>
    <w:p w14:paraId="357002A5" w14:textId="77777777" w:rsidR="00B6534B" w:rsidRDefault="00B6534B" w:rsidP="00B6534B">
      <w:r>
        <w:t>203.0329</w:t>
      </w:r>
      <w:r>
        <w:tab/>
        <w:t>2.025e0</w:t>
      </w:r>
    </w:p>
    <w:p w14:paraId="25224C5C" w14:textId="77777777" w:rsidR="00B6534B" w:rsidRDefault="00B6534B" w:rsidP="00B6534B">
      <w:r>
        <w:t>203.0631</w:t>
      </w:r>
      <w:r>
        <w:tab/>
        <w:t>2.025e0</w:t>
      </w:r>
    </w:p>
    <w:p w14:paraId="2FD825C9" w14:textId="77777777" w:rsidR="00B6534B" w:rsidRDefault="00B6534B" w:rsidP="00B6534B">
      <w:r>
        <w:t>203.1021</w:t>
      </w:r>
      <w:r>
        <w:tab/>
        <w:t>3.038e0</w:t>
      </w:r>
    </w:p>
    <w:p w14:paraId="122E6AFC" w14:textId="77777777" w:rsidR="00B6534B" w:rsidRDefault="00B6534B" w:rsidP="00B6534B">
      <w:r>
        <w:t>203.1707</w:t>
      </w:r>
      <w:r>
        <w:tab/>
        <w:t>3.038e0</w:t>
      </w:r>
    </w:p>
    <w:p w14:paraId="19CB0CA8" w14:textId="77777777" w:rsidR="00B6534B" w:rsidRDefault="00B6534B" w:rsidP="00B6534B">
      <w:r>
        <w:t>203.2328</w:t>
      </w:r>
      <w:r>
        <w:tab/>
        <w:t>1.013e0</w:t>
      </w:r>
    </w:p>
    <w:p w14:paraId="1DB14AF8" w14:textId="77777777" w:rsidR="00B6534B" w:rsidRDefault="00B6534B" w:rsidP="00B6534B">
      <w:r>
        <w:t>203.2787</w:t>
      </w:r>
      <w:r>
        <w:tab/>
        <w:t>1.013e0</w:t>
      </w:r>
    </w:p>
    <w:p w14:paraId="3595DFF1" w14:textId="77777777" w:rsidR="00B6534B" w:rsidRDefault="00B6534B" w:rsidP="00B6534B">
      <w:r>
        <w:t>203.3731</w:t>
      </w:r>
      <w:r>
        <w:tab/>
        <w:t>1.013e0</w:t>
      </w:r>
    </w:p>
    <w:p w14:paraId="51BCDDD7" w14:textId="77777777" w:rsidR="00B6534B" w:rsidRDefault="00B6534B" w:rsidP="00B6534B">
      <w:r>
        <w:t>203.3968</w:t>
      </w:r>
      <w:r>
        <w:tab/>
        <w:t>2.025e0</w:t>
      </w:r>
    </w:p>
    <w:p w14:paraId="55977146" w14:textId="77777777" w:rsidR="00B6534B" w:rsidRDefault="00B6534B" w:rsidP="00B6534B">
      <w:r>
        <w:t>203.4613</w:t>
      </w:r>
      <w:r>
        <w:tab/>
        <w:t>1.013e0</w:t>
      </w:r>
    </w:p>
    <w:p w14:paraId="2DE1610C" w14:textId="77777777" w:rsidR="00B6534B" w:rsidRDefault="00B6534B" w:rsidP="00B6534B">
      <w:r>
        <w:t>203.4871</w:t>
      </w:r>
      <w:r>
        <w:tab/>
        <w:t>1.013e0</w:t>
      </w:r>
    </w:p>
    <w:p w14:paraId="3A54E24D" w14:textId="77777777" w:rsidR="00B6534B" w:rsidRDefault="00B6534B" w:rsidP="00B6534B">
      <w:r>
        <w:t>203.7009</w:t>
      </w:r>
      <w:r>
        <w:tab/>
        <w:t>2.025e0</w:t>
      </w:r>
    </w:p>
    <w:p w14:paraId="657A6EC0" w14:textId="77777777" w:rsidR="00B6534B" w:rsidRDefault="00B6534B" w:rsidP="00B6534B">
      <w:r>
        <w:t>203.7280</w:t>
      </w:r>
      <w:r>
        <w:tab/>
        <w:t>2.025e0</w:t>
      </w:r>
    </w:p>
    <w:p w14:paraId="24F7A03B" w14:textId="77777777" w:rsidR="00B6534B" w:rsidRDefault="00B6534B" w:rsidP="00B6534B">
      <w:r>
        <w:t>203.7526</w:t>
      </w:r>
      <w:r>
        <w:tab/>
        <w:t>1.013e0</w:t>
      </w:r>
    </w:p>
    <w:p w14:paraId="4ACAC12A" w14:textId="77777777" w:rsidR="00B6534B" w:rsidRDefault="00B6534B" w:rsidP="00B6534B">
      <w:r>
        <w:t>203.8080</w:t>
      </w:r>
      <w:r>
        <w:tab/>
        <w:t>2.025e0</w:t>
      </w:r>
    </w:p>
    <w:p w14:paraId="5F6137E8" w14:textId="77777777" w:rsidR="00B6534B" w:rsidRDefault="00B6534B" w:rsidP="00B6534B">
      <w:r>
        <w:t>203.8479</w:t>
      </w:r>
      <w:r>
        <w:tab/>
        <w:t>2.025e0</w:t>
      </w:r>
    </w:p>
    <w:p w14:paraId="2FAA9C58" w14:textId="77777777" w:rsidR="00B6534B" w:rsidRDefault="00B6534B" w:rsidP="00B6534B">
      <w:r>
        <w:t>203.9574</w:t>
      </w:r>
      <w:r>
        <w:tab/>
        <w:t>1.013e0</w:t>
      </w:r>
    </w:p>
    <w:p w14:paraId="3F3CA65F" w14:textId="77777777" w:rsidR="00B6534B" w:rsidRDefault="00B6534B" w:rsidP="00B6534B">
      <w:r>
        <w:t>204.0294</w:t>
      </w:r>
      <w:r>
        <w:tab/>
        <w:t>1.013e0</w:t>
      </w:r>
    </w:p>
    <w:p w14:paraId="14C77284" w14:textId="77777777" w:rsidR="00B6534B" w:rsidRDefault="00B6534B" w:rsidP="00B6534B">
      <w:r>
        <w:t>204.0598</w:t>
      </w:r>
      <w:r>
        <w:tab/>
        <w:t>1.013e0</w:t>
      </w:r>
    </w:p>
    <w:p w14:paraId="4280E9ED" w14:textId="77777777" w:rsidR="00B6534B" w:rsidRDefault="00B6534B" w:rsidP="00B6534B">
      <w:r>
        <w:t>204.1087</w:t>
      </w:r>
      <w:r>
        <w:tab/>
        <w:t>1.013e0</w:t>
      </w:r>
    </w:p>
    <w:p w14:paraId="669AF6DF" w14:textId="77777777" w:rsidR="00B6534B" w:rsidRDefault="00B6534B" w:rsidP="00B6534B">
      <w:r>
        <w:t>204.1548</w:t>
      </w:r>
      <w:r>
        <w:tab/>
        <w:t>1.013e0</w:t>
      </w:r>
    </w:p>
    <w:p w14:paraId="61FDB7AE" w14:textId="77777777" w:rsidR="00B6534B" w:rsidRDefault="00B6534B" w:rsidP="00B6534B">
      <w:r>
        <w:t>204.2269</w:t>
      </w:r>
      <w:r>
        <w:tab/>
        <w:t>2.025e0</w:t>
      </w:r>
    </w:p>
    <w:p w14:paraId="5D7C72EA" w14:textId="77777777" w:rsidR="00B6534B" w:rsidRDefault="00B6534B" w:rsidP="00B6534B">
      <w:r>
        <w:t>204.2768</w:t>
      </w:r>
      <w:r>
        <w:tab/>
        <w:t>1.013e0</w:t>
      </w:r>
    </w:p>
    <w:p w14:paraId="0A5159A5" w14:textId="77777777" w:rsidR="00B6534B" w:rsidRDefault="00B6534B" w:rsidP="00B6534B">
      <w:r>
        <w:t>204.3068</w:t>
      </w:r>
      <w:r>
        <w:tab/>
        <w:t>3.038e0</w:t>
      </w:r>
    </w:p>
    <w:p w14:paraId="6DE8D239" w14:textId="77777777" w:rsidR="00B6534B" w:rsidRDefault="00B6534B" w:rsidP="00B6534B">
      <w:r>
        <w:t>204.3414</w:t>
      </w:r>
      <w:r>
        <w:tab/>
        <w:t>1.013e0</w:t>
      </w:r>
    </w:p>
    <w:p w14:paraId="17D5D942" w14:textId="77777777" w:rsidR="00B6534B" w:rsidRDefault="00B6534B" w:rsidP="00B6534B">
      <w:r>
        <w:t>204.3745</w:t>
      </w:r>
      <w:r>
        <w:tab/>
        <w:t>1.013e0</w:t>
      </w:r>
    </w:p>
    <w:p w14:paraId="01FC78E5" w14:textId="77777777" w:rsidR="00B6534B" w:rsidRDefault="00B6534B" w:rsidP="00B6534B">
      <w:r>
        <w:t>204.3938</w:t>
      </w:r>
      <w:r>
        <w:tab/>
        <w:t>1.013e0</w:t>
      </w:r>
    </w:p>
    <w:p w14:paraId="4DB69A58" w14:textId="77777777" w:rsidR="00B6534B" w:rsidRDefault="00B6534B" w:rsidP="00B6534B">
      <w:r>
        <w:t>204.4465</w:t>
      </w:r>
      <w:r>
        <w:tab/>
        <w:t>1.013e0</w:t>
      </w:r>
    </w:p>
    <w:p w14:paraId="714C01CD" w14:textId="77777777" w:rsidR="00B6534B" w:rsidRDefault="00B6534B" w:rsidP="00B6534B">
      <w:r>
        <w:t>204.4927</w:t>
      </w:r>
      <w:r>
        <w:tab/>
        <w:t>2.025e0</w:t>
      </w:r>
    </w:p>
    <w:p w14:paraId="0BEE1288" w14:textId="77777777" w:rsidR="00B6534B" w:rsidRDefault="00B6534B" w:rsidP="00B6534B">
      <w:r>
        <w:t>204.5348</w:t>
      </w:r>
      <w:r>
        <w:tab/>
        <w:t>1.013e0</w:t>
      </w:r>
    </w:p>
    <w:p w14:paraId="4749A507" w14:textId="77777777" w:rsidR="00B6534B" w:rsidRDefault="00B6534B" w:rsidP="00B6534B">
      <w:r>
        <w:t>204.6405</w:t>
      </w:r>
      <w:r>
        <w:tab/>
        <w:t>1.013e0</w:t>
      </w:r>
    </w:p>
    <w:p w14:paraId="6F4CCB2B" w14:textId="77777777" w:rsidR="00B6534B" w:rsidRDefault="00B6534B" w:rsidP="00B6534B">
      <w:r>
        <w:t>204.7283</w:t>
      </w:r>
      <w:r>
        <w:tab/>
        <w:t>2.025e0</w:t>
      </w:r>
    </w:p>
    <w:p w14:paraId="701B115A" w14:textId="77777777" w:rsidR="00B6534B" w:rsidRDefault="00B6534B" w:rsidP="00B6534B">
      <w:r>
        <w:t>204.7587</w:t>
      </w:r>
      <w:r>
        <w:tab/>
        <w:t>1.013e0</w:t>
      </w:r>
    </w:p>
    <w:p w14:paraId="597596B7" w14:textId="77777777" w:rsidR="00B6534B" w:rsidRDefault="00B6534B" w:rsidP="00B6534B">
      <w:r>
        <w:t>204.8009</w:t>
      </w:r>
      <w:r>
        <w:tab/>
        <w:t>1.013e0</w:t>
      </w:r>
    </w:p>
    <w:p w14:paraId="0F23CF6A" w14:textId="77777777" w:rsidR="00B6534B" w:rsidRDefault="00B6534B" w:rsidP="00B6534B">
      <w:r>
        <w:t>204.8456</w:t>
      </w:r>
      <w:r>
        <w:tab/>
        <w:t>2.025e0</w:t>
      </w:r>
    </w:p>
    <w:p w14:paraId="6BD8BC51" w14:textId="77777777" w:rsidR="00B6534B" w:rsidRDefault="00B6534B" w:rsidP="00B6534B">
      <w:r>
        <w:t>204.8955</w:t>
      </w:r>
      <w:r>
        <w:tab/>
        <w:t>1.013e0</w:t>
      </w:r>
    </w:p>
    <w:p w14:paraId="74BD7312" w14:textId="77777777" w:rsidR="00B6534B" w:rsidRDefault="00B6534B" w:rsidP="00B6534B">
      <w:r>
        <w:t>204.9491</w:t>
      </w:r>
      <w:r>
        <w:tab/>
        <w:t>1.013e0</w:t>
      </w:r>
    </w:p>
    <w:p w14:paraId="22F47F4A" w14:textId="77777777" w:rsidR="00B6534B" w:rsidRDefault="00B6534B" w:rsidP="00B6534B">
      <w:r>
        <w:t>205.0174</w:t>
      </w:r>
      <w:r>
        <w:tab/>
        <w:t>1.013e0</w:t>
      </w:r>
    </w:p>
    <w:p w14:paraId="18C3F634" w14:textId="77777777" w:rsidR="00B6534B" w:rsidRDefault="00B6534B" w:rsidP="00B6534B">
      <w:r>
        <w:t>205.0396</w:t>
      </w:r>
      <w:r>
        <w:tab/>
        <w:t>1.013e0</w:t>
      </w:r>
    </w:p>
    <w:p w14:paraId="30C8E4D6" w14:textId="77777777" w:rsidR="00B6534B" w:rsidRDefault="00B6534B" w:rsidP="00B6534B">
      <w:r>
        <w:t>205.0877</w:t>
      </w:r>
      <w:r>
        <w:tab/>
        <w:t>2.025e0</w:t>
      </w:r>
    </w:p>
    <w:p w14:paraId="25FFA535" w14:textId="77777777" w:rsidR="00B6534B" w:rsidRDefault="00B6534B" w:rsidP="00B6534B">
      <w:r>
        <w:t>205.1331</w:t>
      </w:r>
      <w:r>
        <w:tab/>
        <w:t>2.025e0</w:t>
      </w:r>
    </w:p>
    <w:p w14:paraId="5B71B652" w14:textId="77777777" w:rsidR="00B6534B" w:rsidRDefault="00B6534B" w:rsidP="00B6534B">
      <w:r>
        <w:t>205.2245</w:t>
      </w:r>
      <w:r>
        <w:tab/>
        <w:t>2.025e0</w:t>
      </w:r>
    </w:p>
    <w:p w14:paraId="346C605A" w14:textId="77777777" w:rsidR="00B6534B" w:rsidRDefault="00B6534B" w:rsidP="00B6534B">
      <w:r>
        <w:t>205.3374</w:t>
      </w:r>
      <w:r>
        <w:tab/>
        <w:t>2.025e0</w:t>
      </w:r>
    </w:p>
    <w:p w14:paraId="3CB91A23" w14:textId="77777777" w:rsidR="00B6534B" w:rsidRDefault="00B6534B" w:rsidP="00B6534B">
      <w:r>
        <w:t>205.4890</w:t>
      </w:r>
      <w:r>
        <w:tab/>
        <w:t>1.013e0</w:t>
      </w:r>
    </w:p>
    <w:p w14:paraId="242C8875" w14:textId="77777777" w:rsidR="00B6534B" w:rsidRDefault="00B6534B" w:rsidP="00B6534B">
      <w:r>
        <w:t>205.5280</w:t>
      </w:r>
      <w:r>
        <w:tab/>
        <w:t>1.013e0</w:t>
      </w:r>
    </w:p>
    <w:p w14:paraId="5B7BBEE1" w14:textId="77777777" w:rsidR="00B6534B" w:rsidRDefault="00B6534B" w:rsidP="00B6534B">
      <w:r>
        <w:t>205.5703</w:t>
      </w:r>
      <w:r>
        <w:tab/>
        <w:t>3.038e0</w:t>
      </w:r>
    </w:p>
    <w:p w14:paraId="3556976E" w14:textId="77777777" w:rsidR="00B6534B" w:rsidRDefault="00B6534B" w:rsidP="00B6534B">
      <w:r>
        <w:t>205.6222</w:t>
      </w:r>
      <w:r>
        <w:tab/>
        <w:t>1.013e0</w:t>
      </w:r>
    </w:p>
    <w:p w14:paraId="55FC1AB2" w14:textId="77777777" w:rsidR="00B6534B" w:rsidRDefault="00B6534B" w:rsidP="00B6534B">
      <w:r>
        <w:t>205.6552</w:t>
      </w:r>
      <w:r>
        <w:tab/>
        <w:t>2.025e0</w:t>
      </w:r>
    </w:p>
    <w:p w14:paraId="4399004C" w14:textId="77777777" w:rsidR="00B6534B" w:rsidRDefault="00B6534B" w:rsidP="00B6534B">
      <w:r>
        <w:t>205.7183</w:t>
      </w:r>
      <w:r>
        <w:tab/>
        <w:t>1.013e0</w:t>
      </w:r>
    </w:p>
    <w:p w14:paraId="5FAD3115" w14:textId="77777777" w:rsidR="00B6534B" w:rsidRDefault="00B6534B" w:rsidP="00B6534B">
      <w:r>
        <w:t>205.7907</w:t>
      </w:r>
      <w:r>
        <w:tab/>
        <w:t>2.025e0</w:t>
      </w:r>
    </w:p>
    <w:p w14:paraId="1240EBCB" w14:textId="77777777" w:rsidR="00B6534B" w:rsidRDefault="00B6534B" w:rsidP="00B6534B">
      <w:r>
        <w:t>205.8201</w:t>
      </w:r>
      <w:r>
        <w:tab/>
        <w:t>1.013e0</w:t>
      </w:r>
    </w:p>
    <w:p w14:paraId="5FA27335" w14:textId="77777777" w:rsidR="00B6534B" w:rsidRDefault="00B6534B" w:rsidP="00B6534B">
      <w:r>
        <w:t>205.8739</w:t>
      </w:r>
      <w:r>
        <w:tab/>
        <w:t>1.013e0</w:t>
      </w:r>
    </w:p>
    <w:p w14:paraId="762A9563" w14:textId="77777777" w:rsidR="00B6534B" w:rsidRDefault="00B6534B" w:rsidP="00B6534B">
      <w:r>
        <w:t>205.9006</w:t>
      </w:r>
      <w:r>
        <w:tab/>
        <w:t>1.013e0</w:t>
      </w:r>
    </w:p>
    <w:p w14:paraId="5AB1EEB3" w14:textId="77777777" w:rsidR="00B6534B" w:rsidRDefault="00B6534B" w:rsidP="00B6534B">
      <w:r>
        <w:t>205.9424</w:t>
      </w:r>
      <w:r>
        <w:tab/>
        <w:t>2.025e0</w:t>
      </w:r>
    </w:p>
    <w:p w14:paraId="771F2D0E" w14:textId="77777777" w:rsidR="00B6534B" w:rsidRDefault="00B6534B" w:rsidP="00B6534B">
      <w:r>
        <w:t>205.9998</w:t>
      </w:r>
      <w:r>
        <w:tab/>
        <w:t>1.013e0</w:t>
      </w:r>
    </w:p>
    <w:p w14:paraId="02105EBC" w14:textId="77777777" w:rsidR="00B6534B" w:rsidRDefault="00B6534B" w:rsidP="00B6534B">
      <w:r>
        <w:t>206.0341</w:t>
      </w:r>
      <w:r>
        <w:tab/>
        <w:t>2.025e0</w:t>
      </w:r>
    </w:p>
    <w:p w14:paraId="490F1475" w14:textId="77777777" w:rsidR="00B6534B" w:rsidRDefault="00B6534B" w:rsidP="00B6534B">
      <w:r>
        <w:t>206.0590</w:t>
      </w:r>
      <w:r>
        <w:tab/>
        <w:t>2.025e0</w:t>
      </w:r>
    </w:p>
    <w:p w14:paraId="6290B541" w14:textId="77777777" w:rsidR="00B6534B" w:rsidRDefault="00B6534B" w:rsidP="00B6534B">
      <w:r>
        <w:t>206.1183</w:t>
      </w:r>
      <w:r>
        <w:tab/>
        <w:t>1.013e0</w:t>
      </w:r>
    </w:p>
    <w:p w14:paraId="64866CE8" w14:textId="77777777" w:rsidR="00B6534B" w:rsidRDefault="00B6534B" w:rsidP="00B6534B">
      <w:r>
        <w:t>206.1757</w:t>
      </w:r>
      <w:r>
        <w:tab/>
        <w:t>2.025e0</w:t>
      </w:r>
    </w:p>
    <w:p w14:paraId="140CE882" w14:textId="77777777" w:rsidR="00B6534B" w:rsidRDefault="00B6534B" w:rsidP="00B6534B">
      <w:r>
        <w:t>206.2332</w:t>
      </w:r>
      <w:r>
        <w:tab/>
        <w:t>1.013e0</w:t>
      </w:r>
    </w:p>
    <w:p w14:paraId="4E40901A" w14:textId="77777777" w:rsidR="00B6534B" w:rsidRDefault="00B6534B" w:rsidP="00B6534B">
      <w:r>
        <w:t>206.3127</w:t>
      </w:r>
      <w:r>
        <w:tab/>
        <w:t>1.013e0</w:t>
      </w:r>
    </w:p>
    <w:p w14:paraId="1DE51D39" w14:textId="77777777" w:rsidR="00B6534B" w:rsidRDefault="00B6534B" w:rsidP="00B6534B">
      <w:r>
        <w:t>206.3374</w:t>
      </w:r>
      <w:r>
        <w:tab/>
        <w:t>2.025e0</w:t>
      </w:r>
    </w:p>
    <w:p w14:paraId="799EDD22" w14:textId="77777777" w:rsidR="00B6534B" w:rsidRDefault="00B6534B" w:rsidP="00B6534B">
      <w:r>
        <w:t>206.3924</w:t>
      </w:r>
      <w:r>
        <w:tab/>
        <w:t>2.025e0</w:t>
      </w:r>
    </w:p>
    <w:p w14:paraId="5E9661DA" w14:textId="77777777" w:rsidR="00B6534B" w:rsidRDefault="00B6534B" w:rsidP="00B6534B">
      <w:r>
        <w:t>206.4118</w:t>
      </w:r>
      <w:r>
        <w:tab/>
        <w:t>2.025e0</w:t>
      </w:r>
    </w:p>
    <w:p w14:paraId="4A34D5D1" w14:textId="77777777" w:rsidR="00B6534B" w:rsidRDefault="00B6534B" w:rsidP="00B6534B">
      <w:r>
        <w:t>206.5283</w:t>
      </w:r>
      <w:r>
        <w:tab/>
        <w:t>2.025e0</w:t>
      </w:r>
    </w:p>
    <w:p w14:paraId="67FB82CC" w14:textId="77777777" w:rsidR="00B6534B" w:rsidRDefault="00B6534B" w:rsidP="00B6534B">
      <w:r>
        <w:t>206.5798</w:t>
      </w:r>
      <w:r>
        <w:tab/>
        <w:t>3.038e0</w:t>
      </w:r>
    </w:p>
    <w:p w14:paraId="36D5BE14" w14:textId="77777777" w:rsidR="00B6534B" w:rsidRDefault="00B6534B" w:rsidP="00B6534B">
      <w:r>
        <w:t>206.6517</w:t>
      </w:r>
      <w:r>
        <w:tab/>
        <w:t>1.013e0</w:t>
      </w:r>
    </w:p>
    <w:p w14:paraId="40E9C34E" w14:textId="77777777" w:rsidR="00B6534B" w:rsidRDefault="00B6534B" w:rsidP="00B6534B">
      <w:r>
        <w:t>206.7369</w:t>
      </w:r>
      <w:r>
        <w:tab/>
        <w:t>1.013e0</w:t>
      </w:r>
    </w:p>
    <w:p w14:paraId="62F67075" w14:textId="77777777" w:rsidR="00B6534B" w:rsidRDefault="00B6534B" w:rsidP="00B6534B">
      <w:r>
        <w:t>206.7556</w:t>
      </w:r>
      <w:r>
        <w:tab/>
        <w:t>1.013e0</w:t>
      </w:r>
    </w:p>
    <w:p w14:paraId="234532A4" w14:textId="77777777" w:rsidR="00B6534B" w:rsidRDefault="00B6534B" w:rsidP="00B6534B">
      <w:r>
        <w:t>206.8094</w:t>
      </w:r>
      <w:r>
        <w:tab/>
        <w:t>1.013e0</w:t>
      </w:r>
    </w:p>
    <w:p w14:paraId="30B473E7" w14:textId="77777777" w:rsidR="00B6534B" w:rsidRDefault="00B6534B" w:rsidP="00B6534B">
      <w:r>
        <w:t>206.8427</w:t>
      </w:r>
      <w:r>
        <w:tab/>
        <w:t>1.013e0</w:t>
      </w:r>
    </w:p>
    <w:p w14:paraId="15CF32D9" w14:textId="77777777" w:rsidR="00B6534B" w:rsidRDefault="00B6534B" w:rsidP="00B6534B">
      <w:r>
        <w:t>206.9078</w:t>
      </w:r>
      <w:r>
        <w:tab/>
        <w:t>1.013e0</w:t>
      </w:r>
    </w:p>
    <w:p w14:paraId="48DE5EB6" w14:textId="77777777" w:rsidR="00B6534B" w:rsidRDefault="00B6534B" w:rsidP="00B6534B">
      <w:r>
        <w:t>206.9355</w:t>
      </w:r>
      <w:r>
        <w:tab/>
        <w:t>1.013e0</w:t>
      </w:r>
    </w:p>
    <w:p w14:paraId="15E44895" w14:textId="77777777" w:rsidR="00B6534B" w:rsidRDefault="00B6534B" w:rsidP="00B6534B">
      <w:r>
        <w:t>206.9540</w:t>
      </w:r>
      <w:r>
        <w:tab/>
        <w:t>1.013e0</w:t>
      </w:r>
    </w:p>
    <w:p w14:paraId="71C13526" w14:textId="77777777" w:rsidR="00B6534B" w:rsidRDefault="00B6534B" w:rsidP="00B6534B">
      <w:r>
        <w:t>207.0077</w:t>
      </w:r>
      <w:r>
        <w:tab/>
        <w:t>1.013e0</w:t>
      </w:r>
    </w:p>
    <w:p w14:paraId="1C20D56A" w14:textId="77777777" w:rsidR="00B6534B" w:rsidRDefault="00B6534B" w:rsidP="00B6534B">
      <w:r>
        <w:t>207.0549</w:t>
      </w:r>
      <w:r>
        <w:tab/>
        <w:t>3.038e0</w:t>
      </w:r>
    </w:p>
    <w:p w14:paraId="32A7F87C" w14:textId="77777777" w:rsidR="00B6534B" w:rsidRDefault="00B6534B" w:rsidP="00B6534B">
      <w:r>
        <w:t>207.1283</w:t>
      </w:r>
      <w:r>
        <w:tab/>
        <w:t>2.025e0</w:t>
      </w:r>
    </w:p>
    <w:p w14:paraId="70F470A1" w14:textId="77777777" w:rsidR="00B6534B" w:rsidRDefault="00B6534B" w:rsidP="00B6534B">
      <w:r>
        <w:t>207.1523</w:t>
      </w:r>
      <w:r>
        <w:tab/>
        <w:t>1.013e0</w:t>
      </w:r>
    </w:p>
    <w:p w14:paraId="6C91CA8B" w14:textId="77777777" w:rsidR="00B6534B" w:rsidRDefault="00B6534B" w:rsidP="00B6534B">
      <w:r>
        <w:t>207.3101</w:t>
      </w:r>
      <w:r>
        <w:tab/>
        <w:t>1.013e0</w:t>
      </w:r>
    </w:p>
    <w:p w14:paraId="301432A7" w14:textId="77777777" w:rsidR="00B6534B" w:rsidRDefault="00B6534B" w:rsidP="00B6534B">
      <w:r>
        <w:t>207.3324</w:t>
      </w:r>
      <w:r>
        <w:tab/>
        <w:t>1.013e0</w:t>
      </w:r>
    </w:p>
    <w:p w14:paraId="11E809C3" w14:textId="77777777" w:rsidR="00B6534B" w:rsidRDefault="00B6534B" w:rsidP="00B6534B">
      <w:r>
        <w:t>207.3825</w:t>
      </w:r>
      <w:r>
        <w:tab/>
        <w:t>1.013e0</w:t>
      </w:r>
    </w:p>
    <w:p w14:paraId="0DCB3032" w14:textId="77777777" w:rsidR="00B6534B" w:rsidRDefault="00B6534B" w:rsidP="00B6534B">
      <w:r>
        <w:t>207.4281</w:t>
      </w:r>
      <w:r>
        <w:tab/>
        <w:t>2.025e0</w:t>
      </w:r>
    </w:p>
    <w:p w14:paraId="4704A40A" w14:textId="77777777" w:rsidR="00B6534B" w:rsidRDefault="00B6534B" w:rsidP="00B6534B">
      <w:r>
        <w:t>207.4585</w:t>
      </w:r>
      <w:r>
        <w:tab/>
        <w:t>1.013e0</w:t>
      </w:r>
    </w:p>
    <w:p w14:paraId="1815DE1D" w14:textId="77777777" w:rsidR="00B6534B" w:rsidRDefault="00B6534B" w:rsidP="00B6534B">
      <w:r>
        <w:t>207.5353</w:t>
      </w:r>
      <w:r>
        <w:tab/>
        <w:t>1.013e0</w:t>
      </w:r>
    </w:p>
    <w:p w14:paraId="19F6C725" w14:textId="77777777" w:rsidR="00B6534B" w:rsidRDefault="00B6534B" w:rsidP="00B6534B">
      <w:r>
        <w:t>207.5737</w:t>
      </w:r>
      <w:r>
        <w:tab/>
        <w:t>1.013e0</w:t>
      </w:r>
    </w:p>
    <w:p w14:paraId="2B428A4B" w14:textId="77777777" w:rsidR="00B6534B" w:rsidRDefault="00B6534B" w:rsidP="00B6534B">
      <w:r>
        <w:t>207.6165</w:t>
      </w:r>
      <w:r>
        <w:tab/>
        <w:t>2.025e0</w:t>
      </w:r>
    </w:p>
    <w:p w14:paraId="32C02D66" w14:textId="77777777" w:rsidR="00B6534B" w:rsidRDefault="00B6534B" w:rsidP="00B6534B">
      <w:r>
        <w:t>207.7685</w:t>
      </w:r>
      <w:r>
        <w:tab/>
        <w:t>1.013e0</w:t>
      </w:r>
    </w:p>
    <w:p w14:paraId="119A66D8" w14:textId="77777777" w:rsidR="00B6534B" w:rsidRDefault="00B6534B" w:rsidP="00B6534B">
      <w:r>
        <w:t>207.7925</w:t>
      </w:r>
      <w:r>
        <w:tab/>
        <w:t>1.013e0</w:t>
      </w:r>
    </w:p>
    <w:p w14:paraId="6B681634" w14:textId="77777777" w:rsidR="00B6534B" w:rsidRDefault="00B6534B" w:rsidP="00B6534B">
      <w:r>
        <w:t>207.8475</w:t>
      </w:r>
      <w:r>
        <w:tab/>
        <w:t>2.025e0</w:t>
      </w:r>
    </w:p>
    <w:p w14:paraId="1328A967" w14:textId="77777777" w:rsidR="00B6534B" w:rsidRDefault="00B6534B" w:rsidP="00B6534B">
      <w:r>
        <w:t>207.9375</w:t>
      </w:r>
      <w:r>
        <w:tab/>
        <w:t>1.013e0</w:t>
      </w:r>
    </w:p>
    <w:p w14:paraId="19F78619" w14:textId="77777777" w:rsidR="00B6534B" w:rsidRDefault="00B6534B" w:rsidP="00B6534B">
      <w:r>
        <w:t>207.9723</w:t>
      </w:r>
      <w:r>
        <w:tab/>
        <w:t>1.013e0</w:t>
      </w:r>
    </w:p>
    <w:p w14:paraId="47E030F8" w14:textId="77777777" w:rsidR="00B6534B" w:rsidRDefault="00B6534B" w:rsidP="00B6534B">
      <w:r>
        <w:t>208.0409</w:t>
      </w:r>
      <w:r>
        <w:tab/>
        <w:t>1.577e1</w:t>
      </w:r>
    </w:p>
    <w:p w14:paraId="7EC3634C" w14:textId="77777777" w:rsidR="00B6534B" w:rsidRDefault="00B6534B" w:rsidP="00B6534B">
      <w:r>
        <w:t>208.1289</w:t>
      </w:r>
      <w:r>
        <w:tab/>
        <w:t>1.013e0</w:t>
      </w:r>
    </w:p>
    <w:p w14:paraId="28C54635" w14:textId="77777777" w:rsidR="00B6534B" w:rsidRDefault="00B6534B" w:rsidP="00B6534B">
      <w:r>
        <w:t>208.2459</w:t>
      </w:r>
      <w:r>
        <w:tab/>
        <w:t>2.025e0</w:t>
      </w:r>
    </w:p>
    <w:p w14:paraId="332332CD" w14:textId="77777777" w:rsidR="00B6534B" w:rsidRDefault="00B6534B" w:rsidP="00B6534B">
      <w:r>
        <w:t>208.2708</w:t>
      </w:r>
      <w:r>
        <w:tab/>
        <w:t>1.013e0</w:t>
      </w:r>
    </w:p>
    <w:p w14:paraId="6860AA40" w14:textId="77777777" w:rsidR="00B6534B" w:rsidRDefault="00B6534B" w:rsidP="00B6534B">
      <w:r>
        <w:t>208.3445</w:t>
      </w:r>
      <w:r>
        <w:tab/>
        <w:t>1.013e0</w:t>
      </w:r>
    </w:p>
    <w:p w14:paraId="5F7059E6" w14:textId="77777777" w:rsidR="00B6534B" w:rsidRDefault="00B6534B" w:rsidP="00B6534B">
      <w:r>
        <w:t>208.3630</w:t>
      </w:r>
      <w:r>
        <w:tab/>
        <w:t>1.013e0</w:t>
      </w:r>
    </w:p>
    <w:p w14:paraId="7435C809" w14:textId="77777777" w:rsidR="00B6534B" w:rsidRDefault="00B6534B" w:rsidP="00B6534B">
      <w:r>
        <w:t>208.4281</w:t>
      </w:r>
      <w:r>
        <w:tab/>
        <w:t>1.013e0</w:t>
      </w:r>
    </w:p>
    <w:p w14:paraId="4E47E84C" w14:textId="77777777" w:rsidR="00B6534B" w:rsidRDefault="00B6534B" w:rsidP="00B6534B">
      <w:r>
        <w:t>208.4745</w:t>
      </w:r>
      <w:r>
        <w:tab/>
        <w:t>1.013e0</w:t>
      </w:r>
    </w:p>
    <w:p w14:paraId="37A77C28" w14:textId="77777777" w:rsidR="00B6534B" w:rsidRDefault="00B6534B" w:rsidP="00B6534B">
      <w:r>
        <w:t>208.5264</w:t>
      </w:r>
      <w:r>
        <w:tab/>
        <w:t>2.025e0</w:t>
      </w:r>
    </w:p>
    <w:p w14:paraId="2F52EE7D" w14:textId="77777777" w:rsidR="00B6534B" w:rsidRDefault="00B6534B" w:rsidP="00B6534B">
      <w:r>
        <w:t>208.5708</w:t>
      </w:r>
      <w:r>
        <w:tab/>
        <w:t>2.025e0</w:t>
      </w:r>
    </w:p>
    <w:p w14:paraId="1B93F0BA" w14:textId="77777777" w:rsidR="00B6534B" w:rsidRDefault="00B6534B" w:rsidP="00B6534B">
      <w:r>
        <w:t>208.6194</w:t>
      </w:r>
      <w:r>
        <w:tab/>
        <w:t>2.025e0</w:t>
      </w:r>
    </w:p>
    <w:p w14:paraId="1586D5B5" w14:textId="77777777" w:rsidR="00B6534B" w:rsidRDefault="00B6534B" w:rsidP="00B6534B">
      <w:r>
        <w:t>208.7050</w:t>
      </w:r>
      <w:r>
        <w:tab/>
        <w:t>1.013e0</w:t>
      </w:r>
    </w:p>
    <w:p w14:paraId="70C134D4" w14:textId="77777777" w:rsidR="00B6534B" w:rsidRDefault="00B6534B" w:rsidP="00B6534B">
      <w:r>
        <w:t>208.7385</w:t>
      </w:r>
      <w:r>
        <w:tab/>
        <w:t>2.025e0</w:t>
      </w:r>
    </w:p>
    <w:p w14:paraId="3F148C12" w14:textId="77777777" w:rsidR="00B6534B" w:rsidRDefault="00B6534B" w:rsidP="00B6534B">
      <w:r>
        <w:t>208.7888</w:t>
      </w:r>
      <w:r>
        <w:tab/>
        <w:t>1.013e0</w:t>
      </w:r>
    </w:p>
    <w:p w14:paraId="124E6D7A" w14:textId="77777777" w:rsidR="00B6534B" w:rsidRDefault="00B6534B" w:rsidP="00B6534B">
      <w:r>
        <w:t>208.8575</w:t>
      </w:r>
      <w:r>
        <w:tab/>
        <w:t>1.013e0</w:t>
      </w:r>
    </w:p>
    <w:p w14:paraId="65CA9A1D" w14:textId="77777777" w:rsidR="00B6534B" w:rsidRDefault="00B6534B" w:rsidP="00B6534B">
      <w:r>
        <w:t>208.9778</w:t>
      </w:r>
      <w:r>
        <w:tab/>
        <w:t>3.038e0</w:t>
      </w:r>
    </w:p>
    <w:p w14:paraId="28873E9A" w14:textId="77777777" w:rsidR="00B6534B" w:rsidRDefault="00B6534B" w:rsidP="00B6534B">
      <w:r>
        <w:t>209.0231</w:t>
      </w:r>
      <w:r>
        <w:tab/>
        <w:t>1.013e0</w:t>
      </w:r>
    </w:p>
    <w:p w14:paraId="67795B48" w14:textId="77777777" w:rsidR="00B6534B" w:rsidRDefault="00B6534B" w:rsidP="00B6534B">
      <w:r>
        <w:t>209.0590</w:t>
      </w:r>
      <w:r>
        <w:tab/>
        <w:t>3.038e0</w:t>
      </w:r>
    </w:p>
    <w:p w14:paraId="35AFC1FB" w14:textId="77777777" w:rsidR="00B6534B" w:rsidRDefault="00B6534B" w:rsidP="00B6534B">
      <w:r>
        <w:t>209.1076</w:t>
      </w:r>
      <w:r>
        <w:tab/>
        <w:t>2.158e0</w:t>
      </w:r>
    </w:p>
    <w:p w14:paraId="32B19872" w14:textId="77777777" w:rsidR="00B6534B" w:rsidRDefault="00B6534B" w:rsidP="00B6534B">
      <w:r>
        <w:t>209.1713</w:t>
      </w:r>
      <w:r>
        <w:tab/>
        <w:t>3.038e0</w:t>
      </w:r>
    </w:p>
    <w:p w14:paraId="62321438" w14:textId="77777777" w:rsidR="00B6534B" w:rsidRDefault="00B6534B" w:rsidP="00B6534B">
      <w:r>
        <w:t>209.2526</w:t>
      </w:r>
      <w:r>
        <w:tab/>
        <w:t>4.051e0</w:t>
      </w:r>
    </w:p>
    <w:p w14:paraId="363E9B23" w14:textId="77777777" w:rsidR="00B6534B" w:rsidRDefault="00B6534B" w:rsidP="00B6534B">
      <w:r>
        <w:t>209.3172</w:t>
      </w:r>
      <w:r>
        <w:tab/>
        <w:t>2.025e0</w:t>
      </w:r>
    </w:p>
    <w:p w14:paraId="1AD24BAF" w14:textId="77777777" w:rsidR="00B6534B" w:rsidRDefault="00B6534B" w:rsidP="00B6534B">
      <w:r>
        <w:t>209.3480</w:t>
      </w:r>
      <w:r>
        <w:tab/>
        <w:t>2.025e0</w:t>
      </w:r>
    </w:p>
    <w:p w14:paraId="10AE345F" w14:textId="77777777" w:rsidR="00B6534B" w:rsidRDefault="00B6534B" w:rsidP="00B6534B">
      <w:r>
        <w:t>209.3804</w:t>
      </w:r>
      <w:r>
        <w:tab/>
        <w:t>1.013e0</w:t>
      </w:r>
    </w:p>
    <w:p w14:paraId="061BD20B" w14:textId="77777777" w:rsidR="00B6534B" w:rsidRDefault="00B6534B" w:rsidP="00B6534B">
      <w:r>
        <w:t>209.4071</w:t>
      </w:r>
      <w:r>
        <w:tab/>
        <w:t>1.013e0</w:t>
      </w:r>
    </w:p>
    <w:p w14:paraId="7455A5F1" w14:textId="77777777" w:rsidR="00B6534B" w:rsidRDefault="00B6534B" w:rsidP="00B6534B">
      <w:r>
        <w:t>209.6765</w:t>
      </w:r>
      <w:r>
        <w:tab/>
        <w:t>2.025e0</w:t>
      </w:r>
    </w:p>
    <w:p w14:paraId="14CC065D" w14:textId="77777777" w:rsidR="00B6534B" w:rsidRDefault="00B6534B" w:rsidP="00B6534B">
      <w:r>
        <w:t>209.7231</w:t>
      </w:r>
      <w:r>
        <w:tab/>
        <w:t>1.013e0</w:t>
      </w:r>
    </w:p>
    <w:p w14:paraId="721CE258" w14:textId="77777777" w:rsidR="00B6534B" w:rsidRDefault="00B6534B" w:rsidP="00B6534B">
      <w:r>
        <w:t>209.7528</w:t>
      </w:r>
      <w:r>
        <w:tab/>
        <w:t>1.013e0</w:t>
      </w:r>
    </w:p>
    <w:p w14:paraId="59242B86" w14:textId="77777777" w:rsidR="00B6534B" w:rsidRDefault="00B6534B" w:rsidP="00B6534B">
      <w:r>
        <w:t>209.8031</w:t>
      </w:r>
      <w:r>
        <w:tab/>
        <w:t>1.013e0</w:t>
      </w:r>
    </w:p>
    <w:p w14:paraId="5BA6A0B3" w14:textId="77777777" w:rsidR="00B6534B" w:rsidRDefault="00B6534B" w:rsidP="00B6534B">
      <w:r>
        <w:t>209.8386</w:t>
      </w:r>
      <w:r>
        <w:tab/>
        <w:t>1.013e0</w:t>
      </w:r>
    </w:p>
    <w:p w14:paraId="226FD7E2" w14:textId="77777777" w:rsidR="00B6534B" w:rsidRDefault="00B6534B" w:rsidP="00B6534B">
      <w:r>
        <w:t>209.9112</w:t>
      </w:r>
      <w:r>
        <w:tab/>
        <w:t>1.013e0</w:t>
      </w:r>
    </w:p>
    <w:p w14:paraId="37B9BF4F" w14:textId="77777777" w:rsidR="00B6534B" w:rsidRDefault="00B6534B" w:rsidP="00B6534B">
      <w:r>
        <w:t>210.0066</w:t>
      </w:r>
      <w:r>
        <w:tab/>
        <w:t>3.038e0</w:t>
      </w:r>
    </w:p>
    <w:p w14:paraId="6BED1B1B" w14:textId="77777777" w:rsidR="00B6534B" w:rsidRDefault="00B6534B" w:rsidP="00B6534B">
      <w:r>
        <w:t>210.0498</w:t>
      </w:r>
      <w:r>
        <w:tab/>
        <w:t>2.025e0</w:t>
      </w:r>
    </w:p>
    <w:p w14:paraId="0235B9BF" w14:textId="77777777" w:rsidR="00B6534B" w:rsidRDefault="00B6534B" w:rsidP="00B6534B">
      <w:r>
        <w:t>210.1066</w:t>
      </w:r>
      <w:r>
        <w:tab/>
        <w:t>3.038e0</w:t>
      </w:r>
    </w:p>
    <w:p w14:paraId="62238D41" w14:textId="77777777" w:rsidR="00B6534B" w:rsidRDefault="00B6534B" w:rsidP="00B6534B">
      <w:r>
        <w:t>210.2350</w:t>
      </w:r>
      <w:r>
        <w:tab/>
        <w:t>1.013e0</w:t>
      </w:r>
    </w:p>
    <w:p w14:paraId="08EEF1A7" w14:textId="77777777" w:rsidR="00B6534B" w:rsidRDefault="00B6534B" w:rsidP="00B6534B">
      <w:r>
        <w:t>210.2746</w:t>
      </w:r>
      <w:r>
        <w:tab/>
        <w:t>3.038e0</w:t>
      </w:r>
    </w:p>
    <w:p w14:paraId="51B94186" w14:textId="77777777" w:rsidR="00B6534B" w:rsidRDefault="00B6534B" w:rsidP="00B6534B">
      <w:r>
        <w:t>210.3024</w:t>
      </w:r>
      <w:r>
        <w:tab/>
        <w:t>2.025e0</w:t>
      </w:r>
    </w:p>
    <w:p w14:paraId="4B1391D0" w14:textId="77777777" w:rsidR="00B6534B" w:rsidRDefault="00B6534B" w:rsidP="00B6534B">
      <w:r>
        <w:t>210.4067</w:t>
      </w:r>
      <w:r>
        <w:tab/>
        <w:t>3.038e0</w:t>
      </w:r>
    </w:p>
    <w:p w14:paraId="48CDB420" w14:textId="77777777" w:rsidR="00B6534B" w:rsidRDefault="00B6534B" w:rsidP="00B6534B">
      <w:r>
        <w:t>210.4620</w:t>
      </w:r>
      <w:r>
        <w:tab/>
        <w:t>1.013e0</w:t>
      </w:r>
    </w:p>
    <w:p w14:paraId="1684081E" w14:textId="77777777" w:rsidR="00B6534B" w:rsidRDefault="00B6534B" w:rsidP="00B6534B">
      <w:r>
        <w:t>210.4816</w:t>
      </w:r>
      <w:r>
        <w:tab/>
        <w:t>1.013e0</w:t>
      </w:r>
    </w:p>
    <w:p w14:paraId="62382E3A" w14:textId="77777777" w:rsidR="00B6534B" w:rsidRDefault="00B6534B" w:rsidP="00B6534B">
      <w:r>
        <w:t>210.5450</w:t>
      </w:r>
      <w:r>
        <w:tab/>
        <w:t>2.025e0</w:t>
      </w:r>
    </w:p>
    <w:p w14:paraId="20526447" w14:textId="77777777" w:rsidR="00B6534B" w:rsidRDefault="00B6534B" w:rsidP="00B6534B">
      <w:r>
        <w:t>210.6047</w:t>
      </w:r>
      <w:r>
        <w:tab/>
        <w:t>2.025e0</w:t>
      </w:r>
    </w:p>
    <w:p w14:paraId="13DDBF47" w14:textId="77777777" w:rsidR="00B6534B" w:rsidRDefault="00B6534B" w:rsidP="00B6534B">
      <w:r>
        <w:t>210.7061</w:t>
      </w:r>
      <w:r>
        <w:tab/>
        <w:t>3.038e0</w:t>
      </w:r>
    </w:p>
    <w:p w14:paraId="3CFFC535" w14:textId="77777777" w:rsidR="00B6534B" w:rsidRDefault="00B6534B" w:rsidP="00B6534B">
      <w:r>
        <w:t>210.7315</w:t>
      </w:r>
      <w:r>
        <w:tab/>
        <w:t>3.038e0</w:t>
      </w:r>
    </w:p>
    <w:p w14:paraId="3B3D67DB" w14:textId="77777777" w:rsidR="00B6534B" w:rsidRDefault="00B6534B" w:rsidP="00B6534B">
      <w:r>
        <w:t>210.7857</w:t>
      </w:r>
      <w:r>
        <w:tab/>
        <w:t>1.013e0</w:t>
      </w:r>
    </w:p>
    <w:p w14:paraId="3DC62216" w14:textId="77777777" w:rsidR="00B6534B" w:rsidRDefault="00B6534B" w:rsidP="00B6534B">
      <w:r>
        <w:t>210.8191</w:t>
      </w:r>
      <w:r>
        <w:tab/>
        <w:t>2.025e0</w:t>
      </w:r>
    </w:p>
    <w:p w14:paraId="7516848C" w14:textId="77777777" w:rsidR="00B6534B" w:rsidRDefault="00B6534B" w:rsidP="00B6534B">
      <w:r>
        <w:t>210.8629</w:t>
      </w:r>
      <w:r>
        <w:tab/>
        <w:t>1.013e0</w:t>
      </w:r>
    </w:p>
    <w:p w14:paraId="7BE7F7E6" w14:textId="77777777" w:rsidR="00B6534B" w:rsidRDefault="00B6534B" w:rsidP="00B6534B">
      <w:r>
        <w:t>210.9052</w:t>
      </w:r>
      <w:r>
        <w:tab/>
        <w:t>3.038e0</w:t>
      </w:r>
    </w:p>
    <w:p w14:paraId="0D1E3B4D" w14:textId="77777777" w:rsidR="00B6534B" w:rsidRDefault="00B6534B" w:rsidP="00B6534B">
      <w:r>
        <w:t>210.9665</w:t>
      </w:r>
      <w:r>
        <w:tab/>
        <w:t>1.013e0</w:t>
      </w:r>
    </w:p>
    <w:p w14:paraId="5BD5BF7B" w14:textId="77777777" w:rsidR="00B6534B" w:rsidRDefault="00B6534B" w:rsidP="00B6534B">
      <w:r>
        <w:t>210.9947</w:t>
      </w:r>
      <w:r>
        <w:tab/>
        <w:t>1.013e0</w:t>
      </w:r>
    </w:p>
    <w:p w14:paraId="321FA89A" w14:textId="77777777" w:rsidR="00B6534B" w:rsidRDefault="00B6534B" w:rsidP="00B6534B">
      <w:r>
        <w:t>211.0384</w:t>
      </w:r>
      <w:r>
        <w:tab/>
        <w:t>2.025e0</w:t>
      </w:r>
    </w:p>
    <w:p w14:paraId="0393EA66" w14:textId="77777777" w:rsidR="00B6534B" w:rsidRDefault="00B6534B" w:rsidP="00B6534B">
      <w:r>
        <w:t>211.0600</w:t>
      </w:r>
      <w:r>
        <w:tab/>
        <w:t>1.013e0</w:t>
      </w:r>
    </w:p>
    <w:p w14:paraId="5C940559" w14:textId="77777777" w:rsidR="00B6534B" w:rsidRDefault="00B6534B" w:rsidP="00B6534B">
      <w:r>
        <w:t>211.1253</w:t>
      </w:r>
      <w:r>
        <w:tab/>
        <w:t>1.013e0</w:t>
      </w:r>
    </w:p>
    <w:p w14:paraId="359E0D4F" w14:textId="77777777" w:rsidR="00B6534B" w:rsidRDefault="00B6534B" w:rsidP="00B6534B">
      <w:r>
        <w:t>211.2374</w:t>
      </w:r>
      <w:r>
        <w:tab/>
        <w:t>1.013e0</w:t>
      </w:r>
    </w:p>
    <w:p w14:paraId="0B7171B5" w14:textId="77777777" w:rsidR="00B6534B" w:rsidRDefault="00B6534B" w:rsidP="00B6534B">
      <w:r>
        <w:t>211.2840</w:t>
      </w:r>
      <w:r>
        <w:tab/>
        <w:t>1.013e0</w:t>
      </w:r>
    </w:p>
    <w:p w14:paraId="1A23F6B6" w14:textId="77777777" w:rsidR="00B6534B" w:rsidRDefault="00B6534B" w:rsidP="00B6534B">
      <w:r>
        <w:t>211.3184</w:t>
      </w:r>
      <w:r>
        <w:tab/>
        <w:t>1.013e0</w:t>
      </w:r>
    </w:p>
    <w:p w14:paraId="70BC624E" w14:textId="77777777" w:rsidR="00B6534B" w:rsidRDefault="00B6534B" w:rsidP="00B6534B">
      <w:r>
        <w:t>211.4261</w:t>
      </w:r>
      <w:r>
        <w:tab/>
        <w:t>2.025e0</w:t>
      </w:r>
    </w:p>
    <w:p w14:paraId="06144167" w14:textId="77777777" w:rsidR="00B6534B" w:rsidRDefault="00B6534B" w:rsidP="00B6534B">
      <w:r>
        <w:t>211.4503</w:t>
      </w:r>
      <w:r>
        <w:tab/>
        <w:t>1.013e0</w:t>
      </w:r>
    </w:p>
    <w:p w14:paraId="521DB1A8" w14:textId="77777777" w:rsidR="00B6534B" w:rsidRDefault="00B6534B" w:rsidP="00B6534B">
      <w:r>
        <w:t>211.4842</w:t>
      </w:r>
      <w:r>
        <w:tab/>
        <w:t>1.013e0</w:t>
      </w:r>
    </w:p>
    <w:p w14:paraId="58355E6F" w14:textId="77777777" w:rsidR="00B6534B" w:rsidRDefault="00B6534B" w:rsidP="00B6534B">
      <w:r>
        <w:t>211.5482</w:t>
      </w:r>
      <w:r>
        <w:tab/>
        <w:t>2.025e0</w:t>
      </w:r>
    </w:p>
    <w:p w14:paraId="1274B174" w14:textId="77777777" w:rsidR="00B6534B" w:rsidRDefault="00B6534B" w:rsidP="00B6534B">
      <w:r>
        <w:t>211.5791</w:t>
      </w:r>
      <w:r>
        <w:tab/>
        <w:t>2.025e0</w:t>
      </w:r>
    </w:p>
    <w:p w14:paraId="21C85C8D" w14:textId="77777777" w:rsidR="00B6534B" w:rsidRDefault="00B6534B" w:rsidP="00B6534B">
      <w:r>
        <w:t>211.6501</w:t>
      </w:r>
      <w:r>
        <w:tab/>
        <w:t>1.013e0</w:t>
      </w:r>
    </w:p>
    <w:p w14:paraId="1E93438C" w14:textId="77777777" w:rsidR="00B6534B" w:rsidRDefault="00B6534B" w:rsidP="00B6534B">
      <w:r>
        <w:t>211.7082</w:t>
      </w:r>
      <w:r>
        <w:tab/>
        <w:t>1.013e0</w:t>
      </w:r>
    </w:p>
    <w:p w14:paraId="12931FCA" w14:textId="77777777" w:rsidR="00B6534B" w:rsidRDefault="00B6534B" w:rsidP="00B6534B">
      <w:r>
        <w:t>211.7435</w:t>
      </w:r>
      <w:r>
        <w:tab/>
        <w:t>1.013e0</w:t>
      </w:r>
    </w:p>
    <w:p w14:paraId="31373843" w14:textId="77777777" w:rsidR="00B6534B" w:rsidRDefault="00B6534B" w:rsidP="00B6534B">
      <w:r>
        <w:t>211.7813</w:t>
      </w:r>
      <w:r>
        <w:tab/>
        <w:t>3.038e0</w:t>
      </w:r>
    </w:p>
    <w:p w14:paraId="2E763ECE" w14:textId="77777777" w:rsidR="00B6534B" w:rsidRDefault="00B6534B" w:rsidP="00B6534B">
      <w:r>
        <w:t>211.8245</w:t>
      </w:r>
      <w:r>
        <w:tab/>
        <w:t>1.013e0</w:t>
      </w:r>
    </w:p>
    <w:p w14:paraId="09541DDC" w14:textId="77777777" w:rsidR="00B6534B" w:rsidRDefault="00B6534B" w:rsidP="00B6534B">
      <w:r>
        <w:t>211.9061</w:t>
      </w:r>
      <w:r>
        <w:tab/>
        <w:t>1.013e0</w:t>
      </w:r>
    </w:p>
    <w:p w14:paraId="7B0A3D29" w14:textId="77777777" w:rsidR="00B6534B" w:rsidRDefault="00B6534B" w:rsidP="00B6534B">
      <w:r>
        <w:t>211.9324</w:t>
      </w:r>
      <w:r>
        <w:tab/>
        <w:t>1.013e0</w:t>
      </w:r>
    </w:p>
    <w:p w14:paraId="52D94F98" w14:textId="77777777" w:rsidR="00B6534B" w:rsidRDefault="00B6534B" w:rsidP="00B6534B">
      <w:r>
        <w:t>211.9622</w:t>
      </w:r>
      <w:r>
        <w:tab/>
        <w:t>2.025e0</w:t>
      </w:r>
    </w:p>
    <w:p w14:paraId="75CF643D" w14:textId="77777777" w:rsidR="00B6534B" w:rsidRDefault="00B6534B" w:rsidP="00B6534B">
      <w:r>
        <w:t>212.0165</w:t>
      </w:r>
      <w:r>
        <w:tab/>
        <w:t>2.025e0</w:t>
      </w:r>
    </w:p>
    <w:p w14:paraId="30457930" w14:textId="77777777" w:rsidR="00B6534B" w:rsidRDefault="00B6534B" w:rsidP="00B6534B">
      <w:r>
        <w:t>212.1019</w:t>
      </w:r>
      <w:r>
        <w:tab/>
        <w:t>3.038e0</w:t>
      </w:r>
    </w:p>
    <w:p w14:paraId="7446F82E" w14:textId="77777777" w:rsidR="00B6534B" w:rsidRDefault="00B6534B" w:rsidP="00B6534B">
      <w:r>
        <w:t>212.1735</w:t>
      </w:r>
      <w:r>
        <w:tab/>
        <w:t>1.013e0</w:t>
      </w:r>
    </w:p>
    <w:p w14:paraId="61AC036E" w14:textId="77777777" w:rsidR="00B6534B" w:rsidRDefault="00B6534B" w:rsidP="00B6534B">
      <w:r>
        <w:t>212.2032</w:t>
      </w:r>
      <w:r>
        <w:tab/>
        <w:t>2.025e0</w:t>
      </w:r>
    </w:p>
    <w:p w14:paraId="1F0C8395" w14:textId="77777777" w:rsidR="00B6534B" w:rsidRDefault="00B6534B" w:rsidP="00B6534B">
      <w:r>
        <w:t>212.2426</w:t>
      </w:r>
      <w:r>
        <w:tab/>
        <w:t>1.013e0</w:t>
      </w:r>
    </w:p>
    <w:p w14:paraId="3E209ED4" w14:textId="77777777" w:rsidR="00B6534B" w:rsidRDefault="00B6534B" w:rsidP="00B6534B">
      <w:r>
        <w:t>212.3661</w:t>
      </w:r>
      <w:r>
        <w:tab/>
        <w:t>1.013e0</w:t>
      </w:r>
    </w:p>
    <w:p w14:paraId="047A1199" w14:textId="77777777" w:rsidR="00B6534B" w:rsidRDefault="00B6534B" w:rsidP="00B6534B">
      <w:r>
        <w:t>212.4017</w:t>
      </w:r>
      <w:r>
        <w:tab/>
        <w:t>1.013e0</w:t>
      </w:r>
    </w:p>
    <w:p w14:paraId="5A01C13E" w14:textId="77777777" w:rsidR="00B6534B" w:rsidRDefault="00B6534B" w:rsidP="00B6534B">
      <w:r>
        <w:t>212.4939</w:t>
      </w:r>
      <w:r>
        <w:tab/>
        <w:t>1.013e0</w:t>
      </w:r>
    </w:p>
    <w:p w14:paraId="105F5D3D" w14:textId="77777777" w:rsidR="00B6534B" w:rsidRDefault="00B6534B" w:rsidP="00B6534B">
      <w:r>
        <w:t>212.5176</w:t>
      </w:r>
      <w:r>
        <w:tab/>
        <w:t>1.013e0</w:t>
      </w:r>
    </w:p>
    <w:p w14:paraId="3588AE59" w14:textId="77777777" w:rsidR="00B6534B" w:rsidRDefault="00B6534B" w:rsidP="00B6534B">
      <w:r>
        <w:t>212.5549</w:t>
      </w:r>
      <w:r>
        <w:tab/>
        <w:t>3.038e0</w:t>
      </w:r>
    </w:p>
    <w:p w14:paraId="57956738" w14:textId="77777777" w:rsidR="00B6534B" w:rsidRDefault="00B6534B" w:rsidP="00B6534B">
      <w:r>
        <w:t>212.6065</w:t>
      </w:r>
      <w:r>
        <w:tab/>
        <w:t>3.038e0</w:t>
      </w:r>
    </w:p>
    <w:p w14:paraId="19A5B5D9" w14:textId="77777777" w:rsidR="00B6534B" w:rsidRDefault="00B6534B" w:rsidP="00B6534B">
      <w:r>
        <w:t>212.6834</w:t>
      </w:r>
      <w:r>
        <w:tab/>
        <w:t>3.038e0</w:t>
      </w:r>
    </w:p>
    <w:p w14:paraId="053E0BE5" w14:textId="77777777" w:rsidR="00B6534B" w:rsidRDefault="00B6534B" w:rsidP="00B6534B">
      <w:r>
        <w:t>212.7154</w:t>
      </w:r>
      <w:r>
        <w:tab/>
        <w:t>2.025e0</w:t>
      </w:r>
    </w:p>
    <w:p w14:paraId="385AFD4D" w14:textId="77777777" w:rsidR="00B6534B" w:rsidRDefault="00B6534B" w:rsidP="00B6534B">
      <w:r>
        <w:t>212.7496</w:t>
      </w:r>
      <w:r>
        <w:tab/>
        <w:t>2.025e0</w:t>
      </w:r>
    </w:p>
    <w:p w14:paraId="15B433CA" w14:textId="77777777" w:rsidR="00B6534B" w:rsidRDefault="00B6534B" w:rsidP="00B6534B">
      <w:r>
        <w:t>212.7910</w:t>
      </w:r>
      <w:r>
        <w:tab/>
        <w:t>3.038e0</w:t>
      </w:r>
    </w:p>
    <w:p w14:paraId="3D33846E" w14:textId="77777777" w:rsidR="00B6534B" w:rsidRDefault="00B6534B" w:rsidP="00B6534B">
      <w:r>
        <w:t>212.8231</w:t>
      </w:r>
      <w:r>
        <w:tab/>
        <w:t>1.013e0</w:t>
      </w:r>
    </w:p>
    <w:p w14:paraId="7C6C44B4" w14:textId="77777777" w:rsidR="00B6534B" w:rsidRDefault="00B6534B" w:rsidP="00B6534B">
      <w:r>
        <w:t>212.8526</w:t>
      </w:r>
      <w:r>
        <w:tab/>
        <w:t>2.025e0</w:t>
      </w:r>
    </w:p>
    <w:p w14:paraId="609497F0" w14:textId="77777777" w:rsidR="00B6534B" w:rsidRDefault="00B6534B" w:rsidP="00B6534B">
      <w:r>
        <w:t>212.8935</w:t>
      </w:r>
      <w:r>
        <w:tab/>
        <w:t>2.025e0</w:t>
      </w:r>
    </w:p>
    <w:p w14:paraId="3F95B76A" w14:textId="77777777" w:rsidR="00B6534B" w:rsidRDefault="00B6534B" w:rsidP="00B6534B">
      <w:r>
        <w:t>212.9458</w:t>
      </w:r>
      <w:r>
        <w:tab/>
        <w:t>2.025e0</w:t>
      </w:r>
    </w:p>
    <w:p w14:paraId="6DAA468E" w14:textId="77777777" w:rsidR="00B6534B" w:rsidRDefault="00B6534B" w:rsidP="00B6534B">
      <w:r>
        <w:t>212.9706</w:t>
      </w:r>
      <w:r>
        <w:tab/>
        <w:t>2.025e0</w:t>
      </w:r>
    </w:p>
    <w:p w14:paraId="3861A8C0" w14:textId="77777777" w:rsidR="00B6534B" w:rsidRDefault="00B6534B" w:rsidP="00B6534B">
      <w:r>
        <w:t>212.9983</w:t>
      </w:r>
      <w:r>
        <w:tab/>
        <w:t>1.013e0</w:t>
      </w:r>
    </w:p>
    <w:p w14:paraId="1593AEA3" w14:textId="77777777" w:rsidR="00B6534B" w:rsidRDefault="00B6534B" w:rsidP="00B6534B">
      <w:r>
        <w:t>213.0248</w:t>
      </w:r>
      <w:r>
        <w:tab/>
        <w:t>2.025e0</w:t>
      </w:r>
    </w:p>
    <w:p w14:paraId="5D9F515F" w14:textId="77777777" w:rsidR="00B6534B" w:rsidRDefault="00B6534B" w:rsidP="00B6534B">
      <w:r>
        <w:t>213.1127</w:t>
      </w:r>
      <w:r>
        <w:tab/>
        <w:t>2.025e0</w:t>
      </w:r>
    </w:p>
    <w:p w14:paraId="44017F28" w14:textId="77777777" w:rsidR="00B6534B" w:rsidRDefault="00B6534B" w:rsidP="00B6534B">
      <w:r>
        <w:t>213.1431</w:t>
      </w:r>
      <w:r>
        <w:tab/>
        <w:t>2.025e0</w:t>
      </w:r>
    </w:p>
    <w:p w14:paraId="0877EC9D" w14:textId="77777777" w:rsidR="00B6534B" w:rsidRDefault="00B6534B" w:rsidP="00B6534B">
      <w:r>
        <w:t>213.1669</w:t>
      </w:r>
      <w:r>
        <w:tab/>
        <w:t>2.025e0</w:t>
      </w:r>
    </w:p>
    <w:p w14:paraId="7BBCF6A8" w14:textId="77777777" w:rsidR="00B6534B" w:rsidRDefault="00B6534B" w:rsidP="00B6534B">
      <w:r>
        <w:t>213.2235</w:t>
      </w:r>
      <w:r>
        <w:tab/>
        <w:t>1.013e0</w:t>
      </w:r>
    </w:p>
    <w:p w14:paraId="1B4F9101" w14:textId="77777777" w:rsidR="00B6534B" w:rsidRDefault="00B6534B" w:rsidP="00B6534B">
      <w:r>
        <w:t>213.3038</w:t>
      </w:r>
      <w:r>
        <w:tab/>
        <w:t>1.013e0</w:t>
      </w:r>
    </w:p>
    <w:p w14:paraId="567AA482" w14:textId="77777777" w:rsidR="00B6534B" w:rsidRDefault="00B6534B" w:rsidP="00B6534B">
      <w:r>
        <w:t>213.3240</w:t>
      </w:r>
      <w:r>
        <w:tab/>
        <w:t>1.013e0</w:t>
      </w:r>
    </w:p>
    <w:p w14:paraId="3A060491" w14:textId="77777777" w:rsidR="00B6534B" w:rsidRDefault="00B6534B" w:rsidP="00B6534B">
      <w:r>
        <w:t>213.3618</w:t>
      </w:r>
      <w:r>
        <w:tab/>
        <w:t>2.025e0</w:t>
      </w:r>
    </w:p>
    <w:p w14:paraId="13E9F363" w14:textId="77777777" w:rsidR="00B6534B" w:rsidRDefault="00B6534B" w:rsidP="00B6534B">
      <w:r>
        <w:t>213.4482</w:t>
      </w:r>
      <w:r>
        <w:tab/>
        <w:t>1.013e0</w:t>
      </w:r>
    </w:p>
    <w:p w14:paraId="112AE619" w14:textId="77777777" w:rsidR="00B6534B" w:rsidRDefault="00B6534B" w:rsidP="00B6534B">
      <w:r>
        <w:t>213.5718</w:t>
      </w:r>
      <w:r>
        <w:tab/>
        <w:t>1.013e0</w:t>
      </w:r>
    </w:p>
    <w:p w14:paraId="35CA0B59" w14:textId="77777777" w:rsidR="00B6534B" w:rsidRDefault="00B6534B" w:rsidP="00B6534B">
      <w:r>
        <w:t>213.6112</w:t>
      </w:r>
      <w:r>
        <w:tab/>
        <w:t>1.013e0</w:t>
      </w:r>
    </w:p>
    <w:p w14:paraId="23222D00" w14:textId="77777777" w:rsidR="00B6534B" w:rsidRDefault="00B6534B" w:rsidP="00B6534B">
      <w:r>
        <w:t>213.6417</w:t>
      </w:r>
      <w:r>
        <w:tab/>
        <w:t>1.013e0</w:t>
      </w:r>
    </w:p>
    <w:p w14:paraId="71252067" w14:textId="77777777" w:rsidR="00B6534B" w:rsidRDefault="00B6534B" w:rsidP="00B6534B">
      <w:r>
        <w:t>213.6693</w:t>
      </w:r>
      <w:r>
        <w:tab/>
        <w:t>1.013e0</w:t>
      </w:r>
    </w:p>
    <w:p w14:paraId="38591398" w14:textId="77777777" w:rsidR="00B6534B" w:rsidRDefault="00B6534B" w:rsidP="00B6534B">
      <w:r>
        <w:t>213.7312</w:t>
      </w:r>
      <w:r>
        <w:tab/>
        <w:t>1.013e0</w:t>
      </w:r>
    </w:p>
    <w:p w14:paraId="4C517194" w14:textId="77777777" w:rsidR="00B6534B" w:rsidRDefault="00B6534B" w:rsidP="00B6534B">
      <w:r>
        <w:t>213.7892</w:t>
      </w:r>
      <w:r>
        <w:tab/>
        <w:t>1.013e0</w:t>
      </w:r>
    </w:p>
    <w:p w14:paraId="6B7F1FEB" w14:textId="77777777" w:rsidR="00B6534B" w:rsidRDefault="00B6534B" w:rsidP="00B6534B">
      <w:r>
        <w:t>213.8230</w:t>
      </w:r>
      <w:r>
        <w:tab/>
        <w:t>3.038e0</w:t>
      </w:r>
    </w:p>
    <w:p w14:paraId="06F85C75" w14:textId="77777777" w:rsidR="00B6534B" w:rsidRDefault="00B6534B" w:rsidP="00B6534B">
      <w:r>
        <w:t>213.8719</w:t>
      </w:r>
      <w:r>
        <w:tab/>
        <w:t>1.013e0</w:t>
      </w:r>
    </w:p>
    <w:p w14:paraId="00FF9F24" w14:textId="77777777" w:rsidR="00B6534B" w:rsidRDefault="00B6534B" w:rsidP="00B6534B">
      <w:r>
        <w:t>213.8905</w:t>
      </w:r>
      <w:r>
        <w:tab/>
        <w:t>1.013e0</w:t>
      </w:r>
    </w:p>
    <w:p w14:paraId="6988E91D" w14:textId="77777777" w:rsidR="00B6534B" w:rsidRDefault="00B6534B" w:rsidP="00B6534B">
      <w:r>
        <w:t>213.9300</w:t>
      </w:r>
      <w:r>
        <w:tab/>
        <w:t>1.013e0</w:t>
      </w:r>
    </w:p>
    <w:p w14:paraId="4463F0DA" w14:textId="77777777" w:rsidR="00B6534B" w:rsidRDefault="00B6534B" w:rsidP="00B6534B">
      <w:r>
        <w:t>214.0070</w:t>
      </w:r>
      <w:r>
        <w:tab/>
        <w:t>4.051e0</w:t>
      </w:r>
    </w:p>
    <w:p w14:paraId="491BAF0A" w14:textId="77777777" w:rsidR="00B6534B" w:rsidRDefault="00B6534B" w:rsidP="00B6534B">
      <w:r>
        <w:t>214.2168</w:t>
      </w:r>
      <w:r>
        <w:tab/>
        <w:t>1.013e0</w:t>
      </w:r>
    </w:p>
    <w:p w14:paraId="4616F64A" w14:textId="77777777" w:rsidR="00B6534B" w:rsidRDefault="00B6534B" w:rsidP="00B6534B">
      <w:r>
        <w:t>214.2562</w:t>
      </w:r>
      <w:r>
        <w:tab/>
        <w:t>1.013e0</w:t>
      </w:r>
    </w:p>
    <w:p w14:paraId="79F33EAF" w14:textId="77777777" w:rsidR="00B6534B" w:rsidRDefault="00B6534B" w:rsidP="00B6534B">
      <w:r>
        <w:t>214.3413</w:t>
      </w:r>
      <w:r>
        <w:tab/>
        <w:t>2.025e0</w:t>
      </w:r>
    </w:p>
    <w:p w14:paraId="03B8BC8F" w14:textId="77777777" w:rsidR="00B6534B" w:rsidRDefault="00B6534B" w:rsidP="00B6534B">
      <w:r>
        <w:t>214.3916</w:t>
      </w:r>
      <w:r>
        <w:tab/>
        <w:t>1.013e0</w:t>
      </w:r>
    </w:p>
    <w:p w14:paraId="61266C86" w14:textId="77777777" w:rsidR="00B6534B" w:rsidRDefault="00B6534B" w:rsidP="00B6534B">
      <w:r>
        <w:t>214.5088</w:t>
      </w:r>
      <w:r>
        <w:tab/>
        <w:t>4.051e0</w:t>
      </w:r>
    </w:p>
    <w:p w14:paraId="1A1E41D3" w14:textId="77777777" w:rsidR="00B6534B" w:rsidRDefault="00B6534B" w:rsidP="00B6534B">
      <w:r>
        <w:t>214.5790</w:t>
      </w:r>
      <w:r>
        <w:tab/>
        <w:t>1.013e0</w:t>
      </w:r>
    </w:p>
    <w:p w14:paraId="15CFF9C5" w14:textId="77777777" w:rsidR="00B6534B" w:rsidRDefault="00B6534B" w:rsidP="00B6534B">
      <w:r>
        <w:t>214.6190</w:t>
      </w:r>
      <w:r>
        <w:tab/>
        <w:t>3.038e0</w:t>
      </w:r>
    </w:p>
    <w:p w14:paraId="66ADC44B" w14:textId="77777777" w:rsidR="00B6534B" w:rsidRDefault="00B6534B" w:rsidP="00B6534B">
      <w:r>
        <w:t>214.6786</w:t>
      </w:r>
      <w:r>
        <w:tab/>
        <w:t>2.025e0</w:t>
      </w:r>
    </w:p>
    <w:p w14:paraId="33506742" w14:textId="77777777" w:rsidR="00B6534B" w:rsidRDefault="00B6534B" w:rsidP="00B6534B">
      <w:r>
        <w:t>214.6991</w:t>
      </w:r>
      <w:r>
        <w:tab/>
        <w:t>3.038e0</w:t>
      </w:r>
    </w:p>
    <w:p w14:paraId="2E962C0A" w14:textId="77777777" w:rsidR="00B6534B" w:rsidRDefault="00B6534B" w:rsidP="00B6534B">
      <w:r>
        <w:t>214.7233</w:t>
      </w:r>
      <w:r>
        <w:tab/>
        <w:t>2.025e0</w:t>
      </w:r>
    </w:p>
    <w:p w14:paraId="52244609" w14:textId="77777777" w:rsidR="00B6534B" w:rsidRDefault="00B6534B" w:rsidP="00B6534B">
      <w:r>
        <w:t>214.7775</w:t>
      </w:r>
      <w:r>
        <w:tab/>
        <w:t>2.025e0</w:t>
      </w:r>
    </w:p>
    <w:p w14:paraId="549FAF45" w14:textId="77777777" w:rsidR="00B6534B" w:rsidRDefault="00B6534B" w:rsidP="00B6534B">
      <w:r>
        <w:t>214.8662</w:t>
      </w:r>
      <w:r>
        <w:tab/>
        <w:t>1.013e0</w:t>
      </w:r>
    </w:p>
    <w:p w14:paraId="0D13C868" w14:textId="77777777" w:rsidR="00B6534B" w:rsidRDefault="00B6534B" w:rsidP="00B6534B">
      <w:r>
        <w:t>214.9272</w:t>
      </w:r>
      <w:r>
        <w:tab/>
        <w:t>2.025e0</w:t>
      </w:r>
    </w:p>
    <w:p w14:paraId="4AFBE531" w14:textId="77777777" w:rsidR="00B6534B" w:rsidRDefault="00B6534B" w:rsidP="00B6534B">
      <w:r>
        <w:t>214.9940</w:t>
      </w:r>
      <w:r>
        <w:tab/>
        <w:t>3.038e0</w:t>
      </w:r>
    </w:p>
    <w:p w14:paraId="3C947778" w14:textId="77777777" w:rsidR="00B6534B" w:rsidRDefault="00B6534B" w:rsidP="00B6534B">
      <w:r>
        <w:t>215.0202</w:t>
      </w:r>
      <w:r>
        <w:tab/>
        <w:t>2.025e0</w:t>
      </w:r>
    </w:p>
    <w:p w14:paraId="26B81B4D" w14:textId="77777777" w:rsidR="00B6534B" w:rsidRDefault="00B6534B" w:rsidP="00B6534B">
      <w:r>
        <w:t>215.0504</w:t>
      </w:r>
      <w:r>
        <w:tab/>
        <w:t>3.038e0</w:t>
      </w:r>
    </w:p>
    <w:p w14:paraId="7FFC113D" w14:textId="77777777" w:rsidR="00B6534B" w:rsidRDefault="00B6534B" w:rsidP="00B6534B">
      <w:r>
        <w:t>215.0984</w:t>
      </w:r>
      <w:r>
        <w:tab/>
        <w:t>3.038e0</w:t>
      </w:r>
    </w:p>
    <w:p w14:paraId="042E612D" w14:textId="77777777" w:rsidR="00B6534B" w:rsidRDefault="00B6534B" w:rsidP="00B6534B">
      <w:r>
        <w:t>215.1394</w:t>
      </w:r>
      <w:r>
        <w:tab/>
        <w:t>2.025e0</w:t>
      </w:r>
    </w:p>
    <w:p w14:paraId="0252B353" w14:textId="77777777" w:rsidR="00B6534B" w:rsidRDefault="00B6534B" w:rsidP="00B6534B">
      <w:r>
        <w:t>215.1754</w:t>
      </w:r>
      <w:r>
        <w:tab/>
        <w:t>3.038e0</w:t>
      </w:r>
    </w:p>
    <w:p w14:paraId="39B61E91" w14:textId="77777777" w:rsidR="00B6534B" w:rsidRDefault="00B6534B" w:rsidP="00B6534B">
      <w:r>
        <w:t>215.2250</w:t>
      </w:r>
      <w:r>
        <w:tab/>
        <w:t>1.013e0</w:t>
      </w:r>
    </w:p>
    <w:p w14:paraId="1ABF68FD" w14:textId="77777777" w:rsidR="00B6534B" w:rsidRDefault="00B6534B" w:rsidP="00B6534B">
      <w:r>
        <w:t>215.3586</w:t>
      </w:r>
      <w:r>
        <w:tab/>
        <w:t>1.013e0</w:t>
      </w:r>
    </w:p>
    <w:p w14:paraId="3C2B60E4" w14:textId="77777777" w:rsidR="00B6534B" w:rsidRDefault="00B6534B" w:rsidP="00B6534B">
      <w:r>
        <w:t>215.4205</w:t>
      </w:r>
      <w:r>
        <w:tab/>
        <w:t>1.013e0</w:t>
      </w:r>
    </w:p>
    <w:p w14:paraId="6730E065" w14:textId="77777777" w:rsidR="00B6534B" w:rsidRDefault="00B6534B" w:rsidP="00B6534B">
      <w:r>
        <w:t>215.4471</w:t>
      </w:r>
      <w:r>
        <w:tab/>
        <w:t>1.013e0</w:t>
      </w:r>
    </w:p>
    <w:p w14:paraId="591D6D2A" w14:textId="77777777" w:rsidR="00B6534B" w:rsidRDefault="00B6534B" w:rsidP="00B6534B">
      <w:r>
        <w:t>215.5271</w:t>
      </w:r>
      <w:r>
        <w:tab/>
        <w:t>4.051e0</w:t>
      </w:r>
    </w:p>
    <w:p w14:paraId="58F1C25E" w14:textId="77777777" w:rsidR="00B6534B" w:rsidRDefault="00B6534B" w:rsidP="00B6534B">
      <w:r>
        <w:t>215.6385</w:t>
      </w:r>
      <w:r>
        <w:tab/>
        <w:t>1.013e0</w:t>
      </w:r>
    </w:p>
    <w:p w14:paraId="4DBA6F62" w14:textId="77777777" w:rsidR="00B6534B" w:rsidRDefault="00B6534B" w:rsidP="00B6534B">
      <w:r>
        <w:t>215.6620</w:t>
      </w:r>
      <w:r>
        <w:tab/>
        <w:t>1.013e0</w:t>
      </w:r>
    </w:p>
    <w:p w14:paraId="044FD746" w14:textId="77777777" w:rsidR="00B6534B" w:rsidRDefault="00B6534B" w:rsidP="00B6534B">
      <w:r>
        <w:t>215.6855</w:t>
      </w:r>
      <w:r>
        <w:tab/>
        <w:t>1.013e0</w:t>
      </w:r>
    </w:p>
    <w:p w14:paraId="060255A6" w14:textId="77777777" w:rsidR="00B6534B" w:rsidRDefault="00B6534B" w:rsidP="00B6534B">
      <w:r>
        <w:t>215.7169</w:t>
      </w:r>
      <w:r>
        <w:tab/>
        <w:t>1.013e0</w:t>
      </w:r>
    </w:p>
    <w:p w14:paraId="229C8425" w14:textId="77777777" w:rsidR="00B6534B" w:rsidRDefault="00B6534B" w:rsidP="00B6534B">
      <w:r>
        <w:t>215.7549</w:t>
      </w:r>
      <w:r>
        <w:tab/>
        <w:t>2.025e0</w:t>
      </w:r>
    </w:p>
    <w:p w14:paraId="698633D0" w14:textId="77777777" w:rsidR="00B6534B" w:rsidRDefault="00B6534B" w:rsidP="00B6534B">
      <w:r>
        <w:t>215.7946</w:t>
      </w:r>
      <w:r>
        <w:tab/>
        <w:t>1.013e0</w:t>
      </w:r>
    </w:p>
    <w:p w14:paraId="5C7EB17D" w14:textId="77777777" w:rsidR="00B6534B" w:rsidRDefault="00B6534B" w:rsidP="00B6534B">
      <w:r>
        <w:t>215.8305</w:t>
      </w:r>
      <w:r>
        <w:tab/>
        <w:t>1.013e0</w:t>
      </w:r>
    </w:p>
    <w:p w14:paraId="036BFD14" w14:textId="77777777" w:rsidR="00B6534B" w:rsidRDefault="00B6534B" w:rsidP="00B6534B">
      <w:r>
        <w:t>215.8530</w:t>
      </w:r>
      <w:r>
        <w:tab/>
        <w:t>2.025e0</w:t>
      </w:r>
    </w:p>
    <w:p w14:paraId="60D8949F" w14:textId="77777777" w:rsidR="00B6534B" w:rsidRDefault="00B6534B" w:rsidP="00B6534B">
      <w:r>
        <w:t>215.8924</w:t>
      </w:r>
      <w:r>
        <w:tab/>
        <w:t>1.013e0</w:t>
      </w:r>
    </w:p>
    <w:p w14:paraId="6FCA85FB" w14:textId="77777777" w:rsidR="00B6534B" w:rsidRDefault="00B6534B" w:rsidP="00B6534B">
      <w:r>
        <w:t>215.9358</w:t>
      </w:r>
      <w:r>
        <w:tab/>
        <w:t>1.013e0</w:t>
      </w:r>
    </w:p>
    <w:p w14:paraId="4782CF71" w14:textId="77777777" w:rsidR="00B6534B" w:rsidRDefault="00B6534B" w:rsidP="00B6534B">
      <w:r>
        <w:t>215.9801</w:t>
      </w:r>
      <w:r>
        <w:tab/>
        <w:t>4.051e0</w:t>
      </w:r>
    </w:p>
    <w:p w14:paraId="005CF334" w14:textId="77777777" w:rsidR="00B6534B" w:rsidRDefault="00B6534B" w:rsidP="00B6534B">
      <w:r>
        <w:t>216.0126</w:t>
      </w:r>
      <w:r>
        <w:tab/>
        <w:t>1.013e0</w:t>
      </w:r>
    </w:p>
    <w:p w14:paraId="08EABA81" w14:textId="77777777" w:rsidR="00B6534B" w:rsidRDefault="00B6534B" w:rsidP="00B6534B">
      <w:r>
        <w:t>216.1614</w:t>
      </w:r>
      <w:r>
        <w:tab/>
        <w:t>1.013e0</w:t>
      </w:r>
    </w:p>
    <w:p w14:paraId="3001AB93" w14:textId="77777777" w:rsidR="00B6534B" w:rsidRDefault="00B6534B" w:rsidP="00B6534B">
      <w:r>
        <w:t>216.2085</w:t>
      </w:r>
      <w:r>
        <w:tab/>
        <w:t>1.013e0</w:t>
      </w:r>
    </w:p>
    <w:p w14:paraId="4B1FFDE9" w14:textId="77777777" w:rsidR="00B6534B" w:rsidRDefault="00B6534B" w:rsidP="00B6534B">
      <w:r>
        <w:t>216.2555</w:t>
      </w:r>
      <w:r>
        <w:tab/>
        <w:t>1.013e0</w:t>
      </w:r>
    </w:p>
    <w:p w14:paraId="255CA43B" w14:textId="77777777" w:rsidR="00B6534B" w:rsidRDefault="00B6534B" w:rsidP="00B6534B">
      <w:r>
        <w:t>216.3101</w:t>
      </w:r>
      <w:r>
        <w:tab/>
        <w:t>2.025e0</w:t>
      </w:r>
    </w:p>
    <w:p w14:paraId="6E153FA7" w14:textId="77777777" w:rsidR="00B6534B" w:rsidRDefault="00B6534B" w:rsidP="00B6534B">
      <w:r>
        <w:t>216.3702</w:t>
      </w:r>
      <w:r>
        <w:tab/>
        <w:t>2.025e0</w:t>
      </w:r>
    </w:p>
    <w:p w14:paraId="4037C9CD" w14:textId="77777777" w:rsidR="00B6534B" w:rsidRDefault="00B6534B" w:rsidP="00B6534B">
      <w:r>
        <w:t>216.4477</w:t>
      </w:r>
      <w:r>
        <w:tab/>
        <w:t>1.013e0</w:t>
      </w:r>
    </w:p>
    <w:p w14:paraId="3745991C" w14:textId="77777777" w:rsidR="00B6534B" w:rsidRDefault="00B6534B" w:rsidP="00B6534B">
      <w:r>
        <w:t>216.5855</w:t>
      </w:r>
      <w:r>
        <w:tab/>
        <w:t>4.051e0</w:t>
      </w:r>
    </w:p>
    <w:p w14:paraId="040FA6A2" w14:textId="77777777" w:rsidR="00B6534B" w:rsidRDefault="00B6534B" w:rsidP="00B6534B">
      <w:r>
        <w:t>216.6189</w:t>
      </w:r>
      <w:r>
        <w:tab/>
        <w:t>1.013e0</w:t>
      </w:r>
    </w:p>
    <w:p w14:paraId="6778580F" w14:textId="77777777" w:rsidR="00B6534B" w:rsidRDefault="00B6534B" w:rsidP="00B6534B">
      <w:r>
        <w:t>216.6974</w:t>
      </w:r>
      <w:r>
        <w:tab/>
        <w:t>1.013e0</w:t>
      </w:r>
    </w:p>
    <w:p w14:paraId="0ED73508" w14:textId="77777777" w:rsidR="00B6534B" w:rsidRDefault="00B6534B" w:rsidP="00B6534B">
      <w:r>
        <w:t>216.8223</w:t>
      </w:r>
      <w:r>
        <w:tab/>
        <w:t>1.013e0</w:t>
      </w:r>
    </w:p>
    <w:p w14:paraId="711A37DD" w14:textId="77777777" w:rsidR="00B6534B" w:rsidRDefault="00B6534B" w:rsidP="00B6534B">
      <w:r>
        <w:t>216.8768</w:t>
      </w:r>
      <w:r>
        <w:tab/>
        <w:t>2.025e0</w:t>
      </w:r>
    </w:p>
    <w:p w14:paraId="15DE0FD3" w14:textId="77777777" w:rsidR="00B6534B" w:rsidRDefault="00B6534B" w:rsidP="00B6534B">
      <w:r>
        <w:t>216.9372</w:t>
      </w:r>
      <w:r>
        <w:tab/>
        <w:t>3.038e0</w:t>
      </w:r>
    </w:p>
    <w:p w14:paraId="0311D2EB" w14:textId="77777777" w:rsidR="00B6534B" w:rsidRDefault="00B6534B" w:rsidP="00B6534B">
      <w:r>
        <w:t>216.9614</w:t>
      </w:r>
      <w:r>
        <w:tab/>
        <w:t>3.038e0</w:t>
      </w:r>
    </w:p>
    <w:p w14:paraId="5DD53CDD" w14:textId="77777777" w:rsidR="00B6534B" w:rsidRDefault="00B6534B" w:rsidP="00B6534B">
      <w:r>
        <w:t>217.0219</w:t>
      </w:r>
      <w:r>
        <w:tab/>
        <w:t>1.013e0</w:t>
      </w:r>
    </w:p>
    <w:p w14:paraId="588CCCAB" w14:textId="77777777" w:rsidR="00B6534B" w:rsidRDefault="00B6534B" w:rsidP="00B6534B">
      <w:r>
        <w:t>217.0575</w:t>
      </w:r>
      <w:r>
        <w:tab/>
        <w:t>3.038e0</w:t>
      </w:r>
    </w:p>
    <w:p w14:paraId="2C94998F" w14:textId="77777777" w:rsidR="00B6534B" w:rsidRDefault="00B6534B" w:rsidP="00B6534B">
      <w:r>
        <w:t>217.1199</w:t>
      </w:r>
      <w:r>
        <w:tab/>
        <w:t>1.013e0</w:t>
      </w:r>
    </w:p>
    <w:p w14:paraId="5BD3C9D4" w14:textId="77777777" w:rsidR="00B6534B" w:rsidRDefault="00B6534B" w:rsidP="00B6534B">
      <w:r>
        <w:t>217.1552</w:t>
      </w:r>
      <w:r>
        <w:tab/>
        <w:t>1.013e0</w:t>
      </w:r>
    </w:p>
    <w:p w14:paraId="66F2C3C6" w14:textId="77777777" w:rsidR="00B6534B" w:rsidRDefault="00B6534B" w:rsidP="00B6534B">
      <w:r>
        <w:t>217.1802</w:t>
      </w:r>
      <w:r>
        <w:tab/>
        <w:t>2.025e0</w:t>
      </w:r>
    </w:p>
    <w:p w14:paraId="0A4D6324" w14:textId="77777777" w:rsidR="00B6534B" w:rsidRDefault="00B6534B" w:rsidP="00B6534B">
      <w:r>
        <w:t>217.2143</w:t>
      </w:r>
      <w:r>
        <w:tab/>
        <w:t>1.013e0</w:t>
      </w:r>
    </w:p>
    <w:p w14:paraId="55E1183F" w14:textId="77777777" w:rsidR="00B6534B" w:rsidRDefault="00B6534B" w:rsidP="00B6534B">
      <w:r>
        <w:t>217.2548</w:t>
      </w:r>
      <w:r>
        <w:tab/>
        <w:t>2.025e0</w:t>
      </w:r>
    </w:p>
    <w:p w14:paraId="376BFD42" w14:textId="77777777" w:rsidR="00B6534B" w:rsidRDefault="00B6534B" w:rsidP="00B6534B">
      <w:r>
        <w:t>217.2983</w:t>
      </w:r>
      <w:r>
        <w:tab/>
        <w:t>2.025e0</w:t>
      </w:r>
    </w:p>
    <w:p w14:paraId="44DF94AF" w14:textId="77777777" w:rsidR="00B6534B" w:rsidRDefault="00B6534B" w:rsidP="00B6534B">
      <w:r>
        <w:t>217.3198</w:t>
      </w:r>
      <w:r>
        <w:tab/>
        <w:t>1.013e0</w:t>
      </w:r>
    </w:p>
    <w:p w14:paraId="5057D0E5" w14:textId="77777777" w:rsidR="00B6534B" w:rsidRDefault="00B6534B" w:rsidP="00B6534B">
      <w:r>
        <w:t>217.3725</w:t>
      </w:r>
      <w:r>
        <w:tab/>
        <w:t>3.038e0</w:t>
      </w:r>
    </w:p>
    <w:p w14:paraId="53F5BA6E" w14:textId="77777777" w:rsidR="00B6534B" w:rsidRDefault="00B6534B" w:rsidP="00B6534B">
      <w:r>
        <w:t>217.4346</w:t>
      </w:r>
      <w:r>
        <w:tab/>
        <w:t>2.025e0</w:t>
      </w:r>
    </w:p>
    <w:p w14:paraId="14FDF49E" w14:textId="77777777" w:rsidR="00B6534B" w:rsidRDefault="00B6534B" w:rsidP="00B6534B">
      <w:r>
        <w:t>217.4800</w:t>
      </w:r>
      <w:r>
        <w:tab/>
        <w:t>1.013e0</w:t>
      </w:r>
    </w:p>
    <w:p w14:paraId="6D9DFF07" w14:textId="77777777" w:rsidR="00B6534B" w:rsidRDefault="00B6534B" w:rsidP="00B6534B">
      <w:r>
        <w:t>217.5160</w:t>
      </w:r>
      <w:r>
        <w:tab/>
        <w:t>1.013e0</w:t>
      </w:r>
    </w:p>
    <w:p w14:paraId="614DA122" w14:textId="77777777" w:rsidR="00B6534B" w:rsidRDefault="00B6534B" w:rsidP="00B6534B">
      <w:r>
        <w:t>217.5545</w:t>
      </w:r>
      <w:r>
        <w:tab/>
        <w:t>4.051e0</w:t>
      </w:r>
    </w:p>
    <w:p w14:paraId="7A2B7D46" w14:textId="77777777" w:rsidR="00B6534B" w:rsidRDefault="00B6534B" w:rsidP="00B6534B">
      <w:r>
        <w:t>217.5969</w:t>
      </w:r>
      <w:r>
        <w:tab/>
        <w:t>1.013e0</w:t>
      </w:r>
    </w:p>
    <w:p w14:paraId="7171E428" w14:textId="77777777" w:rsidR="00B6534B" w:rsidRDefault="00B6534B" w:rsidP="00B6534B">
      <w:r>
        <w:t>217.6424</w:t>
      </w:r>
      <w:r>
        <w:tab/>
        <w:t>2.025e0</w:t>
      </w:r>
    </w:p>
    <w:p w14:paraId="394ACAF1" w14:textId="77777777" w:rsidR="00B6534B" w:rsidRDefault="00B6534B" w:rsidP="00B6534B">
      <w:r>
        <w:t>217.7143</w:t>
      </w:r>
      <w:r>
        <w:tab/>
        <w:t>3.038e0</w:t>
      </w:r>
    </w:p>
    <w:p w14:paraId="0558557F" w14:textId="77777777" w:rsidR="00B6534B" w:rsidRDefault="00B6534B" w:rsidP="00B6534B">
      <w:r>
        <w:t>217.7705</w:t>
      </w:r>
      <w:r>
        <w:tab/>
        <w:t>1.013e0</w:t>
      </w:r>
    </w:p>
    <w:p w14:paraId="28D4A9BA" w14:textId="77777777" w:rsidR="00B6534B" w:rsidRDefault="00B6534B" w:rsidP="00B6534B">
      <w:r>
        <w:t>217.8009</w:t>
      </w:r>
      <w:r>
        <w:tab/>
        <w:t>2.025e0</w:t>
      </w:r>
    </w:p>
    <w:p w14:paraId="01800E14" w14:textId="77777777" w:rsidR="00B6534B" w:rsidRDefault="00B6534B" w:rsidP="00B6534B">
      <w:r>
        <w:t>217.8420</w:t>
      </w:r>
      <w:r>
        <w:tab/>
        <w:t>2.025e0</w:t>
      </w:r>
    </w:p>
    <w:p w14:paraId="28A8D003" w14:textId="77777777" w:rsidR="00B6534B" w:rsidRDefault="00B6534B" w:rsidP="00B6534B">
      <w:r>
        <w:t>217.8780</w:t>
      </w:r>
      <w:r>
        <w:tab/>
        <w:t>3.767e0</w:t>
      </w:r>
    </w:p>
    <w:p w14:paraId="6F40C626" w14:textId="77777777" w:rsidR="00B6534B" w:rsidRDefault="00B6534B" w:rsidP="00B6534B">
      <w:r>
        <w:t>217.9175</w:t>
      </w:r>
      <w:r>
        <w:tab/>
        <w:t>2.025e0</w:t>
      </w:r>
    </w:p>
    <w:p w14:paraId="22FE9AF4" w14:textId="77777777" w:rsidR="00B6534B" w:rsidRDefault="00B6534B" w:rsidP="00B6534B">
      <w:r>
        <w:t>217.9669</w:t>
      </w:r>
      <w:r>
        <w:tab/>
        <w:t>1.013e0</w:t>
      </w:r>
    </w:p>
    <w:p w14:paraId="1C8B372B" w14:textId="77777777" w:rsidR="00B6534B" w:rsidRDefault="00B6534B" w:rsidP="00B6534B">
      <w:r>
        <w:t>218.0214</w:t>
      </w:r>
      <w:r>
        <w:tab/>
        <w:t>1.013e0</w:t>
      </w:r>
    </w:p>
    <w:p w14:paraId="23D02CC3" w14:textId="77777777" w:rsidR="00B6534B" w:rsidRDefault="00B6534B" w:rsidP="00B6534B">
      <w:r>
        <w:t>218.1159</w:t>
      </w:r>
      <w:r>
        <w:tab/>
        <w:t>1.013e0</w:t>
      </w:r>
    </w:p>
    <w:p w14:paraId="0451FAE7" w14:textId="77777777" w:rsidR="00B6534B" w:rsidRDefault="00B6534B" w:rsidP="00B6534B">
      <w:r>
        <w:t>218.1485</w:t>
      </w:r>
      <w:r>
        <w:tab/>
        <w:t>3.038e0</w:t>
      </w:r>
    </w:p>
    <w:p w14:paraId="58131D06" w14:textId="77777777" w:rsidR="00B6534B" w:rsidRDefault="00B6534B" w:rsidP="00B6534B">
      <w:r>
        <w:t>218.2007</w:t>
      </w:r>
      <w:r>
        <w:tab/>
        <w:t>4.051e0</w:t>
      </w:r>
    </w:p>
    <w:p w14:paraId="704D565A" w14:textId="77777777" w:rsidR="00B6534B" w:rsidRDefault="00B6534B" w:rsidP="00B6534B">
      <w:r>
        <w:t>218.2996</w:t>
      </w:r>
      <w:r>
        <w:tab/>
        <w:t>2.025e0</w:t>
      </w:r>
    </w:p>
    <w:p w14:paraId="61F6BF77" w14:textId="77777777" w:rsidR="00B6534B" w:rsidRDefault="00B6534B" w:rsidP="00B6534B">
      <w:r>
        <w:t>218.3234</w:t>
      </w:r>
      <w:r>
        <w:tab/>
        <w:t>1.013e0</w:t>
      </w:r>
    </w:p>
    <w:p w14:paraId="521C3356" w14:textId="77777777" w:rsidR="00B6534B" w:rsidRDefault="00B6534B" w:rsidP="00B6534B">
      <w:r>
        <w:t>218.3781</w:t>
      </w:r>
      <w:r>
        <w:tab/>
        <w:t>1.013e0</w:t>
      </w:r>
    </w:p>
    <w:p w14:paraId="1EEA54CB" w14:textId="77777777" w:rsidR="00B6534B" w:rsidRDefault="00B6534B" w:rsidP="00B6534B">
      <w:r>
        <w:t>218.4179</w:t>
      </w:r>
      <w:r>
        <w:tab/>
        <w:t>1.013e0</w:t>
      </w:r>
    </w:p>
    <w:p w14:paraId="1EC3AE77" w14:textId="77777777" w:rsidR="00B6534B" w:rsidRDefault="00B6534B" w:rsidP="00B6534B">
      <w:r>
        <w:t>218.4952</w:t>
      </w:r>
      <w:r>
        <w:tab/>
        <w:t>1.013e0</w:t>
      </w:r>
    </w:p>
    <w:p w14:paraId="5408BFFB" w14:textId="77777777" w:rsidR="00B6534B" w:rsidRDefault="00B6534B" w:rsidP="00B6534B">
      <w:r>
        <w:t>218.5708</w:t>
      </w:r>
      <w:r>
        <w:tab/>
        <w:t>1.013e0</w:t>
      </w:r>
    </w:p>
    <w:p w14:paraId="6EB9D53A" w14:textId="77777777" w:rsidR="00B6534B" w:rsidRDefault="00B6534B" w:rsidP="00B6534B">
      <w:r>
        <w:t>218.5917</w:t>
      </w:r>
      <w:r>
        <w:tab/>
        <w:t>2.025e0</w:t>
      </w:r>
    </w:p>
    <w:p w14:paraId="6A35F220" w14:textId="77777777" w:rsidR="00B6534B" w:rsidRDefault="00B6534B" w:rsidP="00B6534B">
      <w:r>
        <w:t>218.6803</w:t>
      </w:r>
      <w:r>
        <w:tab/>
        <w:t>1.013e0</w:t>
      </w:r>
    </w:p>
    <w:p w14:paraId="3296B0BC" w14:textId="77777777" w:rsidR="00B6534B" w:rsidRDefault="00B6534B" w:rsidP="00B6534B">
      <w:r>
        <w:t>218.7598</w:t>
      </w:r>
      <w:r>
        <w:tab/>
        <w:t>2.025e0</w:t>
      </w:r>
    </w:p>
    <w:p w14:paraId="5A06E07B" w14:textId="77777777" w:rsidR="00B6534B" w:rsidRDefault="00B6534B" w:rsidP="00B6534B">
      <w:r>
        <w:t>218.8277</w:t>
      </w:r>
      <w:r>
        <w:tab/>
        <w:t>2.025e0</w:t>
      </w:r>
    </w:p>
    <w:p w14:paraId="54DEB3C3" w14:textId="77777777" w:rsidR="00B6534B" w:rsidRDefault="00B6534B" w:rsidP="00B6534B">
      <w:r>
        <w:t>218.8879</w:t>
      </w:r>
      <w:r>
        <w:tab/>
        <w:t>1.013e0</w:t>
      </w:r>
    </w:p>
    <w:p w14:paraId="7EA31AF3" w14:textId="77777777" w:rsidR="00B6534B" w:rsidRDefault="00B6534B" w:rsidP="00B6534B">
      <w:r>
        <w:t>218.9315</w:t>
      </w:r>
      <w:r>
        <w:tab/>
        <w:t>2.025e0</w:t>
      </w:r>
    </w:p>
    <w:p w14:paraId="524DD7AF" w14:textId="77777777" w:rsidR="00B6534B" w:rsidRDefault="00B6534B" w:rsidP="00B6534B">
      <w:r>
        <w:t>218.9949</w:t>
      </w:r>
      <w:r>
        <w:tab/>
        <w:t>2.025e0</w:t>
      </w:r>
    </w:p>
    <w:p w14:paraId="0F5834B6" w14:textId="77777777" w:rsidR="00B6534B" w:rsidRDefault="00B6534B" w:rsidP="00B6534B">
      <w:r>
        <w:t>219.0148</w:t>
      </w:r>
      <w:r>
        <w:tab/>
        <w:t>3.038e0</w:t>
      </w:r>
    </w:p>
    <w:p w14:paraId="45EADF51" w14:textId="77777777" w:rsidR="00B6534B" w:rsidRDefault="00B6534B" w:rsidP="00B6534B">
      <w:r>
        <w:t>219.0546</w:t>
      </w:r>
      <w:r>
        <w:tab/>
        <w:t>1.013e0</w:t>
      </w:r>
    </w:p>
    <w:p w14:paraId="5E85FEEA" w14:textId="77777777" w:rsidR="00B6534B" w:rsidRDefault="00B6534B" w:rsidP="00B6534B">
      <w:r>
        <w:t>219.0771</w:t>
      </w:r>
      <w:r>
        <w:tab/>
        <w:t>1.013e0</w:t>
      </w:r>
    </w:p>
    <w:p w14:paraId="559144B4" w14:textId="77777777" w:rsidR="00B6534B" w:rsidRDefault="00B6534B" w:rsidP="00B6534B">
      <w:r>
        <w:t>219.1207</w:t>
      </w:r>
      <w:r>
        <w:tab/>
        <w:t>1.013e0</w:t>
      </w:r>
    </w:p>
    <w:p w14:paraId="4105843C" w14:textId="77777777" w:rsidR="00B6534B" w:rsidRDefault="00B6534B" w:rsidP="00B6534B">
      <w:r>
        <w:t>219.1954</w:t>
      </w:r>
      <w:r>
        <w:tab/>
        <w:t>3.038e0</w:t>
      </w:r>
    </w:p>
    <w:p w14:paraId="0BAEB948" w14:textId="77777777" w:rsidR="00B6534B" w:rsidRDefault="00B6534B" w:rsidP="00B6534B">
      <w:r>
        <w:t>219.2287</w:t>
      </w:r>
      <w:r>
        <w:tab/>
        <w:t>2.025e0</w:t>
      </w:r>
    </w:p>
    <w:p w14:paraId="4906BD92" w14:textId="77777777" w:rsidR="00B6534B" w:rsidRDefault="00B6534B" w:rsidP="00B6534B">
      <w:r>
        <w:t>219.2898</w:t>
      </w:r>
      <w:r>
        <w:tab/>
        <w:t>1.013e0</w:t>
      </w:r>
    </w:p>
    <w:p w14:paraId="22A36FA5" w14:textId="77777777" w:rsidR="00B6534B" w:rsidRDefault="00B6534B" w:rsidP="00B6534B">
      <w:r>
        <w:t>219.3412</w:t>
      </w:r>
      <w:r>
        <w:tab/>
        <w:t>1.013e0</w:t>
      </w:r>
    </w:p>
    <w:p w14:paraId="72FECC1A" w14:textId="77777777" w:rsidR="00B6534B" w:rsidRDefault="00B6534B" w:rsidP="00B6534B">
      <w:r>
        <w:t>219.4310</w:t>
      </w:r>
      <w:r>
        <w:tab/>
        <w:t>1.013e0</w:t>
      </w:r>
    </w:p>
    <w:p w14:paraId="33E9065F" w14:textId="77777777" w:rsidR="00B6534B" w:rsidRDefault="00B6534B" w:rsidP="00B6534B">
      <w:r>
        <w:t>219.4740</w:t>
      </w:r>
      <w:r>
        <w:tab/>
        <w:t>1.013e0</w:t>
      </w:r>
    </w:p>
    <w:p w14:paraId="0DA626FB" w14:textId="77777777" w:rsidR="00B6534B" w:rsidRDefault="00B6534B" w:rsidP="00B6534B">
      <w:r>
        <w:t>219.5252</w:t>
      </w:r>
      <w:r>
        <w:tab/>
        <w:t>1.013e0</w:t>
      </w:r>
    </w:p>
    <w:p w14:paraId="3A323510" w14:textId="77777777" w:rsidR="00B6534B" w:rsidRDefault="00B6534B" w:rsidP="00B6534B">
      <w:r>
        <w:t>219.5612</w:t>
      </w:r>
      <w:r>
        <w:tab/>
        <w:t>1.013e0</w:t>
      </w:r>
    </w:p>
    <w:p w14:paraId="332A8466" w14:textId="77777777" w:rsidR="00B6534B" w:rsidRDefault="00B6534B" w:rsidP="00B6534B">
      <w:r>
        <w:t>219.6011</w:t>
      </w:r>
      <w:r>
        <w:tab/>
        <w:t>2.025e0</w:t>
      </w:r>
    </w:p>
    <w:p w14:paraId="012611E1" w14:textId="77777777" w:rsidR="00B6534B" w:rsidRDefault="00B6534B" w:rsidP="00B6534B">
      <w:r>
        <w:t>219.6494</w:t>
      </w:r>
      <w:r>
        <w:tab/>
        <w:t>5.063e0</w:t>
      </w:r>
    </w:p>
    <w:p w14:paraId="2C888988" w14:textId="77777777" w:rsidR="00B6534B" w:rsidRDefault="00B6534B" w:rsidP="00B6534B">
      <w:r>
        <w:t>219.7309</w:t>
      </w:r>
      <w:r>
        <w:tab/>
        <w:t>1.013e0</w:t>
      </w:r>
    </w:p>
    <w:p w14:paraId="0D10E101" w14:textId="77777777" w:rsidR="00B6534B" w:rsidRDefault="00B6534B" w:rsidP="00B6534B">
      <w:r>
        <w:t>219.7903</w:t>
      </w:r>
      <w:r>
        <w:tab/>
        <w:t>1.013e0</w:t>
      </w:r>
    </w:p>
    <w:p w14:paraId="5B94A3FD" w14:textId="77777777" w:rsidR="00B6534B" w:rsidRDefault="00B6534B" w:rsidP="00B6534B">
      <w:r>
        <w:t>219.8252</w:t>
      </w:r>
      <w:r>
        <w:tab/>
        <w:t>1.013e0</w:t>
      </w:r>
    </w:p>
    <w:p w14:paraId="70640114" w14:textId="77777777" w:rsidR="00B6534B" w:rsidRDefault="00B6534B" w:rsidP="00B6534B">
      <w:r>
        <w:t>219.8726</w:t>
      </w:r>
      <w:r>
        <w:tab/>
        <w:t>3.038e0</w:t>
      </w:r>
    </w:p>
    <w:p w14:paraId="478A4E75" w14:textId="77777777" w:rsidR="00B6534B" w:rsidRDefault="00B6534B" w:rsidP="00B6534B">
      <w:r>
        <w:t>219.9037</w:t>
      </w:r>
      <w:r>
        <w:tab/>
        <w:t>2.025e0</w:t>
      </w:r>
    </w:p>
    <w:p w14:paraId="1FF0B174" w14:textId="77777777" w:rsidR="00B6534B" w:rsidRDefault="00B6534B" w:rsidP="00B6534B">
      <w:r>
        <w:t>219.9528</w:t>
      </w:r>
      <w:r>
        <w:tab/>
        <w:t>2.025e0</w:t>
      </w:r>
    </w:p>
    <w:p w14:paraId="6FD46589" w14:textId="77777777" w:rsidR="00B6534B" w:rsidRDefault="00B6534B" w:rsidP="00B6534B">
      <w:r>
        <w:t>220.0363</w:t>
      </w:r>
      <w:r>
        <w:tab/>
        <w:t>2.025e0</w:t>
      </w:r>
    </w:p>
    <w:p w14:paraId="42483407" w14:textId="77777777" w:rsidR="00B6534B" w:rsidRDefault="00B6534B" w:rsidP="00B6534B">
      <w:r>
        <w:t>220.1042</w:t>
      </w:r>
      <w:r>
        <w:tab/>
        <w:t>1.013e0</w:t>
      </w:r>
    </w:p>
    <w:p w14:paraId="6700C2BD" w14:textId="77777777" w:rsidR="00B6534B" w:rsidRDefault="00B6534B" w:rsidP="00B6534B">
      <w:r>
        <w:t>220.1441</w:t>
      </w:r>
      <w:r>
        <w:tab/>
        <w:t>1.013e0</w:t>
      </w:r>
    </w:p>
    <w:p w14:paraId="233BB077" w14:textId="77777777" w:rsidR="00B6534B" w:rsidRDefault="00B6534B" w:rsidP="00B6534B">
      <w:r>
        <w:t>220.2273</w:t>
      </w:r>
      <w:r>
        <w:tab/>
        <w:t>2.025e0</w:t>
      </w:r>
    </w:p>
    <w:p w14:paraId="43ED9CF9" w14:textId="77777777" w:rsidR="00B6534B" w:rsidRDefault="00B6534B" w:rsidP="00B6534B">
      <w:r>
        <w:t>220.2708</w:t>
      </w:r>
      <w:r>
        <w:tab/>
        <w:t>3.038e0</w:t>
      </w:r>
    </w:p>
    <w:p w14:paraId="0DABCAD6" w14:textId="77777777" w:rsidR="00B6534B" w:rsidRDefault="00B6534B" w:rsidP="00B6534B">
      <w:r>
        <w:t>220.2936</w:t>
      </w:r>
      <w:r>
        <w:tab/>
        <w:t>1.013e0</w:t>
      </w:r>
    </w:p>
    <w:p w14:paraId="12912712" w14:textId="77777777" w:rsidR="00B6534B" w:rsidRDefault="00B6534B" w:rsidP="00B6534B">
      <w:r>
        <w:t>220.3771</w:t>
      </w:r>
      <w:r>
        <w:tab/>
        <w:t>4.051e0</w:t>
      </w:r>
    </w:p>
    <w:p w14:paraId="6594A146" w14:textId="77777777" w:rsidR="00B6534B" w:rsidRDefault="00B6534B" w:rsidP="00B6534B">
      <w:r>
        <w:t>220.4090</w:t>
      </w:r>
      <w:r>
        <w:tab/>
        <w:t>1.013e0</w:t>
      </w:r>
    </w:p>
    <w:p w14:paraId="11FBDC10" w14:textId="77777777" w:rsidR="00B6534B" w:rsidRDefault="00B6534B" w:rsidP="00B6534B">
      <w:r>
        <w:t>220.4474</w:t>
      </w:r>
      <w:r>
        <w:tab/>
        <w:t>5.063e0</w:t>
      </w:r>
    </w:p>
    <w:p w14:paraId="06361F4B" w14:textId="77777777" w:rsidR="00B6534B" w:rsidRDefault="00B6534B" w:rsidP="00B6534B">
      <w:r>
        <w:t>220.4912</w:t>
      </w:r>
      <w:r>
        <w:tab/>
        <w:t>2.025e0</w:t>
      </w:r>
    </w:p>
    <w:p w14:paraId="655B2CAD" w14:textId="77777777" w:rsidR="00B6534B" w:rsidRDefault="00B6534B" w:rsidP="00B6534B">
      <w:r>
        <w:t>220.5305</w:t>
      </w:r>
      <w:r>
        <w:tab/>
        <w:t>1.013e0</w:t>
      </w:r>
    </w:p>
    <w:p w14:paraId="75CDDE08" w14:textId="77777777" w:rsidR="00B6534B" w:rsidRDefault="00B6534B" w:rsidP="00B6534B">
      <w:r>
        <w:t>220.5853</w:t>
      </w:r>
      <w:r>
        <w:tab/>
        <w:t>1.013e0</w:t>
      </w:r>
    </w:p>
    <w:p w14:paraId="75CBDC67" w14:textId="77777777" w:rsidR="00B6534B" w:rsidRDefault="00B6534B" w:rsidP="00B6534B">
      <w:r>
        <w:t>220.6252</w:t>
      </w:r>
      <w:r>
        <w:tab/>
        <w:t>1.013e0</w:t>
      </w:r>
    </w:p>
    <w:p w14:paraId="28D3533B" w14:textId="77777777" w:rsidR="00B6534B" w:rsidRDefault="00B6534B" w:rsidP="00B6534B">
      <w:r>
        <w:t>220.7401</w:t>
      </w:r>
      <w:r>
        <w:tab/>
        <w:t>1.013e0</w:t>
      </w:r>
    </w:p>
    <w:p w14:paraId="4E2CC2FE" w14:textId="77777777" w:rsidR="00B6534B" w:rsidRDefault="00B6534B" w:rsidP="00B6534B">
      <w:r>
        <w:t>220.8199</w:t>
      </w:r>
      <w:r>
        <w:tab/>
        <w:t>4.051e0</w:t>
      </w:r>
    </w:p>
    <w:p w14:paraId="26416BD5" w14:textId="77777777" w:rsidR="00B6534B" w:rsidRDefault="00B6534B" w:rsidP="00B6534B">
      <w:r>
        <w:t>220.8822</w:t>
      </w:r>
      <w:r>
        <w:tab/>
        <w:t>1.013e0</w:t>
      </w:r>
    </w:p>
    <w:p w14:paraId="36D290E3" w14:textId="77777777" w:rsidR="00B6534B" w:rsidRDefault="00B6534B" w:rsidP="00B6534B">
      <w:r>
        <w:t>220.9209</w:t>
      </w:r>
      <w:r>
        <w:tab/>
        <w:t>1.013e0</w:t>
      </w:r>
    </w:p>
    <w:p w14:paraId="470D2B62" w14:textId="77777777" w:rsidR="00B6534B" w:rsidRDefault="00B6534B" w:rsidP="00B6534B">
      <w:r>
        <w:t>220.9550</w:t>
      </w:r>
      <w:r>
        <w:tab/>
        <w:t>2.025e0</w:t>
      </w:r>
    </w:p>
    <w:p w14:paraId="5F461D0D" w14:textId="77777777" w:rsidR="00B6534B" w:rsidRDefault="00B6534B" w:rsidP="00B6534B">
      <w:r>
        <w:t>221.0441</w:t>
      </w:r>
      <w:r>
        <w:tab/>
        <w:t>1.013e0</w:t>
      </w:r>
    </w:p>
    <w:p w14:paraId="1FD55C62" w14:textId="77777777" w:rsidR="00B6534B" w:rsidRDefault="00B6534B" w:rsidP="00B6534B">
      <w:r>
        <w:t>221.0878</w:t>
      </w:r>
      <w:r>
        <w:tab/>
        <w:t>2.025e0</w:t>
      </w:r>
    </w:p>
    <w:p w14:paraId="5745DB37" w14:textId="77777777" w:rsidR="00B6534B" w:rsidRDefault="00B6534B" w:rsidP="00B6534B">
      <w:r>
        <w:t>221.1665</w:t>
      </w:r>
      <w:r>
        <w:tab/>
        <w:t>1.013e0</w:t>
      </w:r>
    </w:p>
    <w:p w14:paraId="2DF7AEFD" w14:textId="77777777" w:rsidR="00B6534B" w:rsidRDefault="00B6534B" w:rsidP="00B6534B">
      <w:r>
        <w:t>221.2431</w:t>
      </w:r>
      <w:r>
        <w:tab/>
        <w:t>2.025e0</w:t>
      </w:r>
    </w:p>
    <w:p w14:paraId="1200E9DE" w14:textId="77777777" w:rsidR="00B6534B" w:rsidRDefault="00B6534B" w:rsidP="00B6534B">
      <w:r>
        <w:t>221.3001</w:t>
      </w:r>
      <w:r>
        <w:tab/>
        <w:t>1.013e0</w:t>
      </w:r>
    </w:p>
    <w:p w14:paraId="4818A7D7" w14:textId="77777777" w:rsidR="00B6534B" w:rsidRDefault="00B6534B" w:rsidP="00B6534B">
      <w:r>
        <w:t>221.3439</w:t>
      </w:r>
      <w:r>
        <w:tab/>
        <w:t>2.025e0</w:t>
      </w:r>
    </w:p>
    <w:p w14:paraId="74EBB3CD" w14:textId="77777777" w:rsidR="00B6534B" w:rsidRDefault="00B6534B" w:rsidP="00B6534B">
      <w:r>
        <w:t>221.4151</w:t>
      </w:r>
      <w:r>
        <w:tab/>
        <w:t>2.025e0</w:t>
      </w:r>
    </w:p>
    <w:p w14:paraId="115DB15E" w14:textId="77777777" w:rsidR="00B6534B" w:rsidRDefault="00B6534B" w:rsidP="00B6534B">
      <w:r>
        <w:t>221.4554</w:t>
      </w:r>
      <w:r>
        <w:tab/>
        <w:t>1.013e0</w:t>
      </w:r>
    </w:p>
    <w:p w14:paraId="526A1A38" w14:textId="77777777" w:rsidR="00B6534B" w:rsidRDefault="00B6534B" w:rsidP="00B6534B">
      <w:r>
        <w:t>221.4822</w:t>
      </w:r>
      <w:r>
        <w:tab/>
        <w:t>1.013e0</w:t>
      </w:r>
    </w:p>
    <w:p w14:paraId="4B7CC397" w14:textId="77777777" w:rsidR="00B6534B" w:rsidRDefault="00B6534B" w:rsidP="00B6534B">
      <w:r>
        <w:t>221.5379</w:t>
      </w:r>
      <w:r>
        <w:tab/>
        <w:t>3.038e0</w:t>
      </w:r>
    </w:p>
    <w:p w14:paraId="0C684B41" w14:textId="77777777" w:rsidR="00B6534B" w:rsidRDefault="00B6534B" w:rsidP="00B6534B">
      <w:r>
        <w:t>221.5807</w:t>
      </w:r>
      <w:r>
        <w:tab/>
        <w:t>1.013e0</w:t>
      </w:r>
    </w:p>
    <w:p w14:paraId="181BB676" w14:textId="77777777" w:rsidR="00B6534B" w:rsidRDefault="00B6534B" w:rsidP="00B6534B">
      <w:r>
        <w:t>221.6235</w:t>
      </w:r>
      <w:r>
        <w:tab/>
        <w:t>3.038e0</w:t>
      </w:r>
    </w:p>
    <w:p w14:paraId="7A338908" w14:textId="77777777" w:rsidR="00B6534B" w:rsidRDefault="00B6534B" w:rsidP="00B6534B">
      <w:r>
        <w:t>221.6762</w:t>
      </w:r>
      <w:r>
        <w:tab/>
        <w:t>2.025e0</w:t>
      </w:r>
    </w:p>
    <w:p w14:paraId="261CF2A4" w14:textId="77777777" w:rsidR="00B6534B" w:rsidRDefault="00B6534B" w:rsidP="00B6534B">
      <w:r>
        <w:t>221.7062</w:t>
      </w:r>
      <w:r>
        <w:tab/>
        <w:t>2.025e0</w:t>
      </w:r>
    </w:p>
    <w:p w14:paraId="3F95456F" w14:textId="77777777" w:rsidR="00B6534B" w:rsidRDefault="00B6534B" w:rsidP="00B6534B">
      <w:r>
        <w:t>221.7648</w:t>
      </w:r>
      <w:r>
        <w:tab/>
        <w:t>2.025e0</w:t>
      </w:r>
    </w:p>
    <w:p w14:paraId="5C959494" w14:textId="77777777" w:rsidR="00B6534B" w:rsidRDefault="00B6534B" w:rsidP="00B6534B">
      <w:r>
        <w:t>221.8288</w:t>
      </w:r>
      <w:r>
        <w:tab/>
        <w:t>2.025e0</w:t>
      </w:r>
    </w:p>
    <w:p w14:paraId="7171E920" w14:textId="77777777" w:rsidR="00B6534B" w:rsidRDefault="00B6534B" w:rsidP="00B6534B">
      <w:r>
        <w:t>221.8504</w:t>
      </w:r>
      <w:r>
        <w:tab/>
        <w:t>1.013e0</w:t>
      </w:r>
    </w:p>
    <w:p w14:paraId="3A095807" w14:textId="77777777" w:rsidR="00B6534B" w:rsidRDefault="00B6534B" w:rsidP="00B6534B">
      <w:r>
        <w:t>221.9464</w:t>
      </w:r>
      <w:r>
        <w:tab/>
        <w:t>3.038e0</w:t>
      </w:r>
    </w:p>
    <w:p w14:paraId="1382D17F" w14:textId="77777777" w:rsidR="00B6534B" w:rsidRDefault="00B6534B" w:rsidP="00B6534B">
      <w:r>
        <w:t>221.9872</w:t>
      </w:r>
      <w:r>
        <w:tab/>
        <w:t>2.025e0</w:t>
      </w:r>
    </w:p>
    <w:p w14:paraId="1CABBD85" w14:textId="77777777" w:rsidR="00B6534B" w:rsidRDefault="00B6534B" w:rsidP="00B6534B">
      <w:r>
        <w:t>222.0516</w:t>
      </w:r>
      <w:r>
        <w:tab/>
        <w:t>1.013e0</w:t>
      </w:r>
    </w:p>
    <w:p w14:paraId="03925CA1" w14:textId="77777777" w:rsidR="00B6534B" w:rsidRDefault="00B6534B" w:rsidP="00B6534B">
      <w:r>
        <w:t>222.1239</w:t>
      </w:r>
      <w:r>
        <w:tab/>
        <w:t>2.025e0</w:t>
      </w:r>
    </w:p>
    <w:p w14:paraId="20F840A4" w14:textId="77777777" w:rsidR="00B6534B" w:rsidRDefault="00B6534B" w:rsidP="00B6534B">
      <w:r>
        <w:t>222.1949</w:t>
      </w:r>
      <w:r>
        <w:tab/>
        <w:t>2.025e0</w:t>
      </w:r>
    </w:p>
    <w:p w14:paraId="6ED4973C" w14:textId="77777777" w:rsidR="00B6534B" w:rsidRDefault="00B6534B" w:rsidP="00B6534B">
      <w:r>
        <w:t>222.2151</w:t>
      </w:r>
      <w:r>
        <w:tab/>
        <w:t>1.013e0</w:t>
      </w:r>
    </w:p>
    <w:p w14:paraId="6CBAD9D2" w14:textId="77777777" w:rsidR="00B6534B" w:rsidRDefault="00B6534B" w:rsidP="00B6534B">
      <w:r>
        <w:t>222.2463</w:t>
      </w:r>
      <w:r>
        <w:tab/>
        <w:t>1.013e0</w:t>
      </w:r>
    </w:p>
    <w:p w14:paraId="57434566" w14:textId="77777777" w:rsidR="00B6534B" w:rsidRDefault="00B6534B" w:rsidP="00B6534B">
      <w:r>
        <w:t>222.2875</w:t>
      </w:r>
      <w:r>
        <w:tab/>
        <w:t>3.038e0</w:t>
      </w:r>
    </w:p>
    <w:p w14:paraId="4ACA3A7D" w14:textId="77777777" w:rsidR="00B6534B" w:rsidRDefault="00B6534B" w:rsidP="00B6534B">
      <w:r>
        <w:t>222.3287</w:t>
      </w:r>
      <w:r>
        <w:tab/>
        <w:t>1.013e0</w:t>
      </w:r>
    </w:p>
    <w:p w14:paraId="4B329E7B" w14:textId="77777777" w:rsidR="00B6534B" w:rsidRDefault="00B6534B" w:rsidP="00B6534B">
      <w:r>
        <w:t>222.3830</w:t>
      </w:r>
      <w:r>
        <w:tab/>
        <w:t>3.038e0</w:t>
      </w:r>
    </w:p>
    <w:p w14:paraId="6FF6C30D" w14:textId="77777777" w:rsidR="00B6534B" w:rsidRDefault="00B6534B" w:rsidP="00B6534B">
      <w:r>
        <w:t>222.5532</w:t>
      </w:r>
      <w:r>
        <w:tab/>
        <w:t>3.038e0</w:t>
      </w:r>
    </w:p>
    <w:p w14:paraId="68A5B8EA" w14:textId="77777777" w:rsidR="00B6534B" w:rsidRDefault="00B6534B" w:rsidP="00B6534B">
      <w:r>
        <w:t>222.6025</w:t>
      </w:r>
      <w:r>
        <w:tab/>
        <w:t>1.013e0</w:t>
      </w:r>
    </w:p>
    <w:p w14:paraId="38B3D821" w14:textId="77777777" w:rsidR="00B6534B" w:rsidRDefault="00B6534B" w:rsidP="00B6534B">
      <w:r>
        <w:t>222.6387</w:t>
      </w:r>
      <w:r>
        <w:tab/>
        <w:t>1.013e0</w:t>
      </w:r>
    </w:p>
    <w:p w14:paraId="66772BC6" w14:textId="77777777" w:rsidR="00B6534B" w:rsidRDefault="00B6534B" w:rsidP="00B6534B">
      <w:r>
        <w:t>222.6665</w:t>
      </w:r>
      <w:r>
        <w:tab/>
        <w:t>1.013e0</w:t>
      </w:r>
    </w:p>
    <w:p w14:paraId="04D73734" w14:textId="77777777" w:rsidR="00B6534B" w:rsidRDefault="00B6534B" w:rsidP="00B6534B">
      <w:r>
        <w:t>222.7139</w:t>
      </w:r>
      <w:r>
        <w:tab/>
        <w:t>2.025e0</w:t>
      </w:r>
    </w:p>
    <w:p w14:paraId="4F6D8B6C" w14:textId="77777777" w:rsidR="00B6534B" w:rsidRDefault="00B6534B" w:rsidP="00B6534B">
      <w:r>
        <w:t>222.7576</w:t>
      </w:r>
      <w:r>
        <w:tab/>
        <w:t>1.013e0</w:t>
      </w:r>
    </w:p>
    <w:p w14:paraId="388A9DA7" w14:textId="77777777" w:rsidR="00B6534B" w:rsidRDefault="00B6534B" w:rsidP="00B6534B">
      <w:r>
        <w:t>222.7924</w:t>
      </w:r>
      <w:r>
        <w:tab/>
        <w:t>1.013e0</w:t>
      </w:r>
    </w:p>
    <w:p w14:paraId="38CEED54" w14:textId="77777777" w:rsidR="00B6534B" w:rsidRDefault="00B6534B" w:rsidP="00B6534B">
      <w:r>
        <w:t>222.8250</w:t>
      </w:r>
      <w:r>
        <w:tab/>
        <w:t>1.013e0</w:t>
      </w:r>
    </w:p>
    <w:p w14:paraId="75738B4D" w14:textId="77777777" w:rsidR="00B6534B" w:rsidRDefault="00B6534B" w:rsidP="00B6534B">
      <w:r>
        <w:t>222.8801</w:t>
      </w:r>
      <w:r>
        <w:tab/>
        <w:t>1.013e0</w:t>
      </w:r>
    </w:p>
    <w:p w14:paraId="6CB3F65E" w14:textId="77777777" w:rsidR="00B6534B" w:rsidRDefault="00B6534B" w:rsidP="00B6534B">
      <w:r>
        <w:t>222.9051</w:t>
      </w:r>
      <w:r>
        <w:tab/>
        <w:t>1.013e0</w:t>
      </w:r>
    </w:p>
    <w:p w14:paraId="4EFF557B" w14:textId="77777777" w:rsidR="00B6534B" w:rsidRDefault="00B6534B" w:rsidP="00B6534B">
      <w:r>
        <w:t>222.9587</w:t>
      </w:r>
      <w:r>
        <w:tab/>
        <w:t>4.051e0</w:t>
      </w:r>
    </w:p>
    <w:p w14:paraId="347F27BA" w14:textId="77777777" w:rsidR="00B6534B" w:rsidRDefault="00B6534B" w:rsidP="00B6534B">
      <w:r>
        <w:t>223.0132</w:t>
      </w:r>
      <w:r>
        <w:tab/>
        <w:t>2.025e0</w:t>
      </w:r>
    </w:p>
    <w:p w14:paraId="0D23CE75" w14:textId="77777777" w:rsidR="00B6534B" w:rsidRDefault="00B6534B" w:rsidP="00B6534B">
      <w:r>
        <w:t>223.0513</w:t>
      </w:r>
      <w:r>
        <w:tab/>
        <w:t>2.025e0</w:t>
      </w:r>
    </w:p>
    <w:p w14:paraId="31B427B6" w14:textId="77777777" w:rsidR="00B6534B" w:rsidRDefault="00B6534B" w:rsidP="00B6534B">
      <w:r>
        <w:t>223.1191</w:t>
      </w:r>
      <w:r>
        <w:tab/>
        <w:t>5.063e0</w:t>
      </w:r>
    </w:p>
    <w:p w14:paraId="67643659" w14:textId="77777777" w:rsidR="00B6534B" w:rsidRDefault="00B6534B" w:rsidP="00B6534B">
      <w:r>
        <w:t>223.1920</w:t>
      </w:r>
      <w:r>
        <w:tab/>
        <w:t>2.025e0</w:t>
      </w:r>
    </w:p>
    <w:p w14:paraId="0A85EE3E" w14:textId="77777777" w:rsidR="00B6534B" w:rsidRDefault="00B6534B" w:rsidP="00B6534B">
      <w:r>
        <w:t>223.2221</w:t>
      </w:r>
      <w:r>
        <w:tab/>
        <w:t>1.013e0</w:t>
      </w:r>
    </w:p>
    <w:p w14:paraId="4F11884E" w14:textId="77777777" w:rsidR="00B6534B" w:rsidRDefault="00B6534B" w:rsidP="00B6534B">
      <w:r>
        <w:t>223.2656</w:t>
      </w:r>
      <w:r>
        <w:tab/>
        <w:t>1.013e0</w:t>
      </w:r>
    </w:p>
    <w:p w14:paraId="6EA6F29F" w14:textId="77777777" w:rsidR="00B6534B" w:rsidRDefault="00B6534B" w:rsidP="00B6534B">
      <w:r>
        <w:t>223.3568</w:t>
      </w:r>
      <w:r>
        <w:tab/>
        <w:t>1.013e0</w:t>
      </w:r>
    </w:p>
    <w:p w14:paraId="15B6B93F" w14:textId="77777777" w:rsidR="00B6534B" w:rsidRDefault="00B6534B" w:rsidP="00B6534B">
      <w:r>
        <w:t>223.4525</w:t>
      </w:r>
      <w:r>
        <w:tab/>
        <w:t>1.013e0</w:t>
      </w:r>
    </w:p>
    <w:p w14:paraId="1DED668D" w14:textId="77777777" w:rsidR="00B6534B" w:rsidRDefault="00B6534B" w:rsidP="00B6534B">
      <w:r>
        <w:t>223.4960</w:t>
      </w:r>
      <w:r>
        <w:tab/>
        <w:t>1.013e0</w:t>
      </w:r>
    </w:p>
    <w:p w14:paraId="3783FFB2" w14:textId="77777777" w:rsidR="00B6534B" w:rsidRDefault="00B6534B" w:rsidP="00B6534B">
      <w:r>
        <w:t>223.5211</w:t>
      </w:r>
      <w:r>
        <w:tab/>
        <w:t>2.025e0</w:t>
      </w:r>
    </w:p>
    <w:p w14:paraId="5DF52CA6" w14:textId="77777777" w:rsidR="00B6534B" w:rsidRDefault="00B6534B" w:rsidP="00B6534B">
      <w:r>
        <w:t>223.5743</w:t>
      </w:r>
      <w:r>
        <w:tab/>
        <w:t>1.013e0</w:t>
      </w:r>
    </w:p>
    <w:p w14:paraId="21BEC61B" w14:textId="77777777" w:rsidR="00B6534B" w:rsidRDefault="00B6534B" w:rsidP="00B6534B">
      <w:r>
        <w:t>223.6232</w:t>
      </w:r>
      <w:r>
        <w:tab/>
        <w:t>3.038e0</w:t>
      </w:r>
    </w:p>
    <w:p w14:paraId="2EC2BF91" w14:textId="77777777" w:rsidR="00B6534B" w:rsidRDefault="00B6534B" w:rsidP="00B6534B">
      <w:r>
        <w:t>223.6841</w:t>
      </w:r>
      <w:r>
        <w:tab/>
        <w:t>2.025e0</w:t>
      </w:r>
    </w:p>
    <w:p w14:paraId="003BFBA4" w14:textId="77777777" w:rsidR="00B6534B" w:rsidRDefault="00B6534B" w:rsidP="00B6534B">
      <w:r>
        <w:t>223.7658</w:t>
      </w:r>
      <w:r>
        <w:tab/>
        <w:t>1.013e0</w:t>
      </w:r>
    </w:p>
    <w:p w14:paraId="18316D84" w14:textId="77777777" w:rsidR="00B6534B" w:rsidRDefault="00B6534B" w:rsidP="00B6534B">
      <w:r>
        <w:t>223.8008</w:t>
      </w:r>
      <w:r>
        <w:tab/>
        <w:t>1.013e0</w:t>
      </w:r>
    </w:p>
    <w:p w14:paraId="3B431781" w14:textId="77777777" w:rsidR="00B6534B" w:rsidRDefault="00B6534B" w:rsidP="00B6534B">
      <w:r>
        <w:t>223.8965</w:t>
      </w:r>
      <w:r>
        <w:tab/>
        <w:t>1.013e0</w:t>
      </w:r>
    </w:p>
    <w:p w14:paraId="17E97AB3" w14:textId="77777777" w:rsidR="00B6534B" w:rsidRDefault="00B6534B" w:rsidP="00B6534B">
      <w:r>
        <w:t>223.9767</w:t>
      </w:r>
      <w:r>
        <w:tab/>
        <w:t>3.992e0</w:t>
      </w:r>
    </w:p>
    <w:p w14:paraId="7314F1FA" w14:textId="77777777" w:rsidR="00B6534B" w:rsidRDefault="00B6534B" w:rsidP="00B6534B">
      <w:r>
        <w:t>224.0197</w:t>
      </w:r>
      <w:r>
        <w:tab/>
        <w:t>4.051e0</w:t>
      </w:r>
    </w:p>
    <w:p w14:paraId="0593F291" w14:textId="77777777" w:rsidR="00B6534B" w:rsidRDefault="00B6534B" w:rsidP="00B6534B">
      <w:r>
        <w:t>224.0544</w:t>
      </w:r>
      <w:r>
        <w:tab/>
        <w:t>2.025e0</w:t>
      </w:r>
    </w:p>
    <w:p w14:paraId="17CD6A23" w14:textId="77777777" w:rsidR="00B6534B" w:rsidRDefault="00B6534B" w:rsidP="00B6534B">
      <w:r>
        <w:t>224.1362</w:t>
      </w:r>
      <w:r>
        <w:tab/>
        <w:t>1.013e0</w:t>
      </w:r>
    </w:p>
    <w:p w14:paraId="3E6D82CD" w14:textId="77777777" w:rsidR="00B6534B" w:rsidRDefault="00B6534B" w:rsidP="00B6534B">
      <w:r>
        <w:t>224.1590</w:t>
      </w:r>
      <w:r>
        <w:tab/>
        <w:t>1.013e0</w:t>
      </w:r>
    </w:p>
    <w:p w14:paraId="0A3FD442" w14:textId="77777777" w:rsidR="00B6534B" w:rsidRDefault="00B6534B" w:rsidP="00B6534B">
      <w:r>
        <w:t>224.2579</w:t>
      </w:r>
      <w:r>
        <w:tab/>
        <w:t>3.038e0</w:t>
      </w:r>
    </w:p>
    <w:p w14:paraId="4DBE9D06" w14:textId="77777777" w:rsidR="00B6534B" w:rsidRDefault="00B6534B" w:rsidP="00B6534B">
      <w:r>
        <w:t>224.3056</w:t>
      </w:r>
      <w:r>
        <w:tab/>
        <w:t>3.038e0</w:t>
      </w:r>
    </w:p>
    <w:p w14:paraId="249AE019" w14:textId="77777777" w:rsidR="00B6534B" w:rsidRDefault="00B6534B" w:rsidP="00B6534B">
      <w:r>
        <w:t>224.4458</w:t>
      </w:r>
      <w:r>
        <w:tab/>
        <w:t>4.418e0</w:t>
      </w:r>
    </w:p>
    <w:p w14:paraId="6493EEA7" w14:textId="77777777" w:rsidR="00B6534B" w:rsidRDefault="00B6534B" w:rsidP="00B6534B">
      <w:r>
        <w:t>224.5022</w:t>
      </w:r>
      <w:r>
        <w:tab/>
        <w:t>1.013e0</w:t>
      </w:r>
    </w:p>
    <w:p w14:paraId="1A377920" w14:textId="77777777" w:rsidR="00B6534B" w:rsidRDefault="00B6534B" w:rsidP="00B6534B">
      <w:r>
        <w:t>224.5289</w:t>
      </w:r>
      <w:r>
        <w:tab/>
        <w:t>1.013e0</w:t>
      </w:r>
    </w:p>
    <w:p w14:paraId="5D2E8F26" w14:textId="77777777" w:rsidR="00B6534B" w:rsidRDefault="00B6534B" w:rsidP="00B6534B">
      <w:r>
        <w:t>224.5770</w:t>
      </w:r>
      <w:r>
        <w:tab/>
        <w:t>1.013e0</w:t>
      </w:r>
    </w:p>
    <w:p w14:paraId="5E368C6E" w14:textId="77777777" w:rsidR="00B6534B" w:rsidRDefault="00B6534B" w:rsidP="00B6534B">
      <w:r>
        <w:t>224.6450</w:t>
      </w:r>
      <w:r>
        <w:tab/>
        <w:t>2.025e0</w:t>
      </w:r>
    </w:p>
    <w:p w14:paraId="6DB639D1" w14:textId="77777777" w:rsidR="00B6534B" w:rsidRDefault="00B6534B" w:rsidP="00B6534B">
      <w:r>
        <w:t>224.7286</w:t>
      </w:r>
      <w:r>
        <w:tab/>
        <w:t>3.038e0</w:t>
      </w:r>
    </w:p>
    <w:p w14:paraId="02D4E950" w14:textId="77777777" w:rsidR="00B6534B" w:rsidRDefault="00B6534B" w:rsidP="00B6534B">
      <w:r>
        <w:t>224.7729</w:t>
      </w:r>
      <w:r>
        <w:tab/>
        <w:t>2.025e0</w:t>
      </w:r>
    </w:p>
    <w:p w14:paraId="3D074235" w14:textId="77777777" w:rsidR="00B6534B" w:rsidRDefault="00B6534B" w:rsidP="00B6534B">
      <w:r>
        <w:t>224.8224</w:t>
      </w:r>
      <w:r>
        <w:tab/>
        <w:t>2.025e0</w:t>
      </w:r>
    </w:p>
    <w:p w14:paraId="5A83C22C" w14:textId="77777777" w:rsidR="00B6534B" w:rsidRDefault="00B6534B" w:rsidP="00B6534B">
      <w:r>
        <w:t>224.8481</w:t>
      </w:r>
      <w:r>
        <w:tab/>
        <w:t>2.025e0</w:t>
      </w:r>
    </w:p>
    <w:p w14:paraId="0BBCF771" w14:textId="77777777" w:rsidR="00B6534B" w:rsidRDefault="00B6534B" w:rsidP="00B6534B">
      <w:r>
        <w:t>224.8960</w:t>
      </w:r>
      <w:r>
        <w:tab/>
        <w:t>1.013e0</w:t>
      </w:r>
    </w:p>
    <w:p w14:paraId="6B6D5B47" w14:textId="77777777" w:rsidR="00B6534B" w:rsidRDefault="00B6534B" w:rsidP="00B6534B">
      <w:r>
        <w:t>224.9596</w:t>
      </w:r>
      <w:r>
        <w:tab/>
        <w:t>1.013e0</w:t>
      </w:r>
    </w:p>
    <w:p w14:paraId="5D539998" w14:textId="77777777" w:rsidR="00B6534B" w:rsidRDefault="00B6534B" w:rsidP="00B6534B">
      <w:r>
        <w:t>225.0035</w:t>
      </w:r>
      <w:r>
        <w:tab/>
        <w:t>2.025e0</w:t>
      </w:r>
    </w:p>
    <w:p w14:paraId="6B383E26" w14:textId="77777777" w:rsidR="00B6534B" w:rsidRDefault="00B6534B" w:rsidP="00B6534B">
      <w:r>
        <w:t>225.0316</w:t>
      </w:r>
      <w:r>
        <w:tab/>
        <w:t>1.013e0</w:t>
      </w:r>
    </w:p>
    <w:p w14:paraId="67B52127" w14:textId="77777777" w:rsidR="00B6534B" w:rsidRDefault="00B6534B" w:rsidP="00B6534B">
      <w:r>
        <w:t>225.0512</w:t>
      </w:r>
      <w:r>
        <w:tab/>
        <w:t>1.013e0</w:t>
      </w:r>
    </w:p>
    <w:p w14:paraId="2AC5BDFF" w14:textId="77777777" w:rsidR="00B6534B" w:rsidRDefault="00B6534B" w:rsidP="00B6534B">
      <w:r>
        <w:t>225.1270</w:t>
      </w:r>
      <w:r>
        <w:tab/>
        <w:t>4.051e0</w:t>
      </w:r>
    </w:p>
    <w:p w14:paraId="7F169788" w14:textId="77777777" w:rsidR="00B6534B" w:rsidRDefault="00B6534B" w:rsidP="00B6534B">
      <w:r>
        <w:t>225.1904</w:t>
      </w:r>
      <w:r>
        <w:tab/>
        <w:t>3.038e0</w:t>
      </w:r>
    </w:p>
    <w:p w14:paraId="20C02994" w14:textId="77777777" w:rsidR="00B6534B" w:rsidRDefault="00B6534B" w:rsidP="00B6534B">
      <w:r>
        <w:t>225.3292</w:t>
      </w:r>
      <w:r>
        <w:tab/>
        <w:t>3.038e0</w:t>
      </w:r>
    </w:p>
    <w:p w14:paraId="0707DF45" w14:textId="77777777" w:rsidR="00B6534B" w:rsidRDefault="00B6534B" w:rsidP="00B6534B">
      <w:r>
        <w:t>225.4238</w:t>
      </w:r>
      <w:r>
        <w:tab/>
        <w:t>2.025e0</w:t>
      </w:r>
    </w:p>
    <w:p w14:paraId="540D1F00" w14:textId="77777777" w:rsidR="00B6534B" w:rsidRDefault="00B6534B" w:rsidP="00B6534B">
      <w:r>
        <w:t>225.5033</w:t>
      </w:r>
      <w:r>
        <w:tab/>
        <w:t>2.025e0</w:t>
      </w:r>
    </w:p>
    <w:p w14:paraId="166B210A" w14:textId="77777777" w:rsidR="00B6534B" w:rsidRDefault="00B6534B" w:rsidP="00B6534B">
      <w:r>
        <w:t>225.5931</w:t>
      </w:r>
      <w:r>
        <w:tab/>
        <w:t>1.013e0</w:t>
      </w:r>
    </w:p>
    <w:p w14:paraId="26DF2E89" w14:textId="77777777" w:rsidR="00B6534B" w:rsidRDefault="00B6534B" w:rsidP="00B6534B">
      <w:r>
        <w:t>225.6313</w:t>
      </w:r>
      <w:r>
        <w:tab/>
        <w:t>2.025e0</w:t>
      </w:r>
    </w:p>
    <w:p w14:paraId="5B09168F" w14:textId="77777777" w:rsidR="00B6534B" w:rsidRDefault="00B6534B" w:rsidP="00B6534B">
      <w:r>
        <w:t>225.6570</w:t>
      </w:r>
      <w:r>
        <w:tab/>
        <w:t>5.063e0</w:t>
      </w:r>
    </w:p>
    <w:p w14:paraId="06B34F28" w14:textId="77777777" w:rsidR="00B6534B" w:rsidRDefault="00B6534B" w:rsidP="00B6534B">
      <w:r>
        <w:t>225.7202</w:t>
      </w:r>
      <w:r>
        <w:tab/>
        <w:t>3.038e0</w:t>
      </w:r>
    </w:p>
    <w:p w14:paraId="27F077E4" w14:textId="77777777" w:rsidR="00B6534B" w:rsidRDefault="00B6534B" w:rsidP="00B6534B">
      <w:r>
        <w:t>225.7687</w:t>
      </w:r>
      <w:r>
        <w:tab/>
        <w:t>2.025e0</w:t>
      </w:r>
    </w:p>
    <w:p w14:paraId="4F342ECF" w14:textId="77777777" w:rsidR="00B6534B" w:rsidRDefault="00B6534B" w:rsidP="00B6534B">
      <w:r>
        <w:t>225.7956</w:t>
      </w:r>
      <w:r>
        <w:tab/>
        <w:t>2.025e0</w:t>
      </w:r>
    </w:p>
    <w:p w14:paraId="1FF491E5" w14:textId="77777777" w:rsidR="00B6534B" w:rsidRDefault="00B6534B" w:rsidP="00B6534B">
      <w:r>
        <w:t>225.8687</w:t>
      </w:r>
      <w:r>
        <w:tab/>
        <w:t>1.013e0</w:t>
      </w:r>
    </w:p>
    <w:p w14:paraId="048DB7BE" w14:textId="77777777" w:rsidR="00B6534B" w:rsidRDefault="00B6534B" w:rsidP="00B6534B">
      <w:r>
        <w:t>225.9223</w:t>
      </w:r>
      <w:r>
        <w:tab/>
        <w:t>3.038e0</w:t>
      </w:r>
    </w:p>
    <w:p w14:paraId="4BCE9451" w14:textId="77777777" w:rsidR="00B6534B" w:rsidRDefault="00B6534B" w:rsidP="00B6534B">
      <w:r>
        <w:t>225.9679</w:t>
      </w:r>
      <w:r>
        <w:tab/>
        <w:t>2.025e0</w:t>
      </w:r>
    </w:p>
    <w:p w14:paraId="4F1CCC47" w14:textId="77777777" w:rsidR="00B6534B" w:rsidRDefault="00B6534B" w:rsidP="00B6534B">
      <w:r>
        <w:t>226.0136</w:t>
      </w:r>
      <w:r>
        <w:tab/>
        <w:t>1.013e0</w:t>
      </w:r>
    </w:p>
    <w:p w14:paraId="1ED5AC5E" w14:textId="77777777" w:rsidR="00B6534B" w:rsidRDefault="00B6534B" w:rsidP="00B6534B">
      <w:r>
        <w:t>226.0883</w:t>
      </w:r>
      <w:r>
        <w:tab/>
        <w:t>1.013e0</w:t>
      </w:r>
    </w:p>
    <w:p w14:paraId="06424D32" w14:textId="77777777" w:rsidR="00B6534B" w:rsidRDefault="00B6534B" w:rsidP="00B6534B">
      <w:r>
        <w:t>226.1548</w:t>
      </w:r>
      <w:r>
        <w:tab/>
        <w:t>2.025e0</w:t>
      </w:r>
    </w:p>
    <w:p w14:paraId="38982FBC" w14:textId="77777777" w:rsidR="00B6534B" w:rsidRDefault="00B6534B" w:rsidP="00B6534B">
      <w:r>
        <w:t>226.1949</w:t>
      </w:r>
      <w:r>
        <w:tab/>
        <w:t>2.025e0</w:t>
      </w:r>
    </w:p>
    <w:p w14:paraId="416C1E75" w14:textId="77777777" w:rsidR="00B6534B" w:rsidRDefault="00B6534B" w:rsidP="00B6534B">
      <w:r>
        <w:t>226.2701</w:t>
      </w:r>
      <w:r>
        <w:tab/>
        <w:t>2.025e0</w:t>
      </w:r>
    </w:p>
    <w:p w14:paraId="6BD93C34" w14:textId="77777777" w:rsidR="00B6534B" w:rsidRDefault="00B6534B" w:rsidP="00B6534B">
      <w:r>
        <w:t>226.4356</w:t>
      </w:r>
      <w:r>
        <w:tab/>
        <w:t>1.013e0</w:t>
      </w:r>
    </w:p>
    <w:p w14:paraId="07E77E98" w14:textId="77777777" w:rsidR="00B6534B" w:rsidRDefault="00B6534B" w:rsidP="00B6534B">
      <w:r>
        <w:t>226.4756</w:t>
      </w:r>
      <w:r>
        <w:tab/>
        <w:t>1.013e0</w:t>
      </w:r>
    </w:p>
    <w:p w14:paraId="56F04FAE" w14:textId="77777777" w:rsidR="00B6534B" w:rsidRDefault="00B6534B" w:rsidP="00B6534B">
      <w:r>
        <w:t>226.5196</w:t>
      </w:r>
      <w:r>
        <w:tab/>
        <w:t>1.013e0</w:t>
      </w:r>
    </w:p>
    <w:p w14:paraId="5C2DA478" w14:textId="77777777" w:rsidR="00B6534B" w:rsidRDefault="00B6534B" w:rsidP="00B6534B">
      <w:r>
        <w:t>226.5410</w:t>
      </w:r>
      <w:r>
        <w:tab/>
        <w:t>1.013e0</w:t>
      </w:r>
    </w:p>
    <w:p w14:paraId="5E0B7CC3" w14:textId="77777777" w:rsidR="00B6534B" w:rsidRDefault="00B6534B" w:rsidP="00B6534B">
      <w:r>
        <w:t>226.6421</w:t>
      </w:r>
      <w:r>
        <w:tab/>
        <w:t>2.025e0</w:t>
      </w:r>
    </w:p>
    <w:p w14:paraId="79BE37A0" w14:textId="77777777" w:rsidR="00B6534B" w:rsidRDefault="00B6534B" w:rsidP="00B6534B">
      <w:r>
        <w:t>226.6971</w:t>
      </w:r>
      <w:r>
        <w:tab/>
        <w:t>2.025e0</w:t>
      </w:r>
    </w:p>
    <w:p w14:paraId="1168FFD2" w14:textId="77777777" w:rsidR="00B6534B" w:rsidRDefault="00B6534B" w:rsidP="00B6534B">
      <w:r>
        <w:t>226.7834</w:t>
      </w:r>
      <w:r>
        <w:tab/>
        <w:t>1.013e0</w:t>
      </w:r>
    </w:p>
    <w:p w14:paraId="042AD729" w14:textId="77777777" w:rsidR="00B6534B" w:rsidRDefault="00B6534B" w:rsidP="00B6534B">
      <w:r>
        <w:t>226.8472</w:t>
      </w:r>
      <w:r>
        <w:tab/>
        <w:t>3.038e0</w:t>
      </w:r>
    </w:p>
    <w:p w14:paraId="7A8CF863" w14:textId="77777777" w:rsidR="00B6534B" w:rsidRDefault="00B6534B" w:rsidP="00B6534B">
      <w:r>
        <w:t>226.8965</w:t>
      </w:r>
      <w:r>
        <w:tab/>
        <w:t>2.880e0</w:t>
      </w:r>
    </w:p>
    <w:p w14:paraId="0D21EC86" w14:textId="77777777" w:rsidR="00B6534B" w:rsidRDefault="00B6534B" w:rsidP="00B6534B">
      <w:r>
        <w:t>226.9387</w:t>
      </w:r>
      <w:r>
        <w:tab/>
        <w:t>2.025e0</w:t>
      </w:r>
    </w:p>
    <w:p w14:paraId="697B7C36" w14:textId="77777777" w:rsidR="00B6534B" w:rsidRDefault="00B6534B" w:rsidP="00B6534B">
      <w:r>
        <w:t>226.9693</w:t>
      </w:r>
      <w:r>
        <w:tab/>
        <w:t>3.038e0</w:t>
      </w:r>
    </w:p>
    <w:p w14:paraId="415911E9" w14:textId="77777777" w:rsidR="00B6534B" w:rsidRDefault="00B6534B" w:rsidP="00B6534B">
      <w:r>
        <w:t>227.0053</w:t>
      </w:r>
      <w:r>
        <w:tab/>
        <w:t>2.025e0</w:t>
      </w:r>
    </w:p>
    <w:p w14:paraId="1110FFDF" w14:textId="77777777" w:rsidR="00B6534B" w:rsidRDefault="00B6534B" w:rsidP="00B6534B">
      <w:r>
        <w:t>227.0405</w:t>
      </w:r>
      <w:r>
        <w:tab/>
        <w:t>2.025e0</w:t>
      </w:r>
    </w:p>
    <w:p w14:paraId="5434DAE3" w14:textId="77777777" w:rsidR="00B6534B" w:rsidRDefault="00B6534B" w:rsidP="00B6534B">
      <w:r>
        <w:t>227.0771</w:t>
      </w:r>
      <w:r>
        <w:tab/>
        <w:t>3.038e0</w:t>
      </w:r>
    </w:p>
    <w:p w14:paraId="0ABE1E3E" w14:textId="77777777" w:rsidR="00B6534B" w:rsidRDefault="00B6534B" w:rsidP="00B6534B">
      <w:r>
        <w:t>227.1203</w:t>
      </w:r>
      <w:r>
        <w:tab/>
        <w:t>1.013e0</w:t>
      </w:r>
    </w:p>
    <w:p w14:paraId="3A9AF9F4" w14:textId="77777777" w:rsidR="00B6534B" w:rsidRDefault="00B6534B" w:rsidP="00B6534B">
      <w:r>
        <w:t>227.1530</w:t>
      </w:r>
      <w:r>
        <w:tab/>
        <w:t>2.025e0</w:t>
      </w:r>
    </w:p>
    <w:p w14:paraId="6673DFC7" w14:textId="77777777" w:rsidR="00B6534B" w:rsidRDefault="00B6534B" w:rsidP="00B6534B">
      <w:r>
        <w:t>227.1719</w:t>
      </w:r>
      <w:r>
        <w:tab/>
        <w:t>1.013e0</w:t>
      </w:r>
    </w:p>
    <w:p w14:paraId="065CC2D8" w14:textId="77777777" w:rsidR="00B6534B" w:rsidRDefault="00B6534B" w:rsidP="00B6534B">
      <w:r>
        <w:t>227.2159</w:t>
      </w:r>
      <w:r>
        <w:tab/>
        <w:t>1.013e0</w:t>
      </w:r>
    </w:p>
    <w:p w14:paraId="2FAB7B03" w14:textId="77777777" w:rsidR="00B6534B" w:rsidRDefault="00B6534B" w:rsidP="00B6534B">
      <w:r>
        <w:t>227.3253</w:t>
      </w:r>
      <w:r>
        <w:tab/>
        <w:t>1.013e0</w:t>
      </w:r>
    </w:p>
    <w:p w14:paraId="609AF1D0" w14:textId="77777777" w:rsidR="00B6534B" w:rsidRDefault="00B6534B" w:rsidP="00B6534B">
      <w:r>
        <w:t>227.3610</w:t>
      </w:r>
      <w:r>
        <w:tab/>
        <w:t>2.025e0</w:t>
      </w:r>
    </w:p>
    <w:p w14:paraId="333B9C98" w14:textId="77777777" w:rsidR="00B6534B" w:rsidRDefault="00B6534B" w:rsidP="00B6534B">
      <w:r>
        <w:t>227.3887</w:t>
      </w:r>
      <w:r>
        <w:tab/>
        <w:t>4.051e0</w:t>
      </w:r>
    </w:p>
    <w:p w14:paraId="10F33981" w14:textId="77777777" w:rsidR="00B6534B" w:rsidRDefault="00B6534B" w:rsidP="00B6534B">
      <w:r>
        <w:t>227.4428</w:t>
      </w:r>
      <w:r>
        <w:tab/>
        <w:t>2.025e0</w:t>
      </w:r>
    </w:p>
    <w:p w14:paraId="5DF1CBE0" w14:textId="77777777" w:rsidR="00B6534B" w:rsidRDefault="00B6534B" w:rsidP="00B6534B">
      <w:r>
        <w:t>227.5106</w:t>
      </w:r>
      <w:r>
        <w:tab/>
        <w:t>5.063e0</w:t>
      </w:r>
    </w:p>
    <w:p w14:paraId="20272B31" w14:textId="77777777" w:rsidR="00B6534B" w:rsidRDefault="00B6534B" w:rsidP="00B6534B">
      <w:r>
        <w:t>227.5801</w:t>
      </w:r>
      <w:r>
        <w:tab/>
        <w:t>2.025e0</w:t>
      </w:r>
    </w:p>
    <w:p w14:paraId="19B0AFF9" w14:textId="77777777" w:rsidR="00B6534B" w:rsidRDefault="00B6534B" w:rsidP="00B6534B">
      <w:r>
        <w:t>227.6153</w:t>
      </w:r>
      <w:r>
        <w:tab/>
        <w:t>2.025e0</w:t>
      </w:r>
    </w:p>
    <w:p w14:paraId="2A5BADA3" w14:textId="77777777" w:rsidR="00B6534B" w:rsidRDefault="00B6534B" w:rsidP="00B6534B">
      <w:r>
        <w:t>227.6611</w:t>
      </w:r>
      <w:r>
        <w:tab/>
        <w:t>2.025e0</w:t>
      </w:r>
    </w:p>
    <w:p w14:paraId="1A211950" w14:textId="77777777" w:rsidR="00B6534B" w:rsidRDefault="00B6534B" w:rsidP="00B6534B">
      <w:r>
        <w:t>227.7215</w:t>
      </w:r>
      <w:r>
        <w:tab/>
        <w:t>3.038e0</w:t>
      </w:r>
    </w:p>
    <w:p w14:paraId="02D4D667" w14:textId="77777777" w:rsidR="00B6534B" w:rsidRDefault="00B6534B" w:rsidP="00B6534B">
      <w:r>
        <w:t>227.7580</w:t>
      </w:r>
      <w:r>
        <w:tab/>
        <w:t>1.013e0</w:t>
      </w:r>
    </w:p>
    <w:p w14:paraId="3A31D3B5" w14:textId="77777777" w:rsidR="00B6534B" w:rsidRDefault="00B6534B" w:rsidP="00B6534B">
      <w:r>
        <w:t>227.8134</w:t>
      </w:r>
      <w:r>
        <w:tab/>
        <w:t>1.013e0</w:t>
      </w:r>
    </w:p>
    <w:p w14:paraId="249399A1" w14:textId="77777777" w:rsidR="00B6534B" w:rsidRDefault="00B6534B" w:rsidP="00B6534B">
      <w:r>
        <w:t>227.8755</w:t>
      </w:r>
      <w:r>
        <w:tab/>
        <w:t>2.025e0</w:t>
      </w:r>
    </w:p>
    <w:p w14:paraId="4D797BEC" w14:textId="77777777" w:rsidR="00B6534B" w:rsidRDefault="00B6534B" w:rsidP="00B6534B">
      <w:r>
        <w:t>227.9014</w:t>
      </w:r>
      <w:r>
        <w:tab/>
        <w:t>2.025e0</w:t>
      </w:r>
    </w:p>
    <w:p w14:paraId="4893DCAF" w14:textId="77777777" w:rsidR="00B6534B" w:rsidRDefault="00B6534B" w:rsidP="00B6534B">
      <w:r>
        <w:t>227.9546</w:t>
      </w:r>
      <w:r>
        <w:tab/>
        <w:t>5.063e0</w:t>
      </w:r>
    </w:p>
    <w:p w14:paraId="6B85F825" w14:textId="77777777" w:rsidR="00B6534B" w:rsidRDefault="00B6534B" w:rsidP="00B6534B">
      <w:r>
        <w:t>228.0021</w:t>
      </w:r>
      <w:r>
        <w:tab/>
        <w:t>2.025e0</w:t>
      </w:r>
    </w:p>
    <w:p w14:paraId="0D8D83BA" w14:textId="77777777" w:rsidR="00B6534B" w:rsidRDefault="00B6534B" w:rsidP="00B6534B">
      <w:r>
        <w:t>228.0506</w:t>
      </w:r>
      <w:r>
        <w:tab/>
        <w:t>1.013e0</w:t>
      </w:r>
    </w:p>
    <w:p w14:paraId="090339C9" w14:textId="77777777" w:rsidR="00B6534B" w:rsidRDefault="00B6534B" w:rsidP="00B6534B">
      <w:r>
        <w:t>228.1835</w:t>
      </w:r>
      <w:r>
        <w:tab/>
        <w:t>1.013e0</w:t>
      </w:r>
    </w:p>
    <w:p w14:paraId="5BCC84DF" w14:textId="77777777" w:rsidR="00B6534B" w:rsidRDefault="00B6534B" w:rsidP="00B6534B">
      <w:r>
        <w:t>228.2349</w:t>
      </w:r>
      <w:r>
        <w:tab/>
        <w:t>1.013e0</w:t>
      </w:r>
    </w:p>
    <w:p w14:paraId="50124956" w14:textId="77777777" w:rsidR="00B6534B" w:rsidRDefault="00B6534B" w:rsidP="00B6534B">
      <w:r>
        <w:t>228.2714</w:t>
      </w:r>
      <w:r>
        <w:tab/>
        <w:t>2.025e0</w:t>
      </w:r>
    </w:p>
    <w:p w14:paraId="6894386A" w14:textId="77777777" w:rsidR="00B6534B" w:rsidRDefault="00B6534B" w:rsidP="00B6534B">
      <w:r>
        <w:t>228.3270</w:t>
      </w:r>
      <w:r>
        <w:tab/>
        <w:t>1.013e0</w:t>
      </w:r>
    </w:p>
    <w:p w14:paraId="194521FD" w14:textId="77777777" w:rsidR="00B6534B" w:rsidRDefault="00B6534B" w:rsidP="00B6534B">
      <w:r>
        <w:t>228.3982</w:t>
      </w:r>
      <w:r>
        <w:tab/>
        <w:t>3.038e0</w:t>
      </w:r>
    </w:p>
    <w:p w14:paraId="0C359478" w14:textId="77777777" w:rsidR="00B6534B" w:rsidRDefault="00B6534B" w:rsidP="00B6534B">
      <w:r>
        <w:t>228.4355</w:t>
      </w:r>
      <w:r>
        <w:tab/>
        <w:t>2.025e0</w:t>
      </w:r>
    </w:p>
    <w:p w14:paraId="7E8D83DA" w14:textId="77777777" w:rsidR="00B6534B" w:rsidRDefault="00B6534B" w:rsidP="00B6534B">
      <w:r>
        <w:t>228.4759</w:t>
      </w:r>
      <w:r>
        <w:tab/>
        <w:t>1.013e0</w:t>
      </w:r>
    </w:p>
    <w:p w14:paraId="16082E3F" w14:textId="77777777" w:rsidR="00B6534B" w:rsidRDefault="00B6534B" w:rsidP="00B6534B">
      <w:r>
        <w:t>228.5158</w:t>
      </w:r>
      <w:r>
        <w:tab/>
        <w:t>1.013e0</w:t>
      </w:r>
    </w:p>
    <w:p w14:paraId="52E2D7AA" w14:textId="77777777" w:rsidR="00B6534B" w:rsidRDefault="00B6534B" w:rsidP="00B6534B">
      <w:r>
        <w:t>228.6757</w:t>
      </w:r>
      <w:r>
        <w:tab/>
        <w:t>1.013e0</w:t>
      </w:r>
    </w:p>
    <w:p w14:paraId="6378781C" w14:textId="77777777" w:rsidR="00B6534B" w:rsidRDefault="00B6534B" w:rsidP="00B6534B">
      <w:r>
        <w:t>228.7332</w:t>
      </w:r>
      <w:r>
        <w:tab/>
        <w:t>1.013e0</w:t>
      </w:r>
    </w:p>
    <w:p w14:paraId="1FA4C4D5" w14:textId="77777777" w:rsidR="00B6534B" w:rsidRDefault="00B6534B" w:rsidP="00B6534B">
      <w:r>
        <w:t>228.7751</w:t>
      </w:r>
      <w:r>
        <w:tab/>
        <w:t>2.025e0</w:t>
      </w:r>
    </w:p>
    <w:p w14:paraId="0F1FE01F" w14:textId="77777777" w:rsidR="00B6534B" w:rsidRDefault="00B6534B" w:rsidP="00B6534B">
      <w:r>
        <w:t>228.8220</w:t>
      </w:r>
      <w:r>
        <w:tab/>
        <w:t>1.013e0</w:t>
      </w:r>
    </w:p>
    <w:p w14:paraId="54E5B657" w14:textId="77777777" w:rsidR="00B6534B" w:rsidRDefault="00B6534B" w:rsidP="00B6534B">
      <w:r>
        <w:t>228.8698</w:t>
      </w:r>
      <w:r>
        <w:tab/>
        <w:t>1.013e0</w:t>
      </w:r>
    </w:p>
    <w:p w14:paraId="0B910079" w14:textId="77777777" w:rsidR="00B6534B" w:rsidRDefault="00B6534B" w:rsidP="00B6534B">
      <w:r>
        <w:t>228.9531</w:t>
      </w:r>
      <w:r>
        <w:tab/>
        <w:t>4.051e0</w:t>
      </w:r>
    </w:p>
    <w:p w14:paraId="54CBE5C4" w14:textId="77777777" w:rsidR="00B6534B" w:rsidRDefault="00B6534B" w:rsidP="00B6534B">
      <w:r>
        <w:t>229.0694</w:t>
      </w:r>
      <w:r>
        <w:tab/>
        <w:t>4.051e0</w:t>
      </w:r>
    </w:p>
    <w:p w14:paraId="2D3A78CE" w14:textId="77777777" w:rsidR="00B6534B" w:rsidRDefault="00B6534B" w:rsidP="00B6534B">
      <w:r>
        <w:t>229.1407</w:t>
      </w:r>
      <w:r>
        <w:tab/>
        <w:t>3.038e0</w:t>
      </w:r>
    </w:p>
    <w:p w14:paraId="37394031" w14:textId="77777777" w:rsidR="00B6534B" w:rsidRDefault="00B6534B" w:rsidP="00B6534B">
      <w:r>
        <w:t>229.1672</w:t>
      </w:r>
      <w:r>
        <w:tab/>
        <w:t>3.038e0</w:t>
      </w:r>
    </w:p>
    <w:p w14:paraId="2A606AF9" w14:textId="77777777" w:rsidR="00B6534B" w:rsidRDefault="00B6534B" w:rsidP="00B6534B">
      <w:r>
        <w:t>229.2207</w:t>
      </w:r>
      <w:r>
        <w:tab/>
        <w:t>2.025e0</w:t>
      </w:r>
    </w:p>
    <w:p w14:paraId="4FF49DC2" w14:textId="77777777" w:rsidR="00B6534B" w:rsidRDefault="00B6534B" w:rsidP="00B6534B">
      <w:r>
        <w:t>229.2957</w:t>
      </w:r>
      <w:r>
        <w:tab/>
        <w:t>1.013e0</w:t>
      </w:r>
    </w:p>
    <w:p w14:paraId="76550A5E" w14:textId="77777777" w:rsidR="00B6534B" w:rsidRDefault="00B6534B" w:rsidP="00B6534B">
      <w:r>
        <w:t>229.3302</w:t>
      </w:r>
      <w:r>
        <w:tab/>
        <w:t>3.038e0</w:t>
      </w:r>
    </w:p>
    <w:p w14:paraId="377BB1C2" w14:textId="77777777" w:rsidR="00B6534B" w:rsidRDefault="00B6534B" w:rsidP="00B6534B">
      <w:r>
        <w:t>229.4042</w:t>
      </w:r>
      <w:r>
        <w:tab/>
        <w:t>1.013e0</w:t>
      </w:r>
    </w:p>
    <w:p w14:paraId="1F5F31D3" w14:textId="77777777" w:rsidR="00B6534B" w:rsidRDefault="00B6534B" w:rsidP="00B6534B">
      <w:r>
        <w:t>229.4442</w:t>
      </w:r>
      <w:r>
        <w:tab/>
        <w:t>1.013e0</w:t>
      </w:r>
    </w:p>
    <w:p w14:paraId="22073708" w14:textId="77777777" w:rsidR="00B6534B" w:rsidRDefault="00B6534B" w:rsidP="00B6534B">
      <w:r>
        <w:t>229.5800</w:t>
      </w:r>
      <w:r>
        <w:tab/>
        <w:t>3.038e0</w:t>
      </w:r>
    </w:p>
    <w:p w14:paraId="09D6FD69" w14:textId="77777777" w:rsidR="00B6534B" w:rsidRDefault="00B6534B" w:rsidP="00B6534B">
      <w:r>
        <w:t>229.6450</w:t>
      </w:r>
      <w:r>
        <w:tab/>
        <w:t>1.104e0</w:t>
      </w:r>
    </w:p>
    <w:p w14:paraId="17C44DE9" w14:textId="77777777" w:rsidR="00B6534B" w:rsidRDefault="00B6534B" w:rsidP="00B6534B">
      <w:r>
        <w:t>229.6797</w:t>
      </w:r>
      <w:r>
        <w:tab/>
        <w:t>2.025e0</w:t>
      </w:r>
    </w:p>
    <w:p w14:paraId="60ED8FED" w14:textId="77777777" w:rsidR="00B6534B" w:rsidRDefault="00B6534B" w:rsidP="00B6534B">
      <w:r>
        <w:t>229.7295</w:t>
      </w:r>
      <w:r>
        <w:tab/>
        <w:t>1.013e0</w:t>
      </w:r>
    </w:p>
    <w:p w14:paraId="14B75E5A" w14:textId="77777777" w:rsidR="00B6534B" w:rsidRDefault="00B6534B" w:rsidP="00B6534B">
      <w:r>
        <w:t>229.7721</w:t>
      </w:r>
      <w:r>
        <w:tab/>
        <w:t>2.025e0</w:t>
      </w:r>
    </w:p>
    <w:p w14:paraId="59AB61B5" w14:textId="77777777" w:rsidR="00B6534B" w:rsidRDefault="00B6534B" w:rsidP="00B6534B">
      <w:r>
        <w:t>229.7989</w:t>
      </w:r>
      <w:r>
        <w:tab/>
        <w:t>1.013e0</w:t>
      </w:r>
    </w:p>
    <w:p w14:paraId="1ED053BE" w14:textId="77777777" w:rsidR="00B6534B" w:rsidRDefault="00B6534B" w:rsidP="00B6534B">
      <w:r>
        <w:t>229.8718</w:t>
      </w:r>
      <w:r>
        <w:tab/>
        <w:t>1.013e0</w:t>
      </w:r>
    </w:p>
    <w:p w14:paraId="39296495" w14:textId="77777777" w:rsidR="00B6534B" w:rsidRDefault="00B6534B" w:rsidP="00B6534B">
      <w:r>
        <w:t>229.9085</w:t>
      </w:r>
      <w:r>
        <w:tab/>
        <w:t>3.038e0</w:t>
      </w:r>
    </w:p>
    <w:p w14:paraId="040489B1" w14:textId="77777777" w:rsidR="00B6534B" w:rsidRDefault="00B6534B" w:rsidP="00B6534B">
      <w:r>
        <w:t>229.9431</w:t>
      </w:r>
      <w:r>
        <w:tab/>
        <w:t>1.013e0</w:t>
      </w:r>
    </w:p>
    <w:p w14:paraId="3D22EB72" w14:textId="77777777" w:rsidR="00B6534B" w:rsidRDefault="00B6534B" w:rsidP="00B6534B">
      <w:r>
        <w:t>229.9736</w:t>
      </w:r>
      <w:r>
        <w:tab/>
        <w:t>2.025e0</w:t>
      </w:r>
    </w:p>
    <w:p w14:paraId="7FAF4B54" w14:textId="77777777" w:rsidR="00B6534B" w:rsidRDefault="00B6534B" w:rsidP="00B6534B">
      <w:r>
        <w:t>230.0547</w:t>
      </w:r>
      <w:r>
        <w:tab/>
        <w:t>4.051e0</w:t>
      </w:r>
    </w:p>
    <w:p w14:paraId="02E9CA55" w14:textId="77777777" w:rsidR="00B6534B" w:rsidRDefault="00B6534B" w:rsidP="00B6534B">
      <w:r>
        <w:t>230.1295</w:t>
      </w:r>
      <w:r>
        <w:tab/>
        <w:t>1.013e0</w:t>
      </w:r>
    </w:p>
    <w:p w14:paraId="5E03D93F" w14:textId="77777777" w:rsidR="00B6534B" w:rsidRDefault="00B6534B" w:rsidP="00B6534B">
      <w:r>
        <w:t>230.2419</w:t>
      </w:r>
      <w:r>
        <w:tab/>
        <w:t>2.025e0</w:t>
      </w:r>
    </w:p>
    <w:p w14:paraId="54B232D5" w14:textId="77777777" w:rsidR="00B6534B" w:rsidRDefault="00B6534B" w:rsidP="00B6534B">
      <w:r>
        <w:t>230.2659</w:t>
      </w:r>
      <w:r>
        <w:tab/>
        <w:t>2.025e0</w:t>
      </w:r>
    </w:p>
    <w:p w14:paraId="53550A44" w14:textId="77777777" w:rsidR="00B6534B" w:rsidRDefault="00B6534B" w:rsidP="00B6534B">
      <w:r>
        <w:t>230.2968</w:t>
      </w:r>
      <w:r>
        <w:tab/>
        <w:t>2.025e0</w:t>
      </w:r>
    </w:p>
    <w:p w14:paraId="0077BA55" w14:textId="77777777" w:rsidR="00B6534B" w:rsidRDefault="00B6534B" w:rsidP="00B6534B">
      <w:r>
        <w:t>230.3505</w:t>
      </w:r>
      <w:r>
        <w:tab/>
        <w:t>1.013e0</w:t>
      </w:r>
    </w:p>
    <w:p w14:paraId="0C340A60" w14:textId="77777777" w:rsidR="00B6534B" w:rsidRDefault="00B6534B" w:rsidP="00B6534B">
      <w:r>
        <w:t>230.4563</w:t>
      </w:r>
      <w:r>
        <w:tab/>
        <w:t>1.013e0</w:t>
      </w:r>
    </w:p>
    <w:p w14:paraId="437EC0E5" w14:textId="77777777" w:rsidR="00B6534B" w:rsidRDefault="00B6534B" w:rsidP="00B6534B">
      <w:r>
        <w:t>230.5680</w:t>
      </w:r>
      <w:r>
        <w:tab/>
        <w:t>1.013e0</w:t>
      </w:r>
    </w:p>
    <w:p w14:paraId="70BAE31F" w14:textId="77777777" w:rsidR="00B6534B" w:rsidRDefault="00B6534B" w:rsidP="00B6534B">
      <w:r>
        <w:t>230.6041</w:t>
      </w:r>
      <w:r>
        <w:tab/>
        <w:t>2.025e0</w:t>
      </w:r>
    </w:p>
    <w:p w14:paraId="4CA8212F" w14:textId="77777777" w:rsidR="00B6534B" w:rsidRDefault="00B6534B" w:rsidP="00B6534B">
      <w:r>
        <w:t>230.6637</w:t>
      </w:r>
      <w:r>
        <w:tab/>
        <w:t>2.025e0</w:t>
      </w:r>
    </w:p>
    <w:p w14:paraId="690DEAE7" w14:textId="77777777" w:rsidR="00B6534B" w:rsidRDefault="00B6534B" w:rsidP="00B6534B">
      <w:r>
        <w:t>230.7103</w:t>
      </w:r>
      <w:r>
        <w:tab/>
        <w:t>1.013e0</w:t>
      </w:r>
    </w:p>
    <w:p w14:paraId="55F99029" w14:textId="77777777" w:rsidR="00B6534B" w:rsidRDefault="00B6534B" w:rsidP="00B6534B">
      <w:r>
        <w:t>230.7949</w:t>
      </w:r>
      <w:r>
        <w:tab/>
        <w:t>1.013e0</w:t>
      </w:r>
    </w:p>
    <w:p w14:paraId="621C527A" w14:textId="77777777" w:rsidR="00B6534B" w:rsidRDefault="00B6534B" w:rsidP="00B6534B">
      <w:r>
        <w:t>230.8391</w:t>
      </w:r>
      <w:r>
        <w:tab/>
        <w:t>1.013e0</w:t>
      </w:r>
    </w:p>
    <w:p w14:paraId="73950D80" w14:textId="77777777" w:rsidR="00B6534B" w:rsidRDefault="00B6534B" w:rsidP="00B6534B">
      <w:r>
        <w:t>230.8795</w:t>
      </w:r>
      <w:r>
        <w:tab/>
        <w:t>1.013e0</w:t>
      </w:r>
    </w:p>
    <w:p w14:paraId="3833D904" w14:textId="77777777" w:rsidR="00B6534B" w:rsidRDefault="00B6534B" w:rsidP="00B6534B">
      <w:r>
        <w:t>230.9350</w:t>
      </w:r>
      <w:r>
        <w:tab/>
        <w:t>1.013e0</w:t>
      </w:r>
    </w:p>
    <w:p w14:paraId="38194F7C" w14:textId="77777777" w:rsidR="00B6534B" w:rsidRDefault="00B6534B" w:rsidP="00B6534B">
      <w:r>
        <w:t>230.9990</w:t>
      </w:r>
      <w:r>
        <w:tab/>
        <w:t>6.076e0</w:t>
      </w:r>
    </w:p>
    <w:p w14:paraId="3E0B2A81" w14:textId="77777777" w:rsidR="00B6534B" w:rsidRDefault="00B6534B" w:rsidP="00B6534B">
      <w:r>
        <w:t>231.0584</w:t>
      </w:r>
      <w:r>
        <w:tab/>
        <w:t>3.038e0</w:t>
      </w:r>
    </w:p>
    <w:p w14:paraId="4D6A6444" w14:textId="77777777" w:rsidR="00B6534B" w:rsidRDefault="00B6534B" w:rsidP="00B6534B">
      <w:r>
        <w:t>231.0964</w:t>
      </w:r>
      <w:r>
        <w:tab/>
        <w:t>4.051e0</w:t>
      </w:r>
    </w:p>
    <w:p w14:paraId="05955089" w14:textId="77777777" w:rsidR="00B6534B" w:rsidRDefault="00B6534B" w:rsidP="00B6534B">
      <w:r>
        <w:t>231.3043</w:t>
      </w:r>
      <w:r>
        <w:tab/>
        <w:t>3.038e0</w:t>
      </w:r>
    </w:p>
    <w:p w14:paraId="4C3F445A" w14:textId="77777777" w:rsidR="00B6534B" w:rsidRDefault="00B6534B" w:rsidP="00B6534B">
      <w:r>
        <w:t>231.3395</w:t>
      </w:r>
      <w:r>
        <w:tab/>
        <w:t>1.013e0</w:t>
      </w:r>
    </w:p>
    <w:p w14:paraId="322E0D75" w14:textId="77777777" w:rsidR="00B6534B" w:rsidRDefault="00B6534B" w:rsidP="00B6534B">
      <w:r>
        <w:t>231.3686</w:t>
      </w:r>
      <w:r>
        <w:tab/>
        <w:t>1.013e0</w:t>
      </w:r>
    </w:p>
    <w:p w14:paraId="2BC71666" w14:textId="77777777" w:rsidR="00B6534B" w:rsidRDefault="00B6534B" w:rsidP="00B6534B">
      <w:r>
        <w:t>231.4050</w:t>
      </w:r>
      <w:r>
        <w:tab/>
        <w:t>1.013e0</w:t>
      </w:r>
    </w:p>
    <w:p w14:paraId="0FB3192E" w14:textId="77777777" w:rsidR="00B6534B" w:rsidRDefault="00B6534B" w:rsidP="00B6534B">
      <w:r>
        <w:t>231.4924</w:t>
      </w:r>
      <w:r>
        <w:tab/>
        <w:t>3.038e0</w:t>
      </w:r>
    </w:p>
    <w:p w14:paraId="64D9B02F" w14:textId="77777777" w:rsidR="00B6534B" w:rsidRDefault="00B6534B" w:rsidP="00B6534B">
      <w:r>
        <w:t>231.5456</w:t>
      </w:r>
      <w:r>
        <w:tab/>
        <w:t>1.013e0</w:t>
      </w:r>
    </w:p>
    <w:p w14:paraId="0E48D6F1" w14:textId="77777777" w:rsidR="00B6534B" w:rsidRDefault="00B6534B" w:rsidP="00B6534B">
      <w:r>
        <w:t>231.6302</w:t>
      </w:r>
      <w:r>
        <w:tab/>
        <w:t>1.013e0</w:t>
      </w:r>
    </w:p>
    <w:p w14:paraId="1B6A8331" w14:textId="77777777" w:rsidR="00B6534B" w:rsidRDefault="00B6534B" w:rsidP="00B6534B">
      <w:r>
        <w:t>231.6555</w:t>
      </w:r>
      <w:r>
        <w:tab/>
        <w:t>1.013e0</w:t>
      </w:r>
    </w:p>
    <w:p w14:paraId="6037A5A6" w14:textId="77777777" w:rsidR="00B6534B" w:rsidRDefault="00B6534B" w:rsidP="00B6534B">
      <w:r>
        <w:t>231.7333</w:t>
      </w:r>
      <w:r>
        <w:tab/>
        <w:t>2.025e0</w:t>
      </w:r>
    </w:p>
    <w:p w14:paraId="51DAA9A5" w14:textId="77777777" w:rsidR="00B6534B" w:rsidRDefault="00B6534B" w:rsidP="00B6534B">
      <w:r>
        <w:t>231.7998</w:t>
      </w:r>
      <w:r>
        <w:tab/>
        <w:t>1.013e0</w:t>
      </w:r>
    </w:p>
    <w:p w14:paraId="4CAAFEB3" w14:textId="77777777" w:rsidR="00B6534B" w:rsidRDefault="00B6534B" w:rsidP="00B6534B">
      <w:r>
        <w:t>231.8866</w:t>
      </w:r>
      <w:r>
        <w:tab/>
        <w:t>3.521e0</w:t>
      </w:r>
    </w:p>
    <w:p w14:paraId="56F9F81C" w14:textId="77777777" w:rsidR="00B6534B" w:rsidRDefault="00B6534B" w:rsidP="00B6534B">
      <w:r>
        <w:t>231.9589</w:t>
      </w:r>
      <w:r>
        <w:tab/>
        <w:t>2.025e0</w:t>
      </w:r>
    </w:p>
    <w:p w14:paraId="4EB03744" w14:textId="77777777" w:rsidR="00B6534B" w:rsidRDefault="00B6534B" w:rsidP="00B6534B">
      <w:r>
        <w:t>232.0009</w:t>
      </w:r>
      <w:r>
        <w:tab/>
        <w:t>5.115e0</w:t>
      </w:r>
    </w:p>
    <w:p w14:paraId="59451786" w14:textId="77777777" w:rsidR="00B6534B" w:rsidRDefault="00B6534B" w:rsidP="00B6534B">
      <w:r>
        <w:t>232.0213</w:t>
      </w:r>
      <w:r>
        <w:tab/>
        <w:t>5.063e0</w:t>
      </w:r>
    </w:p>
    <w:p w14:paraId="4AA45821" w14:textId="77777777" w:rsidR="00B6534B" w:rsidRDefault="00B6534B" w:rsidP="00B6534B">
      <w:r>
        <w:t>232.0829</w:t>
      </w:r>
      <w:r>
        <w:tab/>
        <w:t>1.013e0</w:t>
      </w:r>
    </w:p>
    <w:p w14:paraId="1DD5CBC6" w14:textId="77777777" w:rsidR="00B6534B" w:rsidRDefault="00B6534B" w:rsidP="00B6534B">
      <w:r>
        <w:t>232.1121</w:t>
      </w:r>
      <w:r>
        <w:tab/>
        <w:t>2.025e0</w:t>
      </w:r>
    </w:p>
    <w:p w14:paraId="2DF71FFB" w14:textId="77777777" w:rsidR="00B6534B" w:rsidRDefault="00B6534B" w:rsidP="00B6534B">
      <w:r>
        <w:t>232.1639</w:t>
      </w:r>
      <w:r>
        <w:tab/>
        <w:t>1.013e0</w:t>
      </w:r>
    </w:p>
    <w:p w14:paraId="7C92AABC" w14:textId="77777777" w:rsidR="00B6534B" w:rsidRDefault="00B6534B" w:rsidP="00B6534B">
      <w:r>
        <w:t>232.2927</w:t>
      </w:r>
      <w:r>
        <w:tab/>
        <w:t>2.025e0</w:t>
      </w:r>
    </w:p>
    <w:p w14:paraId="21ACE43C" w14:textId="77777777" w:rsidR="00B6534B" w:rsidRDefault="00B6534B" w:rsidP="00B6534B">
      <w:r>
        <w:t>232.3145</w:t>
      </w:r>
      <w:r>
        <w:tab/>
        <w:t>1.013e0</w:t>
      </w:r>
    </w:p>
    <w:p w14:paraId="00BCA80B" w14:textId="77777777" w:rsidR="00B6534B" w:rsidRDefault="00B6534B" w:rsidP="00B6534B">
      <w:r>
        <w:t>232.4341</w:t>
      </w:r>
      <w:r>
        <w:tab/>
        <w:t>3.038e0</w:t>
      </w:r>
    </w:p>
    <w:p w14:paraId="60876418" w14:textId="77777777" w:rsidR="00B6534B" w:rsidRDefault="00B6534B" w:rsidP="00B6534B">
      <w:r>
        <w:t>232.5461</w:t>
      </w:r>
      <w:r>
        <w:tab/>
        <w:t>1.013e0</w:t>
      </w:r>
    </w:p>
    <w:p w14:paraId="4517CC1B" w14:textId="77777777" w:rsidR="00B6534B" w:rsidRDefault="00B6534B" w:rsidP="00B6534B">
      <w:r>
        <w:t>232.6638</w:t>
      </w:r>
      <w:r>
        <w:tab/>
        <w:t>3.038e0</w:t>
      </w:r>
    </w:p>
    <w:p w14:paraId="3CFDEF84" w14:textId="77777777" w:rsidR="00B6534B" w:rsidRDefault="00B6534B" w:rsidP="00B6534B">
      <w:r>
        <w:t>232.7272</w:t>
      </w:r>
      <w:r>
        <w:tab/>
        <w:t>1.013e0</w:t>
      </w:r>
    </w:p>
    <w:p w14:paraId="74DA6E45" w14:textId="77777777" w:rsidR="00B6534B" w:rsidRDefault="00B6534B" w:rsidP="00B6534B">
      <w:r>
        <w:t>232.7983</w:t>
      </w:r>
      <w:r>
        <w:tab/>
        <w:t>3.038e0</w:t>
      </w:r>
    </w:p>
    <w:p w14:paraId="7AC54CAB" w14:textId="77777777" w:rsidR="00B6534B" w:rsidRDefault="00B6534B" w:rsidP="00B6534B">
      <w:r>
        <w:t>232.8299</w:t>
      </w:r>
      <w:r>
        <w:tab/>
        <w:t>1.013e0</w:t>
      </w:r>
    </w:p>
    <w:p w14:paraId="7E1B22D8" w14:textId="77777777" w:rsidR="00B6534B" w:rsidRDefault="00B6534B" w:rsidP="00B6534B">
      <w:r>
        <w:t>232.8779</w:t>
      </w:r>
      <w:r>
        <w:tab/>
        <w:t>1.013e0</w:t>
      </w:r>
    </w:p>
    <w:p w14:paraId="7214B9DE" w14:textId="77777777" w:rsidR="00B6534B" w:rsidRDefault="00B6534B" w:rsidP="00B6534B">
      <w:r>
        <w:t>232.8975</w:t>
      </w:r>
      <w:r>
        <w:tab/>
        <w:t>1.013e0</w:t>
      </w:r>
    </w:p>
    <w:p w14:paraId="202B6E2A" w14:textId="77777777" w:rsidR="00B6534B" w:rsidRDefault="00B6534B" w:rsidP="00B6534B">
      <w:r>
        <w:t>232.9261</w:t>
      </w:r>
      <w:r>
        <w:tab/>
        <w:t>1.013e0</w:t>
      </w:r>
    </w:p>
    <w:p w14:paraId="3D2E061E" w14:textId="77777777" w:rsidR="00B6534B" w:rsidRDefault="00B6534B" w:rsidP="00B6534B">
      <w:r>
        <w:t>232.9609</w:t>
      </w:r>
      <w:r>
        <w:tab/>
        <w:t>2.025e0</w:t>
      </w:r>
    </w:p>
    <w:p w14:paraId="29AD83F8" w14:textId="77777777" w:rsidR="00B6534B" w:rsidRDefault="00B6534B" w:rsidP="00B6534B">
      <w:r>
        <w:t>233.0109</w:t>
      </w:r>
      <w:r>
        <w:tab/>
        <w:t>1.013e0</w:t>
      </w:r>
    </w:p>
    <w:p w14:paraId="00AC771F" w14:textId="77777777" w:rsidR="00B6534B" w:rsidRDefault="00B6534B" w:rsidP="00B6534B">
      <w:r>
        <w:t>233.0622</w:t>
      </w:r>
      <w:r>
        <w:tab/>
        <w:t>2.025e0</w:t>
      </w:r>
    </w:p>
    <w:p w14:paraId="73629250" w14:textId="77777777" w:rsidR="00B6534B" w:rsidRDefault="00B6534B" w:rsidP="00B6534B">
      <w:r>
        <w:t>233.0844</w:t>
      </w:r>
      <w:r>
        <w:tab/>
        <w:t>1.013e0</w:t>
      </w:r>
    </w:p>
    <w:p w14:paraId="2793EDCB" w14:textId="77777777" w:rsidR="00B6534B" w:rsidRDefault="00B6534B" w:rsidP="00B6534B">
      <w:r>
        <w:t>233.2757</w:t>
      </w:r>
      <w:r>
        <w:tab/>
        <w:t>1.013e0</w:t>
      </w:r>
    </w:p>
    <w:p w14:paraId="711644F5" w14:textId="77777777" w:rsidR="00B6534B" w:rsidRDefault="00B6534B" w:rsidP="00B6534B">
      <w:r>
        <w:t>233.3352</w:t>
      </w:r>
      <w:r>
        <w:tab/>
        <w:t>1.013e0</w:t>
      </w:r>
    </w:p>
    <w:p w14:paraId="7E605E64" w14:textId="77777777" w:rsidR="00B6534B" w:rsidRDefault="00B6534B" w:rsidP="00B6534B">
      <w:r>
        <w:t>233.4300</w:t>
      </w:r>
      <w:r>
        <w:tab/>
        <w:t>1.013e0</w:t>
      </w:r>
    </w:p>
    <w:p w14:paraId="5212180A" w14:textId="77777777" w:rsidR="00B6534B" w:rsidRDefault="00B6534B" w:rsidP="00B6534B">
      <w:r>
        <w:t>233.4699</w:t>
      </w:r>
      <w:r>
        <w:tab/>
        <w:t>2.025e0</w:t>
      </w:r>
    </w:p>
    <w:p w14:paraId="1B311F43" w14:textId="77777777" w:rsidR="00B6534B" w:rsidRDefault="00B6534B" w:rsidP="00B6534B">
      <w:r>
        <w:t>233.6243</w:t>
      </w:r>
      <w:r>
        <w:tab/>
        <w:t>1.013e0</w:t>
      </w:r>
    </w:p>
    <w:p w14:paraId="468908D5" w14:textId="77777777" w:rsidR="00B6534B" w:rsidRDefault="00B6534B" w:rsidP="00B6534B">
      <w:r>
        <w:t>233.6850</w:t>
      </w:r>
      <w:r>
        <w:tab/>
        <w:t>1.013e0</w:t>
      </w:r>
    </w:p>
    <w:p w14:paraId="1224B5C3" w14:textId="77777777" w:rsidR="00B6534B" w:rsidRDefault="00B6534B" w:rsidP="00B6534B">
      <w:r>
        <w:t>233.7871</w:t>
      </w:r>
      <w:r>
        <w:tab/>
        <w:t>1.013e0</w:t>
      </w:r>
    </w:p>
    <w:p w14:paraId="255DC046" w14:textId="77777777" w:rsidR="00B6534B" w:rsidRDefault="00B6534B" w:rsidP="00B6534B">
      <w:r>
        <w:t>233.8188</w:t>
      </w:r>
      <w:r>
        <w:tab/>
        <w:t>1.013e0</w:t>
      </w:r>
    </w:p>
    <w:p w14:paraId="18A60D62" w14:textId="77777777" w:rsidR="00B6534B" w:rsidRDefault="00B6534B" w:rsidP="00B6534B">
      <w:r>
        <w:t>233.9500</w:t>
      </w:r>
      <w:r>
        <w:tab/>
        <w:t>1.013e0</w:t>
      </w:r>
    </w:p>
    <w:p w14:paraId="355C14CF" w14:textId="77777777" w:rsidR="00B6534B" w:rsidRDefault="00B6534B" w:rsidP="00B6534B">
      <w:r>
        <w:t>233.9862</w:t>
      </w:r>
      <w:r>
        <w:tab/>
        <w:t>1.013e0</w:t>
      </w:r>
    </w:p>
    <w:p w14:paraId="2897297C" w14:textId="77777777" w:rsidR="00B6534B" w:rsidRDefault="00B6534B" w:rsidP="00B6534B">
      <w:r>
        <w:t>234.0369</w:t>
      </w:r>
      <w:r>
        <w:tab/>
        <w:t>2.025e0</w:t>
      </w:r>
    </w:p>
    <w:p w14:paraId="4A1F3D2F" w14:textId="77777777" w:rsidR="00B6534B" w:rsidRDefault="00B6534B" w:rsidP="00B6534B">
      <w:r>
        <w:t>234.0755</w:t>
      </w:r>
      <w:r>
        <w:tab/>
        <w:t>1.013e0</w:t>
      </w:r>
    </w:p>
    <w:p w14:paraId="2B7B0453" w14:textId="77777777" w:rsidR="00B6534B" w:rsidRDefault="00B6534B" w:rsidP="00B6534B">
      <w:r>
        <w:t>234.1313</w:t>
      </w:r>
      <w:r>
        <w:tab/>
        <w:t>1.013e0</w:t>
      </w:r>
    </w:p>
    <w:p w14:paraId="2961AC3C" w14:textId="77777777" w:rsidR="00B6534B" w:rsidRDefault="00B6534B" w:rsidP="00B6534B">
      <w:r>
        <w:t>234.1644</w:t>
      </w:r>
      <w:r>
        <w:tab/>
        <w:t>1.013e0</w:t>
      </w:r>
    </w:p>
    <w:p w14:paraId="23194999" w14:textId="77777777" w:rsidR="00B6534B" w:rsidRDefault="00B6534B" w:rsidP="00B6534B">
      <w:r>
        <w:t>234.2088</w:t>
      </w:r>
      <w:r>
        <w:tab/>
        <w:t>2.025e0</w:t>
      </w:r>
    </w:p>
    <w:p w14:paraId="1C293738" w14:textId="77777777" w:rsidR="00B6534B" w:rsidRDefault="00B6534B" w:rsidP="00B6534B">
      <w:r>
        <w:t>234.2341</w:t>
      </w:r>
      <w:r>
        <w:tab/>
        <w:t>1.013e0</w:t>
      </w:r>
    </w:p>
    <w:p w14:paraId="74382181" w14:textId="77777777" w:rsidR="00B6534B" w:rsidRDefault="00B6534B" w:rsidP="00B6534B">
      <w:r>
        <w:t>234.2625</w:t>
      </w:r>
      <w:r>
        <w:tab/>
        <w:t>1.013e0</w:t>
      </w:r>
    </w:p>
    <w:p w14:paraId="286A3A9D" w14:textId="77777777" w:rsidR="00B6534B" w:rsidRDefault="00B6534B" w:rsidP="00B6534B">
      <w:r>
        <w:t>234.2942</w:t>
      </w:r>
      <w:r>
        <w:tab/>
        <w:t>1.013e0</w:t>
      </w:r>
    </w:p>
    <w:p w14:paraId="0E57707B" w14:textId="77777777" w:rsidR="00B6534B" w:rsidRDefault="00B6534B" w:rsidP="00B6534B">
      <w:r>
        <w:t>234.3395</w:t>
      </w:r>
      <w:r>
        <w:tab/>
        <w:t>1.013e0</w:t>
      </w:r>
    </w:p>
    <w:p w14:paraId="4B82D12F" w14:textId="77777777" w:rsidR="00B6534B" w:rsidRDefault="00B6534B" w:rsidP="00B6534B">
      <w:r>
        <w:t>234.4060</w:t>
      </w:r>
      <w:r>
        <w:tab/>
        <w:t>2.025e0</w:t>
      </w:r>
    </w:p>
    <w:p w14:paraId="749FE23F" w14:textId="77777777" w:rsidR="00B6534B" w:rsidRDefault="00B6534B" w:rsidP="00B6534B">
      <w:r>
        <w:t>234.4528</w:t>
      </w:r>
      <w:r>
        <w:tab/>
        <w:t>1.013e0</w:t>
      </w:r>
    </w:p>
    <w:p w14:paraId="34B7737D" w14:textId="77777777" w:rsidR="00B6534B" w:rsidRDefault="00B6534B" w:rsidP="00B6534B">
      <w:r>
        <w:t>234.5088</w:t>
      </w:r>
      <w:r>
        <w:tab/>
        <w:t>2.025e0</w:t>
      </w:r>
    </w:p>
    <w:p w14:paraId="7CD64BC3" w14:textId="77777777" w:rsidR="00B6534B" w:rsidRDefault="00B6534B" w:rsidP="00B6534B">
      <w:r>
        <w:t>234.5388</w:t>
      </w:r>
      <w:r>
        <w:tab/>
        <w:t>3.038e0</w:t>
      </w:r>
    </w:p>
    <w:p w14:paraId="44257160" w14:textId="77777777" w:rsidR="00B6534B" w:rsidRDefault="00B6534B" w:rsidP="00B6534B">
      <w:r>
        <w:t>234.6116</w:t>
      </w:r>
      <w:r>
        <w:tab/>
        <w:t>1.013e0</w:t>
      </w:r>
    </w:p>
    <w:p w14:paraId="6B7B3B53" w14:textId="77777777" w:rsidR="00B6534B" w:rsidRDefault="00B6534B" w:rsidP="00B6534B">
      <w:r>
        <w:t>234.6570</w:t>
      </w:r>
      <w:r>
        <w:tab/>
        <w:t>1.013e0</w:t>
      </w:r>
    </w:p>
    <w:p w14:paraId="719FDBFB" w14:textId="77777777" w:rsidR="00B6534B" w:rsidRDefault="00B6534B" w:rsidP="00B6534B">
      <w:r>
        <w:t>234.7505</w:t>
      </w:r>
      <w:r>
        <w:tab/>
        <w:t>1.013e0</w:t>
      </w:r>
    </w:p>
    <w:p w14:paraId="1CC71DB4" w14:textId="77777777" w:rsidR="00B6534B" w:rsidRDefault="00B6534B" w:rsidP="00B6534B">
      <w:r>
        <w:t>234.7950</w:t>
      </w:r>
      <w:r>
        <w:tab/>
        <w:t>1.013e0</w:t>
      </w:r>
    </w:p>
    <w:p w14:paraId="1DCB3D10" w14:textId="77777777" w:rsidR="00B6534B" w:rsidRDefault="00B6534B" w:rsidP="00B6534B">
      <w:r>
        <w:t>234.8458</w:t>
      </w:r>
      <w:r>
        <w:tab/>
        <w:t>2.025e0</w:t>
      </w:r>
    </w:p>
    <w:p w14:paraId="18F24AE8" w14:textId="77777777" w:rsidR="00B6534B" w:rsidRDefault="00B6534B" w:rsidP="00B6534B">
      <w:r>
        <w:t>234.9310</w:t>
      </w:r>
      <w:r>
        <w:tab/>
        <w:t>2.400e0</w:t>
      </w:r>
    </w:p>
    <w:p w14:paraId="223073AF" w14:textId="77777777" w:rsidR="00B6534B" w:rsidRDefault="00B6534B" w:rsidP="00B6534B">
      <w:r>
        <w:t>235.0031</w:t>
      </w:r>
      <w:r>
        <w:tab/>
        <w:t>8.101e0</w:t>
      </w:r>
    </w:p>
    <w:p w14:paraId="37D2CC67" w14:textId="77777777" w:rsidR="00B6534B" w:rsidRDefault="00B6534B" w:rsidP="00B6534B">
      <w:r>
        <w:t>235.0929</w:t>
      </w:r>
      <w:r>
        <w:tab/>
        <w:t>1.013e0</w:t>
      </w:r>
    </w:p>
    <w:p w14:paraId="2CF85E5D" w14:textId="77777777" w:rsidR="00B6534B" w:rsidRDefault="00B6534B" w:rsidP="00B6534B">
      <w:r>
        <w:t>235.1251</w:t>
      </w:r>
      <w:r>
        <w:tab/>
        <w:t>2.025e0</w:t>
      </w:r>
    </w:p>
    <w:p w14:paraId="4F48F28C" w14:textId="77777777" w:rsidR="00B6534B" w:rsidRDefault="00B6534B" w:rsidP="00B6534B">
      <w:r>
        <w:t>235.1641</w:t>
      </w:r>
      <w:r>
        <w:tab/>
        <w:t>2.025e0</w:t>
      </w:r>
    </w:p>
    <w:p w14:paraId="3C8DB9C1" w14:textId="77777777" w:rsidR="00B6534B" w:rsidRDefault="00B6534B" w:rsidP="00B6534B">
      <w:r>
        <w:t>235.2080</w:t>
      </w:r>
      <w:r>
        <w:tab/>
        <w:t>2.025e0</w:t>
      </w:r>
    </w:p>
    <w:p w14:paraId="241BF33D" w14:textId="77777777" w:rsidR="00B6534B" w:rsidRDefault="00B6534B" w:rsidP="00B6534B">
      <w:r>
        <w:t>235.2903</w:t>
      </w:r>
      <w:r>
        <w:tab/>
        <w:t>2.025e0</w:t>
      </w:r>
    </w:p>
    <w:p w14:paraId="5F4F21A2" w14:textId="77777777" w:rsidR="00B6534B" w:rsidRDefault="00B6534B" w:rsidP="00B6534B">
      <w:r>
        <w:t>235.3549</w:t>
      </w:r>
      <w:r>
        <w:tab/>
        <w:t>2.025e0</w:t>
      </w:r>
    </w:p>
    <w:p w14:paraId="79CA1FB6" w14:textId="77777777" w:rsidR="00B6534B" w:rsidRDefault="00B6534B" w:rsidP="00B6534B">
      <w:r>
        <w:t>235.4067</w:t>
      </w:r>
      <w:r>
        <w:tab/>
        <w:t>1.013e0</w:t>
      </w:r>
    </w:p>
    <w:p w14:paraId="5A2F7D7B" w14:textId="77777777" w:rsidR="00B6534B" w:rsidRDefault="00B6534B" w:rsidP="00B6534B">
      <w:r>
        <w:t>235.5114</w:t>
      </w:r>
      <w:r>
        <w:tab/>
        <w:t>1.013e0</w:t>
      </w:r>
    </w:p>
    <w:p w14:paraId="6AEDB4F8" w14:textId="77777777" w:rsidR="00B6534B" w:rsidRDefault="00B6534B" w:rsidP="00B6534B">
      <w:r>
        <w:t>235.5367</w:t>
      </w:r>
      <w:r>
        <w:tab/>
        <w:t>1.013e0</w:t>
      </w:r>
    </w:p>
    <w:p w14:paraId="3C446D67" w14:textId="77777777" w:rsidR="00B6534B" w:rsidRDefault="00B6534B" w:rsidP="00B6534B">
      <w:r>
        <w:t>235.5888</w:t>
      </w:r>
      <w:r>
        <w:tab/>
        <w:t>1.013e0</w:t>
      </w:r>
    </w:p>
    <w:p w14:paraId="2825E40F" w14:textId="77777777" w:rsidR="00B6534B" w:rsidRDefault="00B6534B" w:rsidP="00B6534B">
      <w:r>
        <w:t>235.6510</w:t>
      </w:r>
      <w:r>
        <w:tab/>
        <w:t>1.013e0</w:t>
      </w:r>
    </w:p>
    <w:p w14:paraId="50AACC8B" w14:textId="77777777" w:rsidR="00B6534B" w:rsidRDefault="00B6534B" w:rsidP="00B6534B">
      <w:r>
        <w:t>235.7031</w:t>
      </w:r>
      <w:r>
        <w:tab/>
        <w:t>1.013e0</w:t>
      </w:r>
    </w:p>
    <w:p w14:paraId="4375DA12" w14:textId="77777777" w:rsidR="00B6534B" w:rsidRDefault="00B6534B" w:rsidP="00B6534B">
      <w:r>
        <w:t>235.7285</w:t>
      </w:r>
      <w:r>
        <w:tab/>
        <w:t>1.013e0</w:t>
      </w:r>
    </w:p>
    <w:p w14:paraId="1B3BBBC2" w14:textId="77777777" w:rsidR="00B6534B" w:rsidRDefault="00B6534B" w:rsidP="00B6534B">
      <w:r>
        <w:t>235.8046</w:t>
      </w:r>
      <w:r>
        <w:tab/>
        <w:t>3.038e0</w:t>
      </w:r>
    </w:p>
    <w:p w14:paraId="5D9EC56F" w14:textId="77777777" w:rsidR="00B6534B" w:rsidRDefault="00B6534B" w:rsidP="00B6534B">
      <w:r>
        <w:t>235.8393</w:t>
      </w:r>
      <w:r>
        <w:tab/>
        <w:t>1.013e0</w:t>
      </w:r>
    </w:p>
    <w:p w14:paraId="2F0929DD" w14:textId="77777777" w:rsidR="00B6534B" w:rsidRDefault="00B6534B" w:rsidP="00B6534B">
      <w:r>
        <w:t>235.9205</w:t>
      </w:r>
      <w:r>
        <w:tab/>
        <w:t>1.013e0</w:t>
      </w:r>
    </w:p>
    <w:p w14:paraId="0D97C467" w14:textId="77777777" w:rsidR="00B6534B" w:rsidRDefault="00B6534B" w:rsidP="00B6534B">
      <w:r>
        <w:t>235.9978</w:t>
      </w:r>
      <w:r>
        <w:tab/>
        <w:t>3.038e0</w:t>
      </w:r>
    </w:p>
    <w:p w14:paraId="125650FA" w14:textId="77777777" w:rsidR="00B6534B" w:rsidRDefault="00B6534B" w:rsidP="00B6534B">
      <w:r>
        <w:t>236.0350</w:t>
      </w:r>
      <w:r>
        <w:tab/>
        <w:t>1.013e0</w:t>
      </w:r>
    </w:p>
    <w:p w14:paraId="146D4B15" w14:textId="77777777" w:rsidR="00B6534B" w:rsidRDefault="00B6534B" w:rsidP="00B6534B">
      <w:r>
        <w:t>236.0756</w:t>
      </w:r>
      <w:r>
        <w:tab/>
        <w:t>2.025e0</w:t>
      </w:r>
    </w:p>
    <w:p w14:paraId="3FE62A50" w14:textId="77777777" w:rsidR="00B6534B" w:rsidRDefault="00B6534B" w:rsidP="00B6534B">
      <w:r>
        <w:t>236.1038</w:t>
      </w:r>
      <w:r>
        <w:tab/>
        <w:t>1.013e0</w:t>
      </w:r>
    </w:p>
    <w:p w14:paraId="7BF2160D" w14:textId="77777777" w:rsidR="00B6534B" w:rsidRDefault="00B6534B" w:rsidP="00B6534B">
      <w:r>
        <w:t>236.1364</w:t>
      </w:r>
      <w:r>
        <w:tab/>
        <w:t>2.025e0</w:t>
      </w:r>
    </w:p>
    <w:p w14:paraId="1144EC82" w14:textId="77777777" w:rsidR="00B6534B" w:rsidRDefault="00B6534B" w:rsidP="00B6534B">
      <w:r>
        <w:t>236.1933</w:t>
      </w:r>
      <w:r>
        <w:tab/>
        <w:t>2.025e0</w:t>
      </w:r>
    </w:p>
    <w:p w14:paraId="1C31ED67" w14:textId="77777777" w:rsidR="00B6534B" w:rsidRDefault="00B6534B" w:rsidP="00B6534B">
      <w:r>
        <w:t>236.2296</w:t>
      </w:r>
      <w:r>
        <w:tab/>
        <w:t>2.025e0</w:t>
      </w:r>
    </w:p>
    <w:p w14:paraId="426D4868" w14:textId="77777777" w:rsidR="00B6534B" w:rsidRDefault="00B6534B" w:rsidP="00B6534B">
      <w:r>
        <w:t>236.3046</w:t>
      </w:r>
      <w:r>
        <w:tab/>
        <w:t>1.013e0</w:t>
      </w:r>
    </w:p>
    <w:p w14:paraId="757F9C43" w14:textId="77777777" w:rsidR="00B6534B" w:rsidRDefault="00B6534B" w:rsidP="00B6534B">
      <w:r>
        <w:t>236.3490</w:t>
      </w:r>
      <w:r>
        <w:tab/>
        <w:t>1.013e0</w:t>
      </w:r>
    </w:p>
    <w:p w14:paraId="3B9AB86A" w14:textId="77777777" w:rsidR="00B6534B" w:rsidRDefault="00B6534B" w:rsidP="00B6534B">
      <w:r>
        <w:t>236.3822</w:t>
      </w:r>
      <w:r>
        <w:tab/>
        <w:t>2.025e0</w:t>
      </w:r>
    </w:p>
    <w:p w14:paraId="39A1A0EF" w14:textId="77777777" w:rsidR="00B6534B" w:rsidRDefault="00B6534B" w:rsidP="00B6534B">
      <w:r>
        <w:t>236.4248</w:t>
      </w:r>
      <w:r>
        <w:tab/>
        <w:t>2.025e0</w:t>
      </w:r>
    </w:p>
    <w:p w14:paraId="08A7D648" w14:textId="77777777" w:rsidR="00B6534B" w:rsidRDefault="00B6534B" w:rsidP="00B6534B">
      <w:r>
        <w:t>236.5411</w:t>
      </w:r>
      <w:r>
        <w:tab/>
        <w:t>1.013e0</w:t>
      </w:r>
    </w:p>
    <w:p w14:paraId="29D43963" w14:textId="77777777" w:rsidR="00B6534B" w:rsidRDefault="00B6534B" w:rsidP="00B6534B">
      <w:r>
        <w:t>236.5741</w:t>
      </w:r>
      <w:r>
        <w:tab/>
        <w:t>1.013e0</w:t>
      </w:r>
    </w:p>
    <w:p w14:paraId="4DAA4B67" w14:textId="77777777" w:rsidR="00B6534B" w:rsidRDefault="00B6534B" w:rsidP="00B6534B">
      <w:r>
        <w:t>236.6060</w:t>
      </w:r>
      <w:r>
        <w:tab/>
        <w:t>2.025e0</w:t>
      </w:r>
    </w:p>
    <w:p w14:paraId="191B905A" w14:textId="77777777" w:rsidR="00B6534B" w:rsidRDefault="00B6534B" w:rsidP="00B6534B">
      <w:r>
        <w:t>236.6429</w:t>
      </w:r>
      <w:r>
        <w:tab/>
        <w:t>2.025e0</w:t>
      </w:r>
    </w:p>
    <w:p w14:paraId="517D8FAE" w14:textId="77777777" w:rsidR="00B6534B" w:rsidRDefault="00B6534B" w:rsidP="00B6534B">
      <w:r>
        <w:t>236.6852</w:t>
      </w:r>
      <w:r>
        <w:tab/>
        <w:t>2.025e0</w:t>
      </w:r>
    </w:p>
    <w:p w14:paraId="58FDEEE2" w14:textId="77777777" w:rsidR="00B6534B" w:rsidRDefault="00B6534B" w:rsidP="00B6534B">
      <w:r>
        <w:t>236.7662</w:t>
      </w:r>
      <w:r>
        <w:tab/>
        <w:t>1.013e0</w:t>
      </w:r>
    </w:p>
    <w:p w14:paraId="20C24ACA" w14:textId="77777777" w:rsidR="00B6534B" w:rsidRDefault="00B6534B" w:rsidP="00B6534B">
      <w:r>
        <w:t>236.7936</w:t>
      </w:r>
      <w:r>
        <w:tab/>
        <w:t>1.013e0</w:t>
      </w:r>
    </w:p>
    <w:p w14:paraId="58BBF66E" w14:textId="77777777" w:rsidR="00B6534B" w:rsidRDefault="00B6534B" w:rsidP="00B6534B">
      <w:r>
        <w:t>236.8431</w:t>
      </w:r>
      <w:r>
        <w:tab/>
        <w:t>2.025e0</w:t>
      </w:r>
    </w:p>
    <w:p w14:paraId="3DE9CC01" w14:textId="77777777" w:rsidR="00B6534B" w:rsidRDefault="00B6534B" w:rsidP="00B6534B">
      <w:r>
        <w:t>236.9233</w:t>
      </w:r>
      <w:r>
        <w:tab/>
        <w:t>2.025e0</w:t>
      </w:r>
    </w:p>
    <w:p w14:paraId="4D44075F" w14:textId="77777777" w:rsidR="00B6534B" w:rsidRDefault="00B6534B" w:rsidP="00B6534B">
      <w:r>
        <w:t>237.0224</w:t>
      </w:r>
      <w:r>
        <w:tab/>
        <w:t>1.013e0</w:t>
      </w:r>
    </w:p>
    <w:p w14:paraId="45DBAC84" w14:textId="77777777" w:rsidR="00B6534B" w:rsidRDefault="00B6534B" w:rsidP="00B6534B">
      <w:r>
        <w:t>237.0476</w:t>
      </w:r>
      <w:r>
        <w:tab/>
        <w:t>1.013e0</w:t>
      </w:r>
    </w:p>
    <w:p w14:paraId="1776181A" w14:textId="77777777" w:rsidR="00B6534B" w:rsidRDefault="00B6534B" w:rsidP="00B6534B">
      <w:r>
        <w:t>237.0864</w:t>
      </w:r>
      <w:r>
        <w:tab/>
        <w:t>3.038e0</w:t>
      </w:r>
    </w:p>
    <w:p w14:paraId="28875040" w14:textId="77777777" w:rsidR="00B6534B" w:rsidRDefault="00B6534B" w:rsidP="00B6534B">
      <w:r>
        <w:t>237.1376</w:t>
      </w:r>
      <w:r>
        <w:tab/>
        <w:t>2.025e0</w:t>
      </w:r>
    </w:p>
    <w:p w14:paraId="6A1E6091" w14:textId="77777777" w:rsidR="00B6534B" w:rsidRDefault="00B6534B" w:rsidP="00B6534B">
      <w:r>
        <w:t>237.1641</w:t>
      </w:r>
      <w:r>
        <w:tab/>
        <w:t>3.038e0</w:t>
      </w:r>
    </w:p>
    <w:p w14:paraId="2A6B9928" w14:textId="77777777" w:rsidR="00B6534B" w:rsidRDefault="00B6534B" w:rsidP="00B6534B">
      <w:r>
        <w:t>237.2048</w:t>
      </w:r>
      <w:r>
        <w:tab/>
        <w:t>2.064e0</w:t>
      </w:r>
    </w:p>
    <w:p w14:paraId="7CDF5E62" w14:textId="77777777" w:rsidR="00B6534B" w:rsidRDefault="00B6534B" w:rsidP="00B6534B">
      <w:r>
        <w:t>237.2398</w:t>
      </w:r>
      <w:r>
        <w:tab/>
        <w:t>1.013e0</w:t>
      </w:r>
    </w:p>
    <w:p w14:paraId="2034C10D" w14:textId="77777777" w:rsidR="00B6534B" w:rsidRDefault="00B6534B" w:rsidP="00B6534B">
      <w:r>
        <w:t>237.2824</w:t>
      </w:r>
      <w:r>
        <w:tab/>
        <w:t>2.025e0</w:t>
      </w:r>
    </w:p>
    <w:p w14:paraId="22DED57C" w14:textId="77777777" w:rsidR="00B6534B" w:rsidRDefault="00B6534B" w:rsidP="00B6534B">
      <w:r>
        <w:t>237.3705</w:t>
      </w:r>
      <w:r>
        <w:tab/>
        <w:t>1.013e0</w:t>
      </w:r>
    </w:p>
    <w:p w14:paraId="59B0ADA4" w14:textId="77777777" w:rsidR="00B6534B" w:rsidRDefault="00B6534B" w:rsidP="00B6534B">
      <w:r>
        <w:t>237.4531</w:t>
      </w:r>
      <w:r>
        <w:tab/>
        <w:t>3.038e0</w:t>
      </w:r>
    </w:p>
    <w:p w14:paraId="6A02643D" w14:textId="77777777" w:rsidR="00B6534B" w:rsidRDefault="00B6534B" w:rsidP="00B6534B">
      <w:r>
        <w:t>237.4936</w:t>
      </w:r>
      <w:r>
        <w:tab/>
        <w:t>2.025e0</w:t>
      </w:r>
    </w:p>
    <w:p w14:paraId="78CC5511" w14:textId="77777777" w:rsidR="00B6534B" w:rsidRDefault="00B6534B" w:rsidP="00B6534B">
      <w:r>
        <w:t>237.5524</w:t>
      </w:r>
      <w:r>
        <w:tab/>
        <w:t>2.025e0</w:t>
      </w:r>
    </w:p>
    <w:p w14:paraId="51E8765E" w14:textId="77777777" w:rsidR="00B6534B" w:rsidRDefault="00B6534B" w:rsidP="00B6534B">
      <w:r>
        <w:t>237.5798</w:t>
      </w:r>
      <w:r>
        <w:tab/>
        <w:t>1.013e0</w:t>
      </w:r>
    </w:p>
    <w:p w14:paraId="5E11E477" w14:textId="77777777" w:rsidR="00B6534B" w:rsidRDefault="00B6534B" w:rsidP="00B6534B">
      <w:r>
        <w:t>237.6283</w:t>
      </w:r>
      <w:r>
        <w:tab/>
        <w:t>1.013e0</w:t>
      </w:r>
    </w:p>
    <w:p w14:paraId="6F768DC8" w14:textId="77777777" w:rsidR="00B6534B" w:rsidRDefault="00B6534B" w:rsidP="00B6534B">
      <w:r>
        <w:t>237.6537</w:t>
      </w:r>
      <w:r>
        <w:tab/>
        <w:t>1.013e0</w:t>
      </w:r>
    </w:p>
    <w:p w14:paraId="322A28B8" w14:textId="77777777" w:rsidR="00B6534B" w:rsidRDefault="00B6534B" w:rsidP="00B6534B">
      <w:r>
        <w:t>237.6732</w:t>
      </w:r>
      <w:r>
        <w:tab/>
        <w:t>1.013e0</w:t>
      </w:r>
    </w:p>
    <w:p w14:paraId="1668E673" w14:textId="77777777" w:rsidR="00B6534B" w:rsidRDefault="00B6534B" w:rsidP="00B6534B">
      <w:r>
        <w:t>237.7314</w:t>
      </w:r>
      <w:r>
        <w:tab/>
        <w:t>1.013e0</w:t>
      </w:r>
    </w:p>
    <w:p w14:paraId="515D87D1" w14:textId="77777777" w:rsidR="00B6534B" w:rsidRDefault="00B6534B" w:rsidP="00B6534B">
      <w:r>
        <w:t>237.7761</w:t>
      </w:r>
      <w:r>
        <w:tab/>
        <w:t>1.013e0</w:t>
      </w:r>
    </w:p>
    <w:p w14:paraId="0C30460E" w14:textId="77777777" w:rsidR="00B6534B" w:rsidRDefault="00B6534B" w:rsidP="00B6534B">
      <w:r>
        <w:t>237.8355</w:t>
      </w:r>
      <w:r>
        <w:tab/>
        <w:t>3.038e0</w:t>
      </w:r>
    </w:p>
    <w:p w14:paraId="32FC347E" w14:textId="77777777" w:rsidR="00B6534B" w:rsidRDefault="00B6534B" w:rsidP="00B6534B">
      <w:r>
        <w:t>237.8614</w:t>
      </w:r>
      <w:r>
        <w:tab/>
        <w:t>1.013e0</w:t>
      </w:r>
    </w:p>
    <w:p w14:paraId="1076A277" w14:textId="77777777" w:rsidR="00B6534B" w:rsidRDefault="00B6534B" w:rsidP="00B6534B">
      <w:r>
        <w:t>237.9073</w:t>
      </w:r>
      <w:r>
        <w:tab/>
        <w:t>1.013e0</w:t>
      </w:r>
    </w:p>
    <w:p w14:paraId="324356CB" w14:textId="77777777" w:rsidR="00B6534B" w:rsidRDefault="00B6534B" w:rsidP="00B6534B">
      <w:r>
        <w:t>237.9420</w:t>
      </w:r>
      <w:r>
        <w:tab/>
        <w:t>2.025e0</w:t>
      </w:r>
    </w:p>
    <w:p w14:paraId="5C657FFD" w14:textId="77777777" w:rsidR="00B6534B" w:rsidRDefault="00B6534B" w:rsidP="00B6534B">
      <w:r>
        <w:t>237.9852</w:t>
      </w:r>
      <w:r>
        <w:tab/>
        <w:t>4.051e0</w:t>
      </w:r>
    </w:p>
    <w:p w14:paraId="3CEBE95F" w14:textId="77777777" w:rsidR="00B6534B" w:rsidRDefault="00B6534B" w:rsidP="00B6534B">
      <w:r>
        <w:t>238.0535</w:t>
      </w:r>
      <w:r>
        <w:tab/>
        <w:t>3.038e0</w:t>
      </w:r>
    </w:p>
    <w:p w14:paraId="4164C0E5" w14:textId="77777777" w:rsidR="00B6534B" w:rsidRDefault="00B6534B" w:rsidP="00B6534B">
      <w:r>
        <w:t>238.0957</w:t>
      </w:r>
      <w:r>
        <w:tab/>
        <w:t>1.013e0</w:t>
      </w:r>
    </w:p>
    <w:p w14:paraId="5148F3CC" w14:textId="77777777" w:rsidR="00B6534B" w:rsidRDefault="00B6534B" w:rsidP="00B6534B">
      <w:r>
        <w:t>238.1494</w:t>
      </w:r>
      <w:r>
        <w:tab/>
        <w:t>1.013e0</w:t>
      </w:r>
    </w:p>
    <w:p w14:paraId="76BDB472" w14:textId="77777777" w:rsidR="00B6534B" w:rsidRDefault="00B6534B" w:rsidP="00B6534B">
      <w:r>
        <w:t>238.2348</w:t>
      </w:r>
      <w:r>
        <w:tab/>
        <w:t>2.051e0</w:t>
      </w:r>
    </w:p>
    <w:p w14:paraId="66C0635C" w14:textId="77777777" w:rsidR="00B6534B" w:rsidRDefault="00B6534B" w:rsidP="00B6534B">
      <w:r>
        <w:t>238.2796</w:t>
      </w:r>
      <w:r>
        <w:tab/>
        <w:t>1.013e0</w:t>
      </w:r>
    </w:p>
    <w:p w14:paraId="7DB0BAA0" w14:textId="77777777" w:rsidR="00B6534B" w:rsidRDefault="00B6534B" w:rsidP="00B6534B">
      <w:r>
        <w:t>238.3126</w:t>
      </w:r>
      <w:r>
        <w:tab/>
        <w:t>1.013e0</w:t>
      </w:r>
    </w:p>
    <w:p w14:paraId="7FF49624" w14:textId="77777777" w:rsidR="00B6534B" w:rsidRDefault="00B6534B" w:rsidP="00B6534B">
      <w:r>
        <w:t>238.3624</w:t>
      </w:r>
      <w:r>
        <w:tab/>
        <w:t>1.013e0</w:t>
      </w:r>
    </w:p>
    <w:p w14:paraId="6530D365" w14:textId="77777777" w:rsidR="00B6534B" w:rsidRDefault="00B6534B" w:rsidP="00B6534B">
      <w:r>
        <w:t>238.5383</w:t>
      </w:r>
      <w:r>
        <w:tab/>
        <w:t>1.013e0</w:t>
      </w:r>
    </w:p>
    <w:p w14:paraId="1D2AAE53" w14:textId="77777777" w:rsidR="00B6534B" w:rsidRDefault="00B6534B" w:rsidP="00B6534B">
      <w:r>
        <w:t>238.6293</w:t>
      </w:r>
      <w:r>
        <w:tab/>
        <w:t>1.013e0</w:t>
      </w:r>
    </w:p>
    <w:p w14:paraId="096E5775" w14:textId="77777777" w:rsidR="00B6534B" w:rsidRDefault="00B6534B" w:rsidP="00B6534B">
      <w:r>
        <w:t>238.8304</w:t>
      </w:r>
      <w:r>
        <w:tab/>
        <w:t>1.013e0</w:t>
      </w:r>
    </w:p>
    <w:p w14:paraId="691DEAE9" w14:textId="77777777" w:rsidR="00B6534B" w:rsidRDefault="00B6534B" w:rsidP="00B6534B">
      <w:r>
        <w:t>238.8663</w:t>
      </w:r>
      <w:r>
        <w:tab/>
        <w:t>3.038e0</w:t>
      </w:r>
    </w:p>
    <w:p w14:paraId="3BC9CA75" w14:textId="77777777" w:rsidR="00B6534B" w:rsidRDefault="00B6534B" w:rsidP="00B6534B">
      <w:r>
        <w:t>238.9543</w:t>
      </w:r>
      <w:r>
        <w:tab/>
        <w:t>5.063e0</w:t>
      </w:r>
    </w:p>
    <w:p w14:paraId="4768ADDD" w14:textId="77777777" w:rsidR="00B6534B" w:rsidRDefault="00B6534B" w:rsidP="00B6534B">
      <w:r>
        <w:t>238.9979</w:t>
      </w:r>
      <w:r>
        <w:tab/>
        <w:t>1.013e0</w:t>
      </w:r>
    </w:p>
    <w:p w14:paraId="15E2DC71" w14:textId="77777777" w:rsidR="00B6534B" w:rsidRDefault="00B6534B" w:rsidP="00B6534B">
      <w:r>
        <w:t>239.0487</w:t>
      </w:r>
      <w:r>
        <w:tab/>
        <w:t>3.038e0</w:t>
      </w:r>
    </w:p>
    <w:p w14:paraId="3B2F96C5" w14:textId="77777777" w:rsidR="00B6534B" w:rsidRDefault="00B6534B" w:rsidP="00B6534B">
      <w:r>
        <w:t>239.1010</w:t>
      </w:r>
      <w:r>
        <w:tab/>
        <w:t>1.013e0</w:t>
      </w:r>
    </w:p>
    <w:p w14:paraId="2BB7D47E" w14:textId="77777777" w:rsidR="00B6534B" w:rsidRDefault="00B6534B" w:rsidP="00B6534B">
      <w:r>
        <w:t>239.1303</w:t>
      </w:r>
      <w:r>
        <w:tab/>
        <w:t>2.025e0</w:t>
      </w:r>
    </w:p>
    <w:p w14:paraId="465F9FD8" w14:textId="77777777" w:rsidR="00B6534B" w:rsidRDefault="00B6534B" w:rsidP="00B6534B">
      <w:r>
        <w:t>239.1636</w:t>
      </w:r>
      <w:r>
        <w:tab/>
        <w:t>2.025e0</w:t>
      </w:r>
    </w:p>
    <w:p w14:paraId="5D83F28A" w14:textId="77777777" w:rsidR="00B6534B" w:rsidRDefault="00B6534B" w:rsidP="00B6534B">
      <w:r>
        <w:t>239.2508</w:t>
      </w:r>
      <w:r>
        <w:tab/>
        <w:t>2.025e0</w:t>
      </w:r>
    </w:p>
    <w:p w14:paraId="29FC8681" w14:textId="77777777" w:rsidR="00B6534B" w:rsidRDefault="00B6534B" w:rsidP="00B6534B">
      <w:r>
        <w:t>239.2993</w:t>
      </w:r>
      <w:r>
        <w:tab/>
        <w:t>2.025e0</w:t>
      </w:r>
    </w:p>
    <w:p w14:paraId="57C0CBB1" w14:textId="77777777" w:rsidR="00B6534B" w:rsidRDefault="00B6534B" w:rsidP="00B6534B">
      <w:r>
        <w:t>239.3486</w:t>
      </w:r>
      <w:r>
        <w:tab/>
        <w:t>1.013e0</w:t>
      </w:r>
    </w:p>
    <w:p w14:paraId="1A53346C" w14:textId="77777777" w:rsidR="00B6534B" w:rsidRDefault="00B6534B" w:rsidP="00B6534B">
      <w:r>
        <w:t>239.4417</w:t>
      </w:r>
      <w:r>
        <w:tab/>
        <w:t>1.013e0</w:t>
      </w:r>
    </w:p>
    <w:p w14:paraId="050ED506" w14:textId="77777777" w:rsidR="00B6534B" w:rsidRDefault="00B6534B" w:rsidP="00B6534B">
      <w:r>
        <w:t>239.4749</w:t>
      </w:r>
      <w:r>
        <w:tab/>
        <w:t>2.025e0</w:t>
      </w:r>
    </w:p>
    <w:p w14:paraId="250F0D17" w14:textId="77777777" w:rsidR="00B6534B" w:rsidRDefault="00B6534B" w:rsidP="00B6534B">
      <w:r>
        <w:t>239.5138</w:t>
      </w:r>
      <w:r>
        <w:tab/>
        <w:t>2.025e0</w:t>
      </w:r>
    </w:p>
    <w:p w14:paraId="4D75F0E3" w14:textId="77777777" w:rsidR="00B6534B" w:rsidRDefault="00B6534B" w:rsidP="00B6534B">
      <w:r>
        <w:t>239.5861</w:t>
      </w:r>
      <w:r>
        <w:tab/>
        <w:t>1.013e0</w:t>
      </w:r>
    </w:p>
    <w:p w14:paraId="40A723E2" w14:textId="77777777" w:rsidR="00B6534B" w:rsidRDefault="00B6534B" w:rsidP="00B6534B">
      <w:r>
        <w:t>239.6639</w:t>
      </w:r>
      <w:r>
        <w:tab/>
        <w:t>1.055e0</w:t>
      </w:r>
    </w:p>
    <w:p w14:paraId="671872C3" w14:textId="77777777" w:rsidR="00B6534B" w:rsidRDefault="00B6534B" w:rsidP="00B6534B">
      <w:r>
        <w:t>239.6883</w:t>
      </w:r>
      <w:r>
        <w:tab/>
        <w:t>2.025e0</w:t>
      </w:r>
    </w:p>
    <w:p w14:paraId="2FF77EA1" w14:textId="77777777" w:rsidR="00B6534B" w:rsidRDefault="00B6534B" w:rsidP="00B6534B">
      <w:r>
        <w:t>239.7380</w:t>
      </w:r>
      <w:r>
        <w:tab/>
        <w:t>1.013e0</w:t>
      </w:r>
    </w:p>
    <w:p w14:paraId="44C1AD85" w14:textId="77777777" w:rsidR="00B6534B" w:rsidRDefault="00B6534B" w:rsidP="00B6534B">
      <w:r>
        <w:t>239.7875</w:t>
      </w:r>
      <w:r>
        <w:tab/>
        <w:t>2.025e0</w:t>
      </w:r>
    </w:p>
    <w:p w14:paraId="552AA8A6" w14:textId="77777777" w:rsidR="00B6534B" w:rsidRDefault="00B6534B" w:rsidP="00B6534B">
      <w:r>
        <w:t>239.9032</w:t>
      </w:r>
      <w:r>
        <w:tab/>
        <w:t>1.013e0</w:t>
      </w:r>
    </w:p>
    <w:p w14:paraId="6094C045" w14:textId="77777777" w:rsidR="00B6534B" w:rsidRDefault="00B6534B" w:rsidP="00B6534B">
      <w:r>
        <w:t>240.0129</w:t>
      </w:r>
      <w:r>
        <w:tab/>
        <w:t>3.038e0</w:t>
      </w:r>
    </w:p>
    <w:p w14:paraId="45A0FA59" w14:textId="77777777" w:rsidR="00B6534B" w:rsidRDefault="00B6534B" w:rsidP="00B6534B">
      <w:r>
        <w:t>240.0752</w:t>
      </w:r>
      <w:r>
        <w:tab/>
        <w:t>1.013e0</w:t>
      </w:r>
    </w:p>
    <w:p w14:paraId="4BB0F5A8" w14:textId="77777777" w:rsidR="00B6534B" w:rsidRDefault="00B6534B" w:rsidP="00B6534B">
      <w:r>
        <w:t>240.1161</w:t>
      </w:r>
      <w:r>
        <w:tab/>
        <w:t>1.013e0</w:t>
      </w:r>
    </w:p>
    <w:p w14:paraId="5ECD1941" w14:textId="77777777" w:rsidR="00B6534B" w:rsidRDefault="00B6534B" w:rsidP="00B6534B">
      <w:r>
        <w:t>240.1644</w:t>
      </w:r>
      <w:r>
        <w:tab/>
        <w:t>2.025e0</w:t>
      </w:r>
    </w:p>
    <w:p w14:paraId="7D4EA9AD" w14:textId="77777777" w:rsidR="00B6534B" w:rsidRDefault="00B6534B" w:rsidP="00B6534B">
      <w:r>
        <w:t>240.2169</w:t>
      </w:r>
      <w:r>
        <w:tab/>
        <w:t>4.051e0</w:t>
      </w:r>
    </w:p>
    <w:p w14:paraId="4DD05499" w14:textId="77777777" w:rsidR="00B6534B" w:rsidRDefault="00B6534B" w:rsidP="00B6534B">
      <w:r>
        <w:t>240.3120</w:t>
      </w:r>
      <w:r>
        <w:tab/>
        <w:t>2.025e0</w:t>
      </w:r>
    </w:p>
    <w:p w14:paraId="4C4A4A12" w14:textId="77777777" w:rsidR="00B6534B" w:rsidRDefault="00B6534B" w:rsidP="00B6534B">
      <w:r>
        <w:t>240.3430</w:t>
      </w:r>
      <w:r>
        <w:tab/>
        <w:t>2.025e0</w:t>
      </w:r>
    </w:p>
    <w:p w14:paraId="5908823C" w14:textId="77777777" w:rsidR="00B6534B" w:rsidRDefault="00B6534B" w:rsidP="00B6534B">
      <w:r>
        <w:t>240.3893</w:t>
      </w:r>
      <w:r>
        <w:tab/>
        <w:t>1.013e0</w:t>
      </w:r>
    </w:p>
    <w:p w14:paraId="36790EA4" w14:textId="77777777" w:rsidR="00B6534B" w:rsidRDefault="00B6534B" w:rsidP="00B6534B">
      <w:r>
        <w:t>240.4635</w:t>
      </w:r>
      <w:r>
        <w:tab/>
        <w:t>1.013e0</w:t>
      </w:r>
    </w:p>
    <w:p w14:paraId="5D33710F" w14:textId="77777777" w:rsidR="00B6534B" w:rsidRDefault="00B6534B" w:rsidP="00B6534B">
      <w:r>
        <w:t>240.5553</w:t>
      </w:r>
      <w:r>
        <w:tab/>
        <w:t>2.130e0</w:t>
      </w:r>
    </w:p>
    <w:p w14:paraId="1985313B" w14:textId="77777777" w:rsidR="00B6534B" w:rsidRDefault="00B6534B" w:rsidP="00B6534B">
      <w:r>
        <w:t>240.6768</w:t>
      </w:r>
      <w:r>
        <w:tab/>
        <w:t>1.013e0</w:t>
      </w:r>
    </w:p>
    <w:p w14:paraId="25BE63AD" w14:textId="77777777" w:rsidR="00B6534B" w:rsidRDefault="00B6534B" w:rsidP="00B6534B">
      <w:r>
        <w:t>240.7224</w:t>
      </w:r>
      <w:r>
        <w:tab/>
        <w:t>2.025e0</w:t>
      </w:r>
    </w:p>
    <w:p w14:paraId="1402A304" w14:textId="77777777" w:rsidR="00B6534B" w:rsidRDefault="00B6534B" w:rsidP="00B6534B">
      <w:r>
        <w:t>240.7511</w:t>
      </w:r>
      <w:r>
        <w:tab/>
        <w:t>1.013e0</w:t>
      </w:r>
    </w:p>
    <w:p w14:paraId="443488A6" w14:textId="77777777" w:rsidR="00B6534B" w:rsidRDefault="00B6534B" w:rsidP="00B6534B">
      <w:r>
        <w:t>240.8049</w:t>
      </w:r>
      <w:r>
        <w:tab/>
        <w:t>2.025e0</w:t>
      </w:r>
    </w:p>
    <w:p w14:paraId="2E6B2AFD" w14:textId="77777777" w:rsidR="00B6534B" w:rsidRDefault="00B6534B" w:rsidP="00B6534B">
      <w:r>
        <w:t>240.8422</w:t>
      </w:r>
      <w:r>
        <w:tab/>
        <w:t>1.013e0</w:t>
      </w:r>
    </w:p>
    <w:p w14:paraId="605CE7DA" w14:textId="77777777" w:rsidR="00B6534B" w:rsidRDefault="00B6534B" w:rsidP="00B6534B">
      <w:r>
        <w:t>240.8717</w:t>
      </w:r>
      <w:r>
        <w:tab/>
        <w:t>1.013e0</w:t>
      </w:r>
    </w:p>
    <w:p w14:paraId="67377C05" w14:textId="77777777" w:rsidR="00B6534B" w:rsidRDefault="00B6534B" w:rsidP="00B6534B">
      <w:r>
        <w:t>240.9249</w:t>
      </w:r>
      <w:r>
        <w:tab/>
        <w:t>2.025e0</w:t>
      </w:r>
    </w:p>
    <w:p w14:paraId="569DC640" w14:textId="77777777" w:rsidR="00B6534B" w:rsidRDefault="00B6534B" w:rsidP="00B6534B">
      <w:r>
        <w:t>240.9592</w:t>
      </w:r>
      <w:r>
        <w:tab/>
        <w:t>2.075e0</w:t>
      </w:r>
    </w:p>
    <w:p w14:paraId="7DCB5771" w14:textId="77777777" w:rsidR="00B6534B" w:rsidRDefault="00B6534B" w:rsidP="00B6534B">
      <w:r>
        <w:t>241.0135</w:t>
      </w:r>
      <w:r>
        <w:tab/>
        <w:t>9.114e0</w:t>
      </w:r>
    </w:p>
    <w:p w14:paraId="7CE69437" w14:textId="77777777" w:rsidR="00B6534B" w:rsidRDefault="00B6534B" w:rsidP="00B6534B">
      <w:r>
        <w:t>241.0436</w:t>
      </w:r>
      <w:r>
        <w:tab/>
        <w:t>2.025e0</w:t>
      </w:r>
    </w:p>
    <w:p w14:paraId="34D10016" w14:textId="77777777" w:rsidR="00B6534B" w:rsidRDefault="00B6534B" w:rsidP="00B6534B">
      <w:r>
        <w:t>241.1095</w:t>
      </w:r>
      <w:r>
        <w:tab/>
        <w:t>2.025e0</w:t>
      </w:r>
    </w:p>
    <w:p w14:paraId="50FD1A71" w14:textId="77777777" w:rsidR="00B6534B" w:rsidRDefault="00B6534B" w:rsidP="00B6534B">
      <w:r>
        <w:t>241.2132</w:t>
      </w:r>
      <w:r>
        <w:tab/>
        <w:t>1.013e0</w:t>
      </w:r>
    </w:p>
    <w:p w14:paraId="18EC41B6" w14:textId="77777777" w:rsidR="00B6534B" w:rsidRDefault="00B6534B" w:rsidP="00B6534B">
      <w:r>
        <w:t>241.3692</w:t>
      </w:r>
      <w:r>
        <w:tab/>
        <w:t>1.013e0</w:t>
      </w:r>
    </w:p>
    <w:p w14:paraId="3AA1A2BB" w14:textId="77777777" w:rsidR="00B6534B" w:rsidRDefault="00B6534B" w:rsidP="00B6534B">
      <w:r>
        <w:t>241.4782</w:t>
      </w:r>
      <w:r>
        <w:tab/>
        <w:t>2.025e0</w:t>
      </w:r>
    </w:p>
    <w:p w14:paraId="65ECC1F0" w14:textId="77777777" w:rsidR="00B6534B" w:rsidRDefault="00B6534B" w:rsidP="00B6534B">
      <w:r>
        <w:t>241.5325</w:t>
      </w:r>
      <w:r>
        <w:tab/>
        <w:t>2.025e0</w:t>
      </w:r>
    </w:p>
    <w:p w14:paraId="46D90481" w14:textId="77777777" w:rsidR="00B6534B" w:rsidRDefault="00B6534B" w:rsidP="00B6534B">
      <w:r>
        <w:t>241.6548</w:t>
      </w:r>
      <w:r>
        <w:tab/>
        <w:t>2.025e0</w:t>
      </w:r>
    </w:p>
    <w:p w14:paraId="0E8EAD6C" w14:textId="77777777" w:rsidR="00B6534B" w:rsidRDefault="00B6534B" w:rsidP="00B6534B">
      <w:r>
        <w:t>241.6880</w:t>
      </w:r>
      <w:r>
        <w:tab/>
        <w:t>1.013e0</w:t>
      </w:r>
    </w:p>
    <w:p w14:paraId="129FB292" w14:textId="77777777" w:rsidR="00B6534B" w:rsidRDefault="00B6534B" w:rsidP="00B6534B">
      <w:r>
        <w:t>241.7158</w:t>
      </w:r>
      <w:r>
        <w:tab/>
        <w:t>2.025e0</w:t>
      </w:r>
    </w:p>
    <w:p w14:paraId="13925692" w14:textId="77777777" w:rsidR="00B6534B" w:rsidRDefault="00B6534B" w:rsidP="00B6534B">
      <w:r>
        <w:t>241.7878</w:t>
      </w:r>
      <w:r>
        <w:tab/>
        <w:t>1.013e0</w:t>
      </w:r>
    </w:p>
    <w:p w14:paraId="700FD61C" w14:textId="77777777" w:rsidR="00B6534B" w:rsidRDefault="00B6534B" w:rsidP="00B6534B">
      <w:r>
        <w:t>241.8366</w:t>
      </w:r>
      <w:r>
        <w:tab/>
        <w:t>1.013e0</w:t>
      </w:r>
    </w:p>
    <w:p w14:paraId="2A95DD6B" w14:textId="77777777" w:rsidR="00B6534B" w:rsidRDefault="00B6534B" w:rsidP="00B6534B">
      <w:r>
        <w:t>241.9127</w:t>
      </w:r>
      <w:r>
        <w:tab/>
        <w:t>2.025e0</w:t>
      </w:r>
    </w:p>
    <w:p w14:paraId="525C256A" w14:textId="77777777" w:rsidR="00B6534B" w:rsidRDefault="00B6534B" w:rsidP="00B6534B">
      <w:r>
        <w:t>241.9813</w:t>
      </w:r>
      <w:r>
        <w:tab/>
        <w:t>1.013e0</w:t>
      </w:r>
    </w:p>
    <w:p w14:paraId="341441A7" w14:textId="77777777" w:rsidR="00B6534B" w:rsidRDefault="00B6534B" w:rsidP="00B6534B">
      <w:r>
        <w:t>242.0022</w:t>
      </w:r>
      <w:r>
        <w:tab/>
        <w:t>1.013e0</w:t>
      </w:r>
    </w:p>
    <w:p w14:paraId="08277DF6" w14:textId="77777777" w:rsidR="00B6534B" w:rsidRDefault="00B6534B" w:rsidP="00B6534B">
      <w:r>
        <w:t>242.0395</w:t>
      </w:r>
      <w:r>
        <w:tab/>
        <w:t>1.013e0</w:t>
      </w:r>
    </w:p>
    <w:p w14:paraId="6E17F51F" w14:textId="77777777" w:rsidR="00B6534B" w:rsidRDefault="00B6534B" w:rsidP="00B6534B">
      <w:r>
        <w:t>242.1094</w:t>
      </w:r>
      <w:r>
        <w:tab/>
        <w:t>1.013e0</w:t>
      </w:r>
    </w:p>
    <w:p w14:paraId="28238D4A" w14:textId="77777777" w:rsidR="00B6534B" w:rsidRDefault="00B6534B" w:rsidP="00B6534B">
      <w:r>
        <w:t>242.1594</w:t>
      </w:r>
      <w:r>
        <w:tab/>
        <w:t>2.025e0</w:t>
      </w:r>
    </w:p>
    <w:p w14:paraId="76F0206D" w14:textId="77777777" w:rsidR="00B6534B" w:rsidRDefault="00B6534B" w:rsidP="00B6534B">
      <w:r>
        <w:t>242.1887</w:t>
      </w:r>
      <w:r>
        <w:tab/>
        <w:t>1.013e0</w:t>
      </w:r>
    </w:p>
    <w:p w14:paraId="7518FFEA" w14:textId="77777777" w:rsidR="00B6534B" w:rsidRDefault="00B6534B" w:rsidP="00B6534B">
      <w:r>
        <w:t>242.2214</w:t>
      </w:r>
      <w:r>
        <w:tab/>
        <w:t>1.013e0</w:t>
      </w:r>
    </w:p>
    <w:p w14:paraId="5B1E99D6" w14:textId="77777777" w:rsidR="00B6534B" w:rsidRDefault="00B6534B" w:rsidP="00B6534B">
      <w:r>
        <w:t>242.2413</w:t>
      </w:r>
      <w:r>
        <w:tab/>
        <w:t>1.013e0</w:t>
      </w:r>
    </w:p>
    <w:p w14:paraId="40007AE3" w14:textId="77777777" w:rsidR="00B6534B" w:rsidRDefault="00B6534B" w:rsidP="00B6534B">
      <w:r>
        <w:t>242.2780</w:t>
      </w:r>
      <w:r>
        <w:tab/>
        <w:t>4.051e0</w:t>
      </w:r>
    </w:p>
    <w:p w14:paraId="6D772FA1" w14:textId="77777777" w:rsidR="00B6534B" w:rsidRDefault="00B6534B" w:rsidP="00B6534B">
      <w:r>
        <w:t>242.3240</w:t>
      </w:r>
      <w:r>
        <w:tab/>
        <w:t>1.013e0</w:t>
      </w:r>
    </w:p>
    <w:p w14:paraId="106B132D" w14:textId="77777777" w:rsidR="00B6534B" w:rsidRDefault="00B6534B" w:rsidP="00B6534B">
      <w:r>
        <w:t>242.3554</w:t>
      </w:r>
      <w:r>
        <w:tab/>
        <w:t>2.291e0</w:t>
      </w:r>
    </w:p>
    <w:p w14:paraId="76CB572C" w14:textId="77777777" w:rsidR="00B6534B" w:rsidRDefault="00B6534B" w:rsidP="00B6534B">
      <w:r>
        <w:t>242.4080</w:t>
      </w:r>
      <w:r>
        <w:tab/>
        <w:t>1.013e0</w:t>
      </w:r>
    </w:p>
    <w:p w14:paraId="71DC2B2B" w14:textId="77777777" w:rsidR="00B6534B" w:rsidRDefault="00B6534B" w:rsidP="00B6534B">
      <w:r>
        <w:t>242.5085</w:t>
      </w:r>
      <w:r>
        <w:tab/>
        <w:t>2.025e0</w:t>
      </w:r>
    </w:p>
    <w:p w14:paraId="2670F7F3" w14:textId="77777777" w:rsidR="00B6534B" w:rsidRDefault="00B6534B" w:rsidP="00B6534B">
      <w:r>
        <w:t>242.5346</w:t>
      </w:r>
      <w:r>
        <w:tab/>
        <w:t>1.013e0</w:t>
      </w:r>
    </w:p>
    <w:p w14:paraId="56E4EB56" w14:textId="77777777" w:rsidR="00B6534B" w:rsidRDefault="00B6534B" w:rsidP="00B6534B">
      <w:r>
        <w:t>242.5902</w:t>
      </w:r>
      <w:r>
        <w:tab/>
        <w:t>4.051e0</w:t>
      </w:r>
    </w:p>
    <w:p w14:paraId="272515B7" w14:textId="77777777" w:rsidR="00B6534B" w:rsidRDefault="00B6534B" w:rsidP="00B6534B">
      <w:r>
        <w:t>242.6386</w:t>
      </w:r>
      <w:r>
        <w:tab/>
        <w:t>1.013e0</w:t>
      </w:r>
    </w:p>
    <w:p w14:paraId="54BECE4B" w14:textId="77777777" w:rsidR="00B6534B" w:rsidRDefault="00B6534B" w:rsidP="00B6534B">
      <w:r>
        <w:t>242.7052</w:t>
      </w:r>
      <w:r>
        <w:tab/>
        <w:t>1.013e0</w:t>
      </w:r>
    </w:p>
    <w:p w14:paraId="36FCF1A8" w14:textId="77777777" w:rsidR="00B6534B" w:rsidRDefault="00B6534B" w:rsidP="00B6534B">
      <w:r>
        <w:t>242.7385</w:t>
      </w:r>
      <w:r>
        <w:tab/>
        <w:t>1.013e0</w:t>
      </w:r>
    </w:p>
    <w:p w14:paraId="20CF8EC7" w14:textId="77777777" w:rsidR="00B6534B" w:rsidRDefault="00B6534B" w:rsidP="00B6534B">
      <w:r>
        <w:t>242.7776</w:t>
      </w:r>
      <w:r>
        <w:tab/>
        <w:t>2.025e0</w:t>
      </w:r>
    </w:p>
    <w:p w14:paraId="55A52C7A" w14:textId="77777777" w:rsidR="00B6534B" w:rsidRDefault="00B6534B" w:rsidP="00B6534B">
      <w:r>
        <w:t>242.8038</w:t>
      </w:r>
      <w:r>
        <w:tab/>
        <w:t>3.038e0</w:t>
      </w:r>
    </w:p>
    <w:p w14:paraId="3CA82966" w14:textId="77777777" w:rsidR="00B6534B" w:rsidRDefault="00B6534B" w:rsidP="00B6534B">
      <w:r>
        <w:t>242.8425</w:t>
      </w:r>
      <w:r>
        <w:tab/>
        <w:t>1.013e0</w:t>
      </w:r>
    </w:p>
    <w:p w14:paraId="1A49092C" w14:textId="77777777" w:rsidR="00B6534B" w:rsidRDefault="00B6534B" w:rsidP="00B6534B">
      <w:r>
        <w:t>242.8753</w:t>
      </w:r>
      <w:r>
        <w:tab/>
        <w:t>1.013e0</w:t>
      </w:r>
    </w:p>
    <w:p w14:paraId="7EF18BA9" w14:textId="77777777" w:rsidR="00B6534B" w:rsidRDefault="00B6534B" w:rsidP="00B6534B">
      <w:r>
        <w:t>242.9206</w:t>
      </w:r>
      <w:r>
        <w:tab/>
        <w:t>2.025e0</w:t>
      </w:r>
    </w:p>
    <w:p w14:paraId="1387D8D2" w14:textId="77777777" w:rsidR="00B6534B" w:rsidRDefault="00B6534B" w:rsidP="00B6534B">
      <w:r>
        <w:t>242.9875</w:t>
      </w:r>
      <w:r>
        <w:tab/>
        <w:t>3.038e0</w:t>
      </w:r>
    </w:p>
    <w:p w14:paraId="5D959EAB" w14:textId="77777777" w:rsidR="00B6534B" w:rsidRDefault="00B6534B" w:rsidP="00B6534B">
      <w:r>
        <w:t>243.0283</w:t>
      </w:r>
      <w:r>
        <w:tab/>
        <w:t>1.013e0</w:t>
      </w:r>
    </w:p>
    <w:p w14:paraId="4FF4F0AB" w14:textId="77777777" w:rsidR="00B6534B" w:rsidRDefault="00B6534B" w:rsidP="00B6534B">
      <w:r>
        <w:t>243.1084</w:t>
      </w:r>
      <w:r>
        <w:tab/>
        <w:t>2.025e0</w:t>
      </w:r>
    </w:p>
    <w:p w14:paraId="02C1B534" w14:textId="77777777" w:rsidR="00B6534B" w:rsidRDefault="00B6534B" w:rsidP="00B6534B">
      <w:r>
        <w:t>243.1398</w:t>
      </w:r>
      <w:r>
        <w:tab/>
        <w:t>1.013e0</w:t>
      </w:r>
    </w:p>
    <w:p w14:paraId="5C5140A4" w14:textId="77777777" w:rsidR="00B6534B" w:rsidRDefault="00B6534B" w:rsidP="00B6534B">
      <w:r>
        <w:t>243.2309</w:t>
      </w:r>
      <w:r>
        <w:tab/>
        <w:t>1.013e0</w:t>
      </w:r>
    </w:p>
    <w:p w14:paraId="3429A8A0" w14:textId="77777777" w:rsidR="00B6534B" w:rsidRDefault="00B6534B" w:rsidP="00B6534B">
      <w:r>
        <w:t>243.2963</w:t>
      </w:r>
      <w:r>
        <w:tab/>
        <w:t>3.038e0</w:t>
      </w:r>
    </w:p>
    <w:p w14:paraId="3D36D2D3" w14:textId="77777777" w:rsidR="00B6534B" w:rsidRDefault="00B6534B" w:rsidP="00B6534B">
      <w:r>
        <w:t>243.4736</w:t>
      </w:r>
      <w:r>
        <w:tab/>
        <w:t>3.038e0</w:t>
      </w:r>
    </w:p>
    <w:p w14:paraId="7B42B42D" w14:textId="77777777" w:rsidR="00B6534B" w:rsidRDefault="00B6534B" w:rsidP="00B6534B">
      <w:r>
        <w:t>243.5147</w:t>
      </w:r>
      <w:r>
        <w:tab/>
        <w:t>2.025e0</w:t>
      </w:r>
    </w:p>
    <w:p w14:paraId="49072625" w14:textId="77777777" w:rsidR="00B6534B" w:rsidRDefault="00B6534B" w:rsidP="00B6534B">
      <w:r>
        <w:t>243.5785</w:t>
      </w:r>
      <w:r>
        <w:tab/>
        <w:t>2.025e0</w:t>
      </w:r>
    </w:p>
    <w:p w14:paraId="324F46C3" w14:textId="77777777" w:rsidR="00B6534B" w:rsidRDefault="00B6534B" w:rsidP="00B6534B">
      <w:r>
        <w:t>243.6216</w:t>
      </w:r>
      <w:r>
        <w:tab/>
        <w:t>2.025e0</w:t>
      </w:r>
    </w:p>
    <w:p w14:paraId="265A8135" w14:textId="77777777" w:rsidR="00B6534B" w:rsidRDefault="00B6534B" w:rsidP="00B6534B">
      <w:r>
        <w:t>243.6578</w:t>
      </w:r>
      <w:r>
        <w:tab/>
        <w:t>3.038e0</w:t>
      </w:r>
    </w:p>
    <w:p w14:paraId="791B83F9" w14:textId="77777777" w:rsidR="00B6534B" w:rsidRDefault="00B6534B" w:rsidP="00B6534B">
      <w:r>
        <w:t>243.7024</w:t>
      </w:r>
      <w:r>
        <w:tab/>
        <w:t>2.025e0</w:t>
      </w:r>
    </w:p>
    <w:p w14:paraId="2FA2F0BA" w14:textId="77777777" w:rsidR="00B6534B" w:rsidRDefault="00B6534B" w:rsidP="00B6534B">
      <w:r>
        <w:t>243.7699</w:t>
      </w:r>
      <w:r>
        <w:tab/>
        <w:t>1.013e0</w:t>
      </w:r>
    </w:p>
    <w:p w14:paraId="18F9E06C" w14:textId="77777777" w:rsidR="00B6534B" w:rsidRDefault="00B6534B" w:rsidP="00B6534B">
      <w:r>
        <w:t>243.8138</w:t>
      </w:r>
      <w:r>
        <w:tab/>
        <w:t>2.025e0</w:t>
      </w:r>
    </w:p>
    <w:p w14:paraId="45234256" w14:textId="77777777" w:rsidR="00B6534B" w:rsidRDefault="00B6534B" w:rsidP="00B6534B">
      <w:r>
        <w:t>243.9042</w:t>
      </w:r>
      <w:r>
        <w:tab/>
        <w:t>2.025e0</w:t>
      </w:r>
    </w:p>
    <w:p w14:paraId="74B4B26F" w14:textId="77777777" w:rsidR="00B6534B" w:rsidRDefault="00B6534B" w:rsidP="00B6534B">
      <w:r>
        <w:t>243.9334</w:t>
      </w:r>
      <w:r>
        <w:tab/>
        <w:t>2.025e0</w:t>
      </w:r>
    </w:p>
    <w:p w14:paraId="532E3A51" w14:textId="77777777" w:rsidR="00B6534B" w:rsidRDefault="00B6534B" w:rsidP="00B6534B">
      <w:r>
        <w:t>243.9631</w:t>
      </w:r>
      <w:r>
        <w:tab/>
        <w:t>2.025e0</w:t>
      </w:r>
    </w:p>
    <w:p w14:paraId="2F802824" w14:textId="77777777" w:rsidR="00B6534B" w:rsidRDefault="00B6534B" w:rsidP="00B6534B">
      <w:r>
        <w:t>244.0394</w:t>
      </w:r>
      <w:r>
        <w:tab/>
        <w:t>1.013e0</w:t>
      </w:r>
    </w:p>
    <w:p w14:paraId="6290CA70" w14:textId="77777777" w:rsidR="00B6534B" w:rsidRDefault="00B6534B" w:rsidP="00B6534B">
      <w:r>
        <w:t>244.1180</w:t>
      </w:r>
      <w:r>
        <w:tab/>
        <w:t>4.051e0</w:t>
      </w:r>
    </w:p>
    <w:p w14:paraId="67B310F6" w14:textId="77777777" w:rsidR="00B6534B" w:rsidRDefault="00B6534B" w:rsidP="00B6534B">
      <w:r>
        <w:t>244.1600</w:t>
      </w:r>
      <w:r>
        <w:tab/>
        <w:t>2.025e0</w:t>
      </w:r>
    </w:p>
    <w:p w14:paraId="5B9EAB3F" w14:textId="77777777" w:rsidR="00B6534B" w:rsidRDefault="00B6534B" w:rsidP="00B6534B">
      <w:r>
        <w:t>244.1924</w:t>
      </w:r>
      <w:r>
        <w:tab/>
        <w:t>1.013e0</w:t>
      </w:r>
    </w:p>
    <w:p w14:paraId="711C6FB8" w14:textId="77777777" w:rsidR="00B6534B" w:rsidRDefault="00B6534B" w:rsidP="00B6534B">
      <w:r>
        <w:t>244.2394</w:t>
      </w:r>
      <w:r>
        <w:tab/>
        <w:t>1.013e0</w:t>
      </w:r>
    </w:p>
    <w:p w14:paraId="6AF6CBE5" w14:textId="77777777" w:rsidR="00B6534B" w:rsidRDefault="00B6534B" w:rsidP="00B6534B">
      <w:r>
        <w:t>244.2770</w:t>
      </w:r>
      <w:r>
        <w:tab/>
        <w:t>1.013e0</w:t>
      </w:r>
    </w:p>
    <w:p w14:paraId="18F8F952" w14:textId="77777777" w:rsidR="00B6534B" w:rsidRDefault="00B6534B" w:rsidP="00B6534B">
      <w:r>
        <w:t>244.3334</w:t>
      </w:r>
      <w:r>
        <w:tab/>
        <w:t>1.013e0</w:t>
      </w:r>
    </w:p>
    <w:p w14:paraId="22816C46" w14:textId="77777777" w:rsidR="00B6534B" w:rsidRDefault="00B6534B" w:rsidP="00B6534B">
      <w:r>
        <w:t>244.3667</w:t>
      </w:r>
      <w:r>
        <w:tab/>
        <w:t>1.013e0</w:t>
      </w:r>
    </w:p>
    <w:p w14:paraId="5A2376B8" w14:textId="77777777" w:rsidR="00B6534B" w:rsidRDefault="00B6534B" w:rsidP="00B6534B">
      <w:r>
        <w:t>244.4318</w:t>
      </w:r>
      <w:r>
        <w:tab/>
        <w:t>3.038e0</w:t>
      </w:r>
    </w:p>
    <w:p w14:paraId="1D8E6104" w14:textId="77777777" w:rsidR="00B6534B" w:rsidRDefault="00B6534B" w:rsidP="00B6534B">
      <w:r>
        <w:t>244.4721</w:t>
      </w:r>
      <w:r>
        <w:tab/>
        <w:t>2.025e0</w:t>
      </w:r>
    </w:p>
    <w:p w14:paraId="7A2C86B4" w14:textId="77777777" w:rsidR="00B6534B" w:rsidRDefault="00B6534B" w:rsidP="00B6534B">
      <w:r>
        <w:t>244.5043</w:t>
      </w:r>
      <w:r>
        <w:tab/>
        <w:t>1.013e0</w:t>
      </w:r>
    </w:p>
    <w:p w14:paraId="1938A6B2" w14:textId="77777777" w:rsidR="00B6534B" w:rsidRDefault="00B6534B" w:rsidP="00B6534B">
      <w:r>
        <w:t>244.5377</w:t>
      </w:r>
      <w:r>
        <w:tab/>
        <w:t>1.013e0</w:t>
      </w:r>
    </w:p>
    <w:p w14:paraId="2D5FC585" w14:textId="77777777" w:rsidR="00B6534B" w:rsidRDefault="00B6534B" w:rsidP="00B6534B">
      <w:r>
        <w:t>244.5874</w:t>
      </w:r>
      <w:r>
        <w:tab/>
        <w:t>1.013e0</w:t>
      </w:r>
    </w:p>
    <w:p w14:paraId="4E294466" w14:textId="77777777" w:rsidR="00B6534B" w:rsidRDefault="00B6534B" w:rsidP="00B6534B">
      <w:r>
        <w:t>244.6456</w:t>
      </w:r>
      <w:r>
        <w:tab/>
        <w:t>1.013e0</w:t>
      </w:r>
    </w:p>
    <w:p w14:paraId="2031E907" w14:textId="77777777" w:rsidR="00B6534B" w:rsidRDefault="00B6534B" w:rsidP="00B6534B">
      <w:r>
        <w:t>244.7285</w:t>
      </w:r>
      <w:r>
        <w:tab/>
        <w:t>1.013e0</w:t>
      </w:r>
    </w:p>
    <w:p w14:paraId="35C58191" w14:textId="77777777" w:rsidR="00B6534B" w:rsidRDefault="00B6534B" w:rsidP="00B6534B">
      <w:r>
        <w:t>244.7615</w:t>
      </w:r>
      <w:r>
        <w:tab/>
        <w:t>1.013e0</w:t>
      </w:r>
    </w:p>
    <w:p w14:paraId="75087136" w14:textId="77777777" w:rsidR="00B6534B" w:rsidRDefault="00B6534B" w:rsidP="00B6534B">
      <w:r>
        <w:t>244.7908</w:t>
      </w:r>
      <w:r>
        <w:tab/>
        <w:t>1.013e0</w:t>
      </w:r>
    </w:p>
    <w:p w14:paraId="5FEC2724" w14:textId="77777777" w:rsidR="00B6534B" w:rsidRDefault="00B6534B" w:rsidP="00B6534B">
      <w:r>
        <w:t>244.8928</w:t>
      </w:r>
      <w:r>
        <w:tab/>
        <w:t>3.038e0</w:t>
      </w:r>
    </w:p>
    <w:p w14:paraId="01A67A1B" w14:textId="77777777" w:rsidR="00B6534B" w:rsidRDefault="00B6534B" w:rsidP="00B6534B">
      <w:r>
        <w:t>244.9405</w:t>
      </w:r>
      <w:r>
        <w:tab/>
        <w:t>1.013e0</w:t>
      </w:r>
    </w:p>
    <w:p w14:paraId="6AA7121B" w14:textId="77777777" w:rsidR="00B6534B" w:rsidRDefault="00B6534B" w:rsidP="00B6534B">
      <w:r>
        <w:t>245.0292</w:t>
      </w:r>
      <w:r>
        <w:tab/>
        <w:t>2.041e1</w:t>
      </w:r>
    </w:p>
    <w:p w14:paraId="266E8DC6" w14:textId="77777777" w:rsidR="00B6534B" w:rsidRDefault="00B6534B" w:rsidP="00B6534B">
      <w:r>
        <w:t>245.1404</w:t>
      </w:r>
      <w:r>
        <w:tab/>
        <w:t>1.013e0</w:t>
      </w:r>
    </w:p>
    <w:p w14:paraId="7A419C73" w14:textId="77777777" w:rsidR="00B6534B" w:rsidRDefault="00B6534B" w:rsidP="00B6534B">
      <w:r>
        <w:t>245.1757</w:t>
      </w:r>
      <w:r>
        <w:tab/>
        <w:t>2.025e0</w:t>
      </w:r>
    </w:p>
    <w:p w14:paraId="421BD878" w14:textId="77777777" w:rsidR="00B6534B" w:rsidRDefault="00B6534B" w:rsidP="00B6534B">
      <w:r>
        <w:t>245.2345</w:t>
      </w:r>
      <w:r>
        <w:tab/>
        <w:t>2.025e0</w:t>
      </w:r>
    </w:p>
    <w:p w14:paraId="414C54A0" w14:textId="77777777" w:rsidR="00B6534B" w:rsidRDefault="00B6534B" w:rsidP="00B6534B">
      <w:r>
        <w:t>245.2563</w:t>
      </w:r>
      <w:r>
        <w:tab/>
        <w:t>1.013e0</w:t>
      </w:r>
    </w:p>
    <w:p w14:paraId="28576095" w14:textId="77777777" w:rsidR="00B6534B" w:rsidRDefault="00B6534B" w:rsidP="00B6534B">
      <w:r>
        <w:t>245.3018</w:t>
      </w:r>
      <w:r>
        <w:tab/>
        <w:t>2.025e0</w:t>
      </w:r>
    </w:p>
    <w:p w14:paraId="3B210188" w14:textId="77777777" w:rsidR="00B6534B" w:rsidRDefault="00B6534B" w:rsidP="00B6534B">
      <w:r>
        <w:t>245.3742</w:t>
      </w:r>
      <w:r>
        <w:tab/>
        <w:t>1.013e0</w:t>
      </w:r>
    </w:p>
    <w:p w14:paraId="7C448A3B" w14:textId="77777777" w:rsidR="00B6534B" w:rsidRDefault="00B6534B" w:rsidP="00B6534B">
      <w:r>
        <w:t>245.4356</w:t>
      </w:r>
      <w:r>
        <w:tab/>
        <w:t>1.013e0</w:t>
      </w:r>
    </w:p>
    <w:p w14:paraId="6C77F2BD" w14:textId="77777777" w:rsidR="00B6534B" w:rsidRDefault="00B6534B" w:rsidP="00B6534B">
      <w:r>
        <w:t>245.5534</w:t>
      </w:r>
      <w:r>
        <w:tab/>
        <w:t>1.013e0</w:t>
      </w:r>
    </w:p>
    <w:p w14:paraId="50A83FDC" w14:textId="77777777" w:rsidR="00B6534B" w:rsidRDefault="00B6534B" w:rsidP="00B6534B">
      <w:r>
        <w:t>245.6021</w:t>
      </w:r>
      <w:r>
        <w:tab/>
        <w:t>1.013e0</w:t>
      </w:r>
    </w:p>
    <w:p w14:paraId="61A6B6DB" w14:textId="77777777" w:rsidR="00B6534B" w:rsidRDefault="00B6534B" w:rsidP="00B6534B">
      <w:r>
        <w:t>245.6408</w:t>
      </w:r>
      <w:r>
        <w:tab/>
        <w:t>3.038e0</w:t>
      </w:r>
    </w:p>
    <w:p w14:paraId="53C1EAE4" w14:textId="77777777" w:rsidR="00B6534B" w:rsidRDefault="00B6534B" w:rsidP="00B6534B">
      <w:r>
        <w:t>245.7397</w:t>
      </w:r>
      <w:r>
        <w:tab/>
        <w:t>2.025e0</w:t>
      </w:r>
    </w:p>
    <w:p w14:paraId="515D05EB" w14:textId="77777777" w:rsidR="00B6534B" w:rsidRDefault="00B6534B" w:rsidP="00B6534B">
      <w:r>
        <w:t>245.7899</w:t>
      </w:r>
      <w:r>
        <w:tab/>
        <w:t>2.025e0</w:t>
      </w:r>
    </w:p>
    <w:p w14:paraId="78B8E115" w14:textId="77777777" w:rsidR="00B6534B" w:rsidRDefault="00B6534B" w:rsidP="00B6534B">
      <w:r>
        <w:t>245.8607</w:t>
      </w:r>
      <w:r>
        <w:tab/>
        <w:t>2.025e0</w:t>
      </w:r>
    </w:p>
    <w:p w14:paraId="679FE53A" w14:textId="77777777" w:rsidR="00B6534B" w:rsidRDefault="00B6534B" w:rsidP="00B6534B">
      <w:r>
        <w:t>245.9371</w:t>
      </w:r>
      <w:r>
        <w:tab/>
        <w:t>2.025e0</w:t>
      </w:r>
    </w:p>
    <w:p w14:paraId="7C29D2FC" w14:textId="77777777" w:rsidR="00B6534B" w:rsidRDefault="00B6534B" w:rsidP="00B6534B">
      <w:r>
        <w:t>245.9764</w:t>
      </w:r>
      <w:r>
        <w:tab/>
        <w:t>2.025e0</w:t>
      </w:r>
    </w:p>
    <w:p w14:paraId="6B90037B" w14:textId="77777777" w:rsidR="00B6534B" w:rsidRDefault="00B6534B" w:rsidP="00B6534B">
      <w:r>
        <w:t>246.0317</w:t>
      </w:r>
      <w:r>
        <w:tab/>
        <w:t>6.076e0</w:t>
      </w:r>
    </w:p>
    <w:p w14:paraId="0EE2824B" w14:textId="77777777" w:rsidR="00B6534B" w:rsidRDefault="00B6534B" w:rsidP="00B6534B">
      <w:r>
        <w:t>246.0687</w:t>
      </w:r>
      <w:r>
        <w:tab/>
        <w:t>1.013e0</w:t>
      </w:r>
    </w:p>
    <w:p w14:paraId="22AD2D6C" w14:textId="77777777" w:rsidR="00B6534B" w:rsidRDefault="00B6534B" w:rsidP="00B6534B">
      <w:r>
        <w:t>246.1396</w:t>
      </w:r>
      <w:r>
        <w:tab/>
        <w:t>1.013e0</w:t>
      </w:r>
    </w:p>
    <w:p w14:paraId="68B44839" w14:textId="77777777" w:rsidR="00B6534B" w:rsidRDefault="00B6534B" w:rsidP="00B6534B">
      <w:r>
        <w:t>246.1605</w:t>
      </w:r>
      <w:r>
        <w:tab/>
        <w:t>1.013e0</w:t>
      </w:r>
    </w:p>
    <w:p w14:paraId="67439131" w14:textId="77777777" w:rsidR="00B6534B" w:rsidRDefault="00B6534B" w:rsidP="00B6534B">
      <w:r>
        <w:t>246.2758</w:t>
      </w:r>
      <w:r>
        <w:tab/>
        <w:t>4.051e0</w:t>
      </w:r>
    </w:p>
    <w:p w14:paraId="2625E084" w14:textId="77777777" w:rsidR="00B6534B" w:rsidRDefault="00B6534B" w:rsidP="00B6534B">
      <w:r>
        <w:t>246.3059</w:t>
      </w:r>
      <w:r>
        <w:tab/>
        <w:t>1.013e0</w:t>
      </w:r>
    </w:p>
    <w:p w14:paraId="1622E805" w14:textId="77777777" w:rsidR="00B6534B" w:rsidRDefault="00B6534B" w:rsidP="00B6534B">
      <w:r>
        <w:t>246.3905</w:t>
      </w:r>
      <w:r>
        <w:tab/>
        <w:t>1.013e0</w:t>
      </w:r>
    </w:p>
    <w:p w14:paraId="542BC6E8" w14:textId="77777777" w:rsidR="00B6534B" w:rsidRDefault="00B6534B" w:rsidP="00B6534B">
      <w:r>
        <w:t>246.4189</w:t>
      </w:r>
      <w:r>
        <w:tab/>
        <w:t>1.013e0</w:t>
      </w:r>
    </w:p>
    <w:p w14:paraId="2E7A89E0" w14:textId="77777777" w:rsidR="00B6534B" w:rsidRDefault="00B6534B" w:rsidP="00B6534B">
      <w:r>
        <w:t>246.4734</w:t>
      </w:r>
      <w:r>
        <w:tab/>
        <w:t>2.025e0</w:t>
      </w:r>
    </w:p>
    <w:p w14:paraId="2E0816D1" w14:textId="77777777" w:rsidR="00B6534B" w:rsidRDefault="00B6534B" w:rsidP="00B6534B">
      <w:r>
        <w:t>246.5479</w:t>
      </w:r>
      <w:r>
        <w:tab/>
        <w:t>2.025e0</w:t>
      </w:r>
    </w:p>
    <w:p w14:paraId="07600B7F" w14:textId="77777777" w:rsidR="00B6534B" w:rsidRDefault="00B6534B" w:rsidP="00B6534B">
      <w:r>
        <w:t>246.6093</w:t>
      </w:r>
      <w:r>
        <w:tab/>
        <w:t>2.025e0</w:t>
      </w:r>
    </w:p>
    <w:p w14:paraId="0AA5CA20" w14:textId="77777777" w:rsidR="00B6534B" w:rsidRDefault="00B6534B" w:rsidP="00B6534B">
      <w:r>
        <w:t>246.7155</w:t>
      </w:r>
      <w:r>
        <w:tab/>
        <w:t>2.025e0</w:t>
      </w:r>
    </w:p>
    <w:p w14:paraId="1547EFF1" w14:textId="77777777" w:rsidR="00B6534B" w:rsidRDefault="00B6534B" w:rsidP="00B6534B">
      <w:r>
        <w:t>246.7752</w:t>
      </w:r>
      <w:r>
        <w:tab/>
        <w:t>3.038e0</w:t>
      </w:r>
    </w:p>
    <w:p w14:paraId="03CC9A84" w14:textId="77777777" w:rsidR="00B6534B" w:rsidRDefault="00B6534B" w:rsidP="00B6534B">
      <w:r>
        <w:t>246.9715</w:t>
      </w:r>
      <w:r>
        <w:tab/>
        <w:t>3.038e0</w:t>
      </w:r>
    </w:p>
    <w:p w14:paraId="5B5062A3" w14:textId="77777777" w:rsidR="00B6534B" w:rsidRDefault="00B6534B" w:rsidP="00B6534B">
      <w:r>
        <w:t>247.0115</w:t>
      </w:r>
      <w:r>
        <w:tab/>
        <w:t>1.013e0</w:t>
      </w:r>
    </w:p>
    <w:p w14:paraId="35E4F942" w14:textId="77777777" w:rsidR="00B6534B" w:rsidRDefault="00B6534B" w:rsidP="00B6534B">
      <w:r>
        <w:t>247.0473</w:t>
      </w:r>
      <w:r>
        <w:tab/>
        <w:t>2.025e0</w:t>
      </w:r>
    </w:p>
    <w:p w14:paraId="2C3B1DFD" w14:textId="77777777" w:rsidR="00B6534B" w:rsidRDefault="00B6534B" w:rsidP="00B6534B">
      <w:r>
        <w:t>247.1112</w:t>
      </w:r>
      <w:r>
        <w:tab/>
        <w:t>1.013e0</w:t>
      </w:r>
    </w:p>
    <w:p w14:paraId="72FA318C" w14:textId="77777777" w:rsidR="00B6534B" w:rsidRDefault="00B6534B" w:rsidP="00B6534B">
      <w:r>
        <w:t>247.1444</w:t>
      </w:r>
      <w:r>
        <w:tab/>
        <w:t>1.013e0</w:t>
      </w:r>
    </w:p>
    <w:p w14:paraId="034BC25F" w14:textId="77777777" w:rsidR="00B6534B" w:rsidRDefault="00B6534B" w:rsidP="00B6534B">
      <w:r>
        <w:t>247.2204</w:t>
      </w:r>
      <w:r>
        <w:tab/>
        <w:t>1.013e0</w:t>
      </w:r>
    </w:p>
    <w:p w14:paraId="0C6C6964" w14:textId="77777777" w:rsidR="00B6534B" w:rsidRDefault="00B6534B" w:rsidP="00B6534B">
      <w:r>
        <w:t>247.2412</w:t>
      </w:r>
      <w:r>
        <w:tab/>
        <w:t>1.013e0</w:t>
      </w:r>
    </w:p>
    <w:p w14:paraId="3613E19F" w14:textId="77777777" w:rsidR="00B6534B" w:rsidRDefault="00B6534B" w:rsidP="00B6534B">
      <w:r>
        <w:t>247.3209</w:t>
      </w:r>
      <w:r>
        <w:tab/>
        <w:t>2.025e0</w:t>
      </w:r>
    </w:p>
    <w:p w14:paraId="33C35563" w14:textId="77777777" w:rsidR="00B6534B" w:rsidRDefault="00B6534B" w:rsidP="00B6534B">
      <w:r>
        <w:t>247.4164</w:t>
      </w:r>
      <w:r>
        <w:tab/>
        <w:t>1.013e0</w:t>
      </w:r>
    </w:p>
    <w:p w14:paraId="67AF9034" w14:textId="77777777" w:rsidR="00B6534B" w:rsidRDefault="00B6534B" w:rsidP="00B6534B">
      <w:r>
        <w:t>247.4759</w:t>
      </w:r>
      <w:r>
        <w:tab/>
        <w:t>2.025e0</w:t>
      </w:r>
    </w:p>
    <w:p w14:paraId="553C018B" w14:textId="77777777" w:rsidR="00B6534B" w:rsidRDefault="00B6534B" w:rsidP="00B6534B">
      <w:r>
        <w:t>247.5959</w:t>
      </w:r>
      <w:r>
        <w:tab/>
        <w:t>1.013e0</w:t>
      </w:r>
    </w:p>
    <w:p w14:paraId="7A14057D" w14:textId="77777777" w:rsidR="00B6534B" w:rsidRDefault="00B6534B" w:rsidP="00B6534B">
      <w:r>
        <w:t>247.6550</w:t>
      </w:r>
      <w:r>
        <w:tab/>
        <w:t>1.013e0</w:t>
      </w:r>
    </w:p>
    <w:p w14:paraId="6D237E00" w14:textId="77777777" w:rsidR="00B6534B" w:rsidRDefault="00B6534B" w:rsidP="00B6534B">
      <w:r>
        <w:t>247.7766</w:t>
      </w:r>
      <w:r>
        <w:tab/>
        <w:t>1.013e0</w:t>
      </w:r>
    </w:p>
    <w:p w14:paraId="05A5ADEE" w14:textId="77777777" w:rsidR="00B6534B" w:rsidRDefault="00B6534B" w:rsidP="00B6534B">
      <w:r>
        <w:t>247.8189</w:t>
      </w:r>
      <w:r>
        <w:tab/>
        <w:t>1.013e0</w:t>
      </w:r>
    </w:p>
    <w:p w14:paraId="400E348A" w14:textId="77777777" w:rsidR="00B6534B" w:rsidRDefault="00B6534B" w:rsidP="00B6534B">
      <w:r>
        <w:t>247.8562</w:t>
      </w:r>
      <w:r>
        <w:tab/>
        <w:t>1.013e0</w:t>
      </w:r>
    </w:p>
    <w:p w14:paraId="7C026AFF" w14:textId="77777777" w:rsidR="00B6534B" w:rsidRDefault="00B6534B" w:rsidP="00B6534B">
      <w:r>
        <w:t>247.8814</w:t>
      </w:r>
      <w:r>
        <w:tab/>
        <w:t>1.013e0</w:t>
      </w:r>
    </w:p>
    <w:p w14:paraId="03CFA2D0" w14:textId="77777777" w:rsidR="00B6534B" w:rsidRDefault="00B6534B" w:rsidP="00B6534B">
      <w:r>
        <w:t>247.9813</w:t>
      </w:r>
      <w:r>
        <w:tab/>
        <w:t>3.038e0</w:t>
      </w:r>
    </w:p>
    <w:p w14:paraId="4FA5C7E0" w14:textId="77777777" w:rsidR="00B6534B" w:rsidRDefault="00B6534B" w:rsidP="00B6534B">
      <w:r>
        <w:t>248.0468</w:t>
      </w:r>
      <w:r>
        <w:tab/>
        <w:t>2.025e0</w:t>
      </w:r>
    </w:p>
    <w:p w14:paraId="25F1ACB3" w14:textId="77777777" w:rsidR="00B6534B" w:rsidRDefault="00B6534B" w:rsidP="00B6534B">
      <w:r>
        <w:t>248.1026</w:t>
      </w:r>
      <w:r>
        <w:tab/>
        <w:t>1.013e0</w:t>
      </w:r>
    </w:p>
    <w:p w14:paraId="437B1E14" w14:textId="77777777" w:rsidR="00B6534B" w:rsidRDefault="00B6534B" w:rsidP="00B6534B">
      <w:r>
        <w:t>248.1528</w:t>
      </w:r>
      <w:r>
        <w:tab/>
        <w:t>1.013e0</w:t>
      </w:r>
    </w:p>
    <w:p w14:paraId="653DB0F1" w14:textId="77777777" w:rsidR="00B6534B" w:rsidRDefault="00B6534B" w:rsidP="00B6534B">
      <w:r>
        <w:t>248.2577</w:t>
      </w:r>
      <w:r>
        <w:tab/>
        <w:t>1.013e0</w:t>
      </w:r>
    </w:p>
    <w:p w14:paraId="0AB9F8ED" w14:textId="77777777" w:rsidR="00B6534B" w:rsidRDefault="00B6534B" w:rsidP="00B6534B">
      <w:r>
        <w:t>248.3355</w:t>
      </w:r>
      <w:r>
        <w:tab/>
        <w:t>2.025e0</w:t>
      </w:r>
    </w:p>
    <w:p w14:paraId="1B8F5ABE" w14:textId="77777777" w:rsidR="00B6534B" w:rsidRDefault="00B6534B" w:rsidP="00B6534B">
      <w:r>
        <w:t>248.4123</w:t>
      </w:r>
      <w:r>
        <w:tab/>
        <w:t>1.013e0</w:t>
      </w:r>
    </w:p>
    <w:p w14:paraId="6598D8CD" w14:textId="77777777" w:rsidR="00B6534B" w:rsidRDefault="00B6534B" w:rsidP="00B6534B">
      <w:r>
        <w:t>248.5009</w:t>
      </w:r>
      <w:r>
        <w:tab/>
        <w:t>1.013e0</w:t>
      </w:r>
    </w:p>
    <w:p w14:paraId="33C23000" w14:textId="77777777" w:rsidR="00B6534B" w:rsidRDefault="00B6534B" w:rsidP="00B6534B">
      <w:r>
        <w:t>248.6345</w:t>
      </w:r>
      <w:r>
        <w:tab/>
        <w:t>1.013e0</w:t>
      </w:r>
    </w:p>
    <w:p w14:paraId="3BB84FAF" w14:textId="77777777" w:rsidR="00B6534B" w:rsidRDefault="00B6534B" w:rsidP="00B6534B">
      <w:r>
        <w:t>248.6966</w:t>
      </w:r>
      <w:r>
        <w:tab/>
        <w:t>1.013e0</w:t>
      </w:r>
    </w:p>
    <w:p w14:paraId="28D5C4B1" w14:textId="77777777" w:rsidR="00B6534B" w:rsidRDefault="00B6534B" w:rsidP="00B6534B">
      <w:r>
        <w:t>248.7557</w:t>
      </w:r>
      <w:r>
        <w:tab/>
        <w:t>1.013e0</w:t>
      </w:r>
    </w:p>
    <w:p w14:paraId="2BE78528" w14:textId="77777777" w:rsidR="00B6534B" w:rsidRDefault="00B6534B" w:rsidP="00B6534B">
      <w:r>
        <w:t>248.8781</w:t>
      </w:r>
      <w:r>
        <w:tab/>
        <w:t>1.013e0</w:t>
      </w:r>
    </w:p>
    <w:p w14:paraId="6BEC149D" w14:textId="77777777" w:rsidR="00B6534B" w:rsidRDefault="00B6534B" w:rsidP="00B6534B">
      <w:r>
        <w:t>248.9965</w:t>
      </w:r>
      <w:r>
        <w:tab/>
        <w:t>4.051e0</w:t>
      </w:r>
    </w:p>
    <w:p w14:paraId="5ADFB701" w14:textId="77777777" w:rsidR="00B6534B" w:rsidRDefault="00B6534B" w:rsidP="00B6534B">
      <w:r>
        <w:t>249.0740</w:t>
      </w:r>
      <w:r>
        <w:tab/>
        <w:t>1.013e0</w:t>
      </w:r>
    </w:p>
    <w:p w14:paraId="537C97D3" w14:textId="77777777" w:rsidR="00B6534B" w:rsidRDefault="00B6534B" w:rsidP="00B6534B">
      <w:r>
        <w:t>249.1142</w:t>
      </w:r>
      <w:r>
        <w:tab/>
        <w:t>3.038e0</w:t>
      </w:r>
    </w:p>
    <w:p w14:paraId="6DD95A28" w14:textId="77777777" w:rsidR="00B6534B" w:rsidRDefault="00B6534B" w:rsidP="00B6534B">
      <w:r>
        <w:t>249.1840</w:t>
      </w:r>
      <w:r>
        <w:tab/>
        <w:t>1.013e0</w:t>
      </w:r>
    </w:p>
    <w:p w14:paraId="4664AEEF" w14:textId="77777777" w:rsidR="00B6534B" w:rsidRDefault="00B6534B" w:rsidP="00B6534B">
      <w:r>
        <w:t>249.3125</w:t>
      </w:r>
      <w:r>
        <w:tab/>
        <w:t>3.038e0</w:t>
      </w:r>
    </w:p>
    <w:p w14:paraId="1F97F126" w14:textId="77777777" w:rsidR="00B6534B" w:rsidRDefault="00B6534B" w:rsidP="00B6534B">
      <w:r>
        <w:t>249.4687</w:t>
      </w:r>
      <w:r>
        <w:tab/>
        <w:t>1.013e0</w:t>
      </w:r>
    </w:p>
    <w:p w14:paraId="230B0EFB" w14:textId="77777777" w:rsidR="00B6534B" w:rsidRDefault="00B6534B" w:rsidP="00B6534B">
      <w:r>
        <w:t>249.5142</w:t>
      </w:r>
      <w:r>
        <w:tab/>
        <w:t>1.013e0</w:t>
      </w:r>
    </w:p>
    <w:p w14:paraId="7A4A744B" w14:textId="77777777" w:rsidR="00B6534B" w:rsidRDefault="00B6534B" w:rsidP="00B6534B">
      <w:r>
        <w:t>249.5756</w:t>
      </w:r>
      <w:r>
        <w:tab/>
        <w:t>2.025e0</w:t>
      </w:r>
    </w:p>
    <w:p w14:paraId="155C5B88" w14:textId="77777777" w:rsidR="00B6534B" w:rsidRDefault="00B6534B" w:rsidP="00B6534B">
      <w:r>
        <w:t>249.7163</w:t>
      </w:r>
      <w:r>
        <w:tab/>
        <w:t>2.025e0</w:t>
      </w:r>
    </w:p>
    <w:p w14:paraId="133034AB" w14:textId="77777777" w:rsidR="00B6534B" w:rsidRDefault="00B6534B" w:rsidP="00B6534B">
      <w:r>
        <w:t>249.8295</w:t>
      </w:r>
      <w:r>
        <w:tab/>
        <w:t>2.025e0</w:t>
      </w:r>
    </w:p>
    <w:p w14:paraId="3B6149CE" w14:textId="77777777" w:rsidR="00B6534B" w:rsidRDefault="00B6534B" w:rsidP="00B6534B">
      <w:r>
        <w:t>249.8591</w:t>
      </w:r>
      <w:r>
        <w:tab/>
        <w:t>1.013e0</w:t>
      </w:r>
    </w:p>
    <w:p w14:paraId="1E593AD4" w14:textId="77777777" w:rsidR="00B6534B" w:rsidRDefault="00B6534B" w:rsidP="00B6534B">
      <w:r>
        <w:t>249.9252</w:t>
      </w:r>
      <w:r>
        <w:tab/>
        <w:t>3.038e0</w:t>
      </w:r>
    </w:p>
    <w:p w14:paraId="6032AC6F" w14:textId="77777777" w:rsidR="00B6534B" w:rsidRDefault="00B6534B" w:rsidP="00B6534B">
      <w:r>
        <w:t>250.0221</w:t>
      </w:r>
      <w:r>
        <w:tab/>
        <w:t>1.013e0</w:t>
      </w:r>
    </w:p>
    <w:p w14:paraId="130DFADD" w14:textId="77777777" w:rsidR="00B6534B" w:rsidRDefault="00B6534B" w:rsidP="00B6534B">
      <w:r>
        <w:t>250.1129</w:t>
      </w:r>
      <w:r>
        <w:tab/>
        <w:t>3.038e0</w:t>
      </w:r>
    </w:p>
    <w:p w14:paraId="1A5DB047" w14:textId="77777777" w:rsidR="00B6534B" w:rsidRDefault="00B6534B" w:rsidP="00B6534B">
      <w:r>
        <w:t>250.1823</w:t>
      </w:r>
      <w:r>
        <w:tab/>
        <w:t>1.013e0</w:t>
      </w:r>
    </w:p>
    <w:p w14:paraId="17404BEB" w14:textId="77777777" w:rsidR="00B6534B" w:rsidRDefault="00B6534B" w:rsidP="00B6534B">
      <w:r>
        <w:t>250.3168</w:t>
      </w:r>
      <w:r>
        <w:tab/>
        <w:t>1.013e0</w:t>
      </w:r>
    </w:p>
    <w:p w14:paraId="18AD2BB9" w14:textId="77777777" w:rsidR="00B6534B" w:rsidRDefault="00B6534B" w:rsidP="00B6534B">
      <w:r>
        <w:t>250.3542</w:t>
      </w:r>
      <w:r>
        <w:tab/>
        <w:t>3.038e0</w:t>
      </w:r>
    </w:p>
    <w:p w14:paraId="46731845" w14:textId="77777777" w:rsidR="00B6534B" w:rsidRDefault="00B6534B" w:rsidP="00B6534B">
      <w:r>
        <w:t>250.4570</w:t>
      </w:r>
      <w:r>
        <w:tab/>
        <w:t>4.051e0</w:t>
      </w:r>
    </w:p>
    <w:p w14:paraId="4876F485" w14:textId="77777777" w:rsidR="00B6534B" w:rsidRDefault="00B6534B" w:rsidP="00B6534B">
      <w:r>
        <w:t>250.4888</w:t>
      </w:r>
      <w:r>
        <w:tab/>
        <w:t>1.013e0</w:t>
      </w:r>
    </w:p>
    <w:p w14:paraId="168F69E9" w14:textId="77777777" w:rsidR="00B6534B" w:rsidRDefault="00B6534B" w:rsidP="00B6534B">
      <w:r>
        <w:t>250.5406</w:t>
      </w:r>
      <w:r>
        <w:tab/>
        <w:t>1.013e0</w:t>
      </w:r>
    </w:p>
    <w:p w14:paraId="16DED016" w14:textId="77777777" w:rsidR="00B6534B" w:rsidRDefault="00B6534B" w:rsidP="00B6534B">
      <w:r>
        <w:t>250.5695</w:t>
      </w:r>
      <w:r>
        <w:tab/>
        <w:t>1.013e0</w:t>
      </w:r>
    </w:p>
    <w:p w14:paraId="7CE1978F" w14:textId="77777777" w:rsidR="00B6534B" w:rsidRDefault="00B6534B" w:rsidP="00B6534B">
      <w:r>
        <w:t>250.6355</w:t>
      </w:r>
      <w:r>
        <w:tab/>
        <w:t>3.038e0</w:t>
      </w:r>
    </w:p>
    <w:p w14:paraId="7580324C" w14:textId="77777777" w:rsidR="00B6534B" w:rsidRDefault="00B6534B" w:rsidP="00B6534B">
      <w:r>
        <w:t>250.6647</w:t>
      </w:r>
      <w:r>
        <w:tab/>
        <w:t>2.474e0</w:t>
      </w:r>
    </w:p>
    <w:p w14:paraId="5216766F" w14:textId="77777777" w:rsidR="00B6534B" w:rsidRDefault="00B6534B" w:rsidP="00B6534B">
      <w:r>
        <w:t>250.8051</w:t>
      </w:r>
      <w:r>
        <w:tab/>
        <w:t>1.013e0</w:t>
      </w:r>
    </w:p>
    <w:p w14:paraId="42CA5EA9" w14:textId="77777777" w:rsidR="00B6534B" w:rsidRDefault="00B6534B" w:rsidP="00B6534B">
      <w:r>
        <w:t>250.8387</w:t>
      </w:r>
      <w:r>
        <w:tab/>
        <w:t>1.013e0</w:t>
      </w:r>
    </w:p>
    <w:p w14:paraId="689E472B" w14:textId="77777777" w:rsidR="00B6534B" w:rsidRDefault="00B6534B" w:rsidP="00B6534B">
      <w:r>
        <w:t>250.9109</w:t>
      </w:r>
      <w:r>
        <w:tab/>
        <w:t>2.025e0</w:t>
      </w:r>
    </w:p>
    <w:p w14:paraId="1B1D2B4B" w14:textId="77777777" w:rsidR="00B6534B" w:rsidRDefault="00B6534B" w:rsidP="00B6534B">
      <w:r>
        <w:t>250.9729</w:t>
      </w:r>
      <w:r>
        <w:tab/>
        <w:t>2.025e0</w:t>
      </w:r>
    </w:p>
    <w:p w14:paraId="49129A96" w14:textId="77777777" w:rsidR="00B6534B" w:rsidRDefault="00B6534B" w:rsidP="00B6534B">
      <w:r>
        <w:t>251.0023</w:t>
      </w:r>
      <w:r>
        <w:tab/>
        <w:t>1.013e0</w:t>
      </w:r>
    </w:p>
    <w:p w14:paraId="69C14B20" w14:textId="77777777" w:rsidR="00B6534B" w:rsidRDefault="00B6534B" w:rsidP="00B6534B">
      <w:r>
        <w:t>251.0627</w:t>
      </w:r>
      <w:r>
        <w:tab/>
        <w:t>2.025e0</w:t>
      </w:r>
    </w:p>
    <w:p w14:paraId="376BF446" w14:textId="77777777" w:rsidR="00B6534B" w:rsidRDefault="00B6534B" w:rsidP="00B6534B">
      <w:r>
        <w:t>251.1124</w:t>
      </w:r>
      <w:r>
        <w:tab/>
        <w:t>5.063e0</w:t>
      </w:r>
    </w:p>
    <w:p w14:paraId="4386FF9D" w14:textId="77777777" w:rsidR="00B6534B" w:rsidRDefault="00B6534B" w:rsidP="00B6534B">
      <w:r>
        <w:t>251.1638</w:t>
      </w:r>
      <w:r>
        <w:tab/>
        <w:t>4.051e0</w:t>
      </w:r>
    </w:p>
    <w:p w14:paraId="2D09103D" w14:textId="77777777" w:rsidR="00B6534B" w:rsidRDefault="00B6534B" w:rsidP="00B6534B">
      <w:r>
        <w:t>251.2069</w:t>
      </w:r>
      <w:r>
        <w:tab/>
        <w:t>3.038e0</w:t>
      </w:r>
    </w:p>
    <w:p w14:paraId="4FC0C4B5" w14:textId="77777777" w:rsidR="00B6534B" w:rsidRDefault="00B6534B" w:rsidP="00B6534B">
      <w:r>
        <w:t>251.3301</w:t>
      </w:r>
      <w:r>
        <w:tab/>
        <w:t>1.013e0</w:t>
      </w:r>
    </w:p>
    <w:p w14:paraId="314737B6" w14:textId="77777777" w:rsidR="00B6534B" w:rsidRDefault="00B6534B" w:rsidP="00B6534B">
      <w:r>
        <w:t>251.3747</w:t>
      </w:r>
      <w:r>
        <w:tab/>
        <w:t>2.025e0</w:t>
      </w:r>
    </w:p>
    <w:p w14:paraId="1431006F" w14:textId="77777777" w:rsidR="00B6534B" w:rsidRDefault="00B6534B" w:rsidP="00B6534B">
      <w:r>
        <w:t>251.4670</w:t>
      </w:r>
      <w:r>
        <w:tab/>
        <w:t>2.025e0</w:t>
      </w:r>
    </w:p>
    <w:p w14:paraId="36EA6875" w14:textId="77777777" w:rsidR="00B6534B" w:rsidRDefault="00B6534B" w:rsidP="00B6534B">
      <w:r>
        <w:t>251.5081</w:t>
      </w:r>
      <w:r>
        <w:tab/>
        <w:t>1.013e0</w:t>
      </w:r>
    </w:p>
    <w:p w14:paraId="59B62AF1" w14:textId="77777777" w:rsidR="00B6534B" w:rsidRDefault="00B6534B" w:rsidP="00B6534B">
      <w:r>
        <w:t>251.5621</w:t>
      </w:r>
      <w:r>
        <w:tab/>
        <w:t>1.013e0</w:t>
      </w:r>
    </w:p>
    <w:p w14:paraId="3C9A429B" w14:textId="77777777" w:rsidR="00B6534B" w:rsidRDefault="00B6534B" w:rsidP="00B6534B">
      <w:r>
        <w:t>251.5920</w:t>
      </w:r>
      <w:r>
        <w:tab/>
        <w:t>1.013e0</w:t>
      </w:r>
    </w:p>
    <w:p w14:paraId="04FA1319" w14:textId="77777777" w:rsidR="00B6534B" w:rsidRDefault="00B6534B" w:rsidP="00B6534B">
      <w:r>
        <w:t>251.6386</w:t>
      </w:r>
      <w:r>
        <w:tab/>
        <w:t>2.025e0</w:t>
      </w:r>
    </w:p>
    <w:p w14:paraId="08BB50F2" w14:textId="77777777" w:rsidR="00B6534B" w:rsidRDefault="00B6534B" w:rsidP="00B6534B">
      <w:r>
        <w:t>251.6891</w:t>
      </w:r>
      <w:r>
        <w:tab/>
        <w:t>2.025e0</w:t>
      </w:r>
    </w:p>
    <w:p w14:paraId="151D037F" w14:textId="77777777" w:rsidR="00B6534B" w:rsidRDefault="00B6534B" w:rsidP="00B6534B">
      <w:r>
        <w:t>251.7526</w:t>
      </w:r>
      <w:r>
        <w:tab/>
        <w:t>1.013e0</w:t>
      </w:r>
    </w:p>
    <w:p w14:paraId="151BDFBA" w14:textId="77777777" w:rsidR="00B6534B" w:rsidRDefault="00B6534B" w:rsidP="00B6534B">
      <w:r>
        <w:t>251.7864</w:t>
      </w:r>
      <w:r>
        <w:tab/>
        <w:t>2.025e0</w:t>
      </w:r>
    </w:p>
    <w:p w14:paraId="6962AC13" w14:textId="77777777" w:rsidR="00B6534B" w:rsidRDefault="00B6534B" w:rsidP="00B6534B">
      <w:r>
        <w:t>251.8524</w:t>
      </w:r>
      <w:r>
        <w:tab/>
        <w:t>3.038e0</w:t>
      </w:r>
    </w:p>
    <w:p w14:paraId="09703603" w14:textId="77777777" w:rsidR="00B6534B" w:rsidRDefault="00B6534B" w:rsidP="00B6534B">
      <w:r>
        <w:t>251.9315</w:t>
      </w:r>
      <w:r>
        <w:tab/>
        <w:t>4.051e0</w:t>
      </w:r>
    </w:p>
    <w:p w14:paraId="30D4D427" w14:textId="77777777" w:rsidR="00B6534B" w:rsidRDefault="00B6534B" w:rsidP="00B6534B">
      <w:r>
        <w:t>251.9809</w:t>
      </w:r>
      <w:r>
        <w:tab/>
        <w:t>1.013e0</w:t>
      </w:r>
    </w:p>
    <w:p w14:paraId="6FDBA572" w14:textId="77777777" w:rsidR="00B6534B" w:rsidRDefault="00B6534B" w:rsidP="00B6534B">
      <w:r>
        <w:t>252.0241</w:t>
      </w:r>
      <w:r>
        <w:tab/>
        <w:t>2.025e0</w:t>
      </w:r>
    </w:p>
    <w:p w14:paraId="5866F8FA" w14:textId="77777777" w:rsidR="00B6534B" w:rsidRDefault="00B6534B" w:rsidP="00B6534B">
      <w:r>
        <w:t>252.0483</w:t>
      </w:r>
      <w:r>
        <w:tab/>
        <w:t>1.013e0</w:t>
      </w:r>
    </w:p>
    <w:p w14:paraId="016A84B0" w14:textId="77777777" w:rsidR="00B6534B" w:rsidRDefault="00B6534B" w:rsidP="00B6534B">
      <w:r>
        <w:t>252.0819</w:t>
      </w:r>
      <w:r>
        <w:tab/>
        <w:t>1.013e0</w:t>
      </w:r>
    </w:p>
    <w:p w14:paraId="6E70FCB2" w14:textId="77777777" w:rsidR="00B6534B" w:rsidRDefault="00B6534B" w:rsidP="00B6534B">
      <w:r>
        <w:t>252.1631</w:t>
      </w:r>
      <w:r>
        <w:tab/>
        <w:t>3.038e0</w:t>
      </w:r>
    </w:p>
    <w:p w14:paraId="7F9B31AC" w14:textId="77777777" w:rsidR="00B6534B" w:rsidRDefault="00B6534B" w:rsidP="00B6534B">
      <w:r>
        <w:t>252.1850</w:t>
      </w:r>
      <w:r>
        <w:tab/>
        <w:t>2.025e0</w:t>
      </w:r>
    </w:p>
    <w:p w14:paraId="7FCD8659" w14:textId="77777777" w:rsidR="00B6534B" w:rsidRDefault="00B6534B" w:rsidP="00B6534B">
      <w:r>
        <w:t>252.2467</w:t>
      </w:r>
      <w:r>
        <w:tab/>
        <w:t>1.013e0</w:t>
      </w:r>
    </w:p>
    <w:p w14:paraId="0AA7EFB5" w14:textId="77777777" w:rsidR="00B6534B" w:rsidRDefault="00B6534B" w:rsidP="00B6534B">
      <w:r>
        <w:t>252.3515</w:t>
      </w:r>
      <w:r>
        <w:tab/>
        <w:t>2.025e0</w:t>
      </w:r>
    </w:p>
    <w:p w14:paraId="67A3B177" w14:textId="77777777" w:rsidR="00B6534B" w:rsidRDefault="00B6534B" w:rsidP="00B6534B">
      <w:r>
        <w:t>252.3764</w:t>
      </w:r>
      <w:r>
        <w:tab/>
        <w:t>2.025e0</w:t>
      </w:r>
    </w:p>
    <w:p w14:paraId="0DDC23B6" w14:textId="77777777" w:rsidR="00B6534B" w:rsidRDefault="00B6534B" w:rsidP="00B6534B">
      <w:r>
        <w:t>252.4945</w:t>
      </w:r>
      <w:r>
        <w:tab/>
        <w:t>2.025e0</w:t>
      </w:r>
    </w:p>
    <w:p w14:paraId="5152ABCC" w14:textId="77777777" w:rsidR="00B6534B" w:rsidRDefault="00B6534B" w:rsidP="00B6534B">
      <w:r>
        <w:t>252.5538</w:t>
      </w:r>
      <w:r>
        <w:tab/>
        <w:t>1.013e0</w:t>
      </w:r>
    </w:p>
    <w:p w14:paraId="6B95912A" w14:textId="77777777" w:rsidR="00B6534B" w:rsidRDefault="00B6534B" w:rsidP="00B6534B">
      <w:r>
        <w:t>252.5914</w:t>
      </w:r>
      <w:r>
        <w:tab/>
        <w:t>1.013e0</w:t>
      </w:r>
    </w:p>
    <w:p w14:paraId="63EEF337" w14:textId="77777777" w:rsidR="00B6534B" w:rsidRDefault="00B6534B" w:rsidP="00B6534B">
      <w:r>
        <w:t>252.6251</w:t>
      </w:r>
      <w:r>
        <w:tab/>
        <w:t>1.013e0</w:t>
      </w:r>
    </w:p>
    <w:p w14:paraId="60F561AA" w14:textId="77777777" w:rsidR="00B6534B" w:rsidRDefault="00B6534B" w:rsidP="00B6534B">
      <w:r>
        <w:t>252.6472</w:t>
      </w:r>
      <w:r>
        <w:tab/>
        <w:t>1.013e0</w:t>
      </w:r>
    </w:p>
    <w:p w14:paraId="40B0AB0C" w14:textId="77777777" w:rsidR="00B6534B" w:rsidRDefault="00B6534B" w:rsidP="00B6534B">
      <w:r>
        <w:t>252.7598</w:t>
      </w:r>
      <w:r>
        <w:tab/>
        <w:t>1.013e0</w:t>
      </w:r>
    </w:p>
    <w:p w14:paraId="549EC19A" w14:textId="77777777" w:rsidR="00B6534B" w:rsidRDefault="00B6534B" w:rsidP="00B6534B">
      <w:r>
        <w:t>252.8596</w:t>
      </w:r>
      <w:r>
        <w:tab/>
        <w:t>2.025e0</w:t>
      </w:r>
    </w:p>
    <w:p w14:paraId="69760D68" w14:textId="77777777" w:rsidR="00B6534B" w:rsidRDefault="00B6534B" w:rsidP="00B6534B">
      <w:r>
        <w:t>252.9680</w:t>
      </w:r>
      <w:r>
        <w:tab/>
        <w:t>1.013e0</w:t>
      </w:r>
    </w:p>
    <w:p w14:paraId="70ED2E2A" w14:textId="77777777" w:rsidR="00B6534B" w:rsidRDefault="00B6534B" w:rsidP="00B6534B">
      <w:r>
        <w:t>253.0423</w:t>
      </w:r>
      <w:r>
        <w:tab/>
        <w:t>2.025e0</w:t>
      </w:r>
    </w:p>
    <w:p w14:paraId="5610E3DD" w14:textId="77777777" w:rsidR="00B6534B" w:rsidRDefault="00B6534B" w:rsidP="00B6534B">
      <w:r>
        <w:t>253.1295</w:t>
      </w:r>
      <w:r>
        <w:tab/>
        <w:t>3.038e0</w:t>
      </w:r>
    </w:p>
    <w:p w14:paraId="6102709F" w14:textId="77777777" w:rsidR="00B6534B" w:rsidRDefault="00B6534B" w:rsidP="00B6534B">
      <w:r>
        <w:t>253.2148</w:t>
      </w:r>
      <w:r>
        <w:tab/>
        <w:t>2.025e0</w:t>
      </w:r>
    </w:p>
    <w:p w14:paraId="35A76DB6" w14:textId="77777777" w:rsidR="00B6534B" w:rsidRDefault="00B6534B" w:rsidP="00B6534B">
      <w:r>
        <w:t>253.2843</w:t>
      </w:r>
      <w:r>
        <w:tab/>
        <w:t>1.013e0</w:t>
      </w:r>
    </w:p>
    <w:p w14:paraId="7328B2CF" w14:textId="77777777" w:rsidR="00B6534B" w:rsidRDefault="00B6534B" w:rsidP="00B6534B">
      <w:r>
        <w:t>253.3322</w:t>
      </w:r>
      <w:r>
        <w:tab/>
        <w:t>3.038e0</w:t>
      </w:r>
    </w:p>
    <w:p w14:paraId="7B60AB47" w14:textId="77777777" w:rsidR="00B6534B" w:rsidRDefault="00B6534B" w:rsidP="00B6534B">
      <w:r>
        <w:t>253.3656</w:t>
      </w:r>
      <w:r>
        <w:tab/>
        <w:t>1.013e0</w:t>
      </w:r>
    </w:p>
    <w:p w14:paraId="4697BB34" w14:textId="77777777" w:rsidR="00B6534B" w:rsidRDefault="00B6534B" w:rsidP="00B6534B">
      <w:r>
        <w:t>253.5350</w:t>
      </w:r>
      <w:r>
        <w:tab/>
        <w:t>1.013e0</w:t>
      </w:r>
    </w:p>
    <w:p w14:paraId="45F58FD5" w14:textId="77777777" w:rsidR="00B6534B" w:rsidRDefault="00B6534B" w:rsidP="00B6534B">
      <w:r>
        <w:t>253.6190</w:t>
      </w:r>
      <w:r>
        <w:tab/>
        <w:t>2.025e0</w:t>
      </w:r>
    </w:p>
    <w:p w14:paraId="789BC554" w14:textId="77777777" w:rsidR="00B6534B" w:rsidRDefault="00B6534B" w:rsidP="00B6534B">
      <w:r>
        <w:t>253.7394</w:t>
      </w:r>
      <w:r>
        <w:tab/>
        <w:t>2.025e0</w:t>
      </w:r>
    </w:p>
    <w:p w14:paraId="0AEE1763" w14:textId="77777777" w:rsidR="00B6534B" w:rsidRDefault="00B6534B" w:rsidP="00B6534B">
      <w:r>
        <w:t>253.7789</w:t>
      </w:r>
      <w:r>
        <w:tab/>
        <w:t>1.013e0</w:t>
      </w:r>
    </w:p>
    <w:p w14:paraId="6B03EBC8" w14:textId="77777777" w:rsidR="00B6534B" w:rsidRDefault="00B6534B" w:rsidP="00B6534B">
      <w:r>
        <w:t>253.8135</w:t>
      </w:r>
      <w:r>
        <w:tab/>
        <w:t>2.025e0</w:t>
      </w:r>
    </w:p>
    <w:p w14:paraId="1079480D" w14:textId="77777777" w:rsidR="00B6534B" w:rsidRDefault="00B6534B" w:rsidP="00B6534B">
      <w:r>
        <w:t>253.9223</w:t>
      </w:r>
      <w:r>
        <w:tab/>
        <w:t>3.038e0</w:t>
      </w:r>
    </w:p>
    <w:p w14:paraId="17CDDFE2" w14:textId="77777777" w:rsidR="00B6534B" w:rsidRDefault="00B6534B" w:rsidP="00B6534B">
      <w:r>
        <w:t>253.9486</w:t>
      </w:r>
      <w:r>
        <w:tab/>
        <w:t>1.013e0</w:t>
      </w:r>
    </w:p>
    <w:p w14:paraId="5012ADAD" w14:textId="77777777" w:rsidR="00B6534B" w:rsidRDefault="00B6534B" w:rsidP="00B6534B">
      <w:r>
        <w:t>254.0391</w:t>
      </w:r>
      <w:r>
        <w:tab/>
        <w:t>3.038e0</w:t>
      </w:r>
    </w:p>
    <w:p w14:paraId="779DB81C" w14:textId="77777777" w:rsidR="00B6534B" w:rsidRDefault="00B6534B" w:rsidP="00B6534B">
      <w:r>
        <w:t>254.0913</w:t>
      </w:r>
      <w:r>
        <w:tab/>
        <w:t>2.025e0</w:t>
      </w:r>
    </w:p>
    <w:p w14:paraId="78AD0A72" w14:textId="77777777" w:rsidR="00B6534B" w:rsidRDefault="00B6534B" w:rsidP="00B6534B">
      <w:r>
        <w:t>254.1311</w:t>
      </w:r>
      <w:r>
        <w:tab/>
        <w:t>2.025e0</w:t>
      </w:r>
    </w:p>
    <w:p w14:paraId="2176B66B" w14:textId="77777777" w:rsidR="00B6534B" w:rsidRDefault="00B6534B" w:rsidP="00B6534B">
      <w:r>
        <w:t>254.1821</w:t>
      </w:r>
      <w:r>
        <w:tab/>
        <w:t>1.013e0</w:t>
      </w:r>
    </w:p>
    <w:p w14:paraId="6240FC36" w14:textId="77777777" w:rsidR="00B6534B" w:rsidRDefault="00B6534B" w:rsidP="00B6534B">
      <w:r>
        <w:t>254.2367</w:t>
      </w:r>
      <w:r>
        <w:tab/>
        <w:t>2.025e0</w:t>
      </w:r>
    </w:p>
    <w:p w14:paraId="72189F8C" w14:textId="77777777" w:rsidR="00B6534B" w:rsidRDefault="00B6534B" w:rsidP="00B6534B">
      <w:r>
        <w:t>254.2931</w:t>
      </w:r>
      <w:r>
        <w:tab/>
        <w:t>4.051e0</w:t>
      </w:r>
    </w:p>
    <w:p w14:paraId="35ADA855" w14:textId="77777777" w:rsidR="00B6534B" w:rsidRDefault="00B6534B" w:rsidP="00B6534B">
      <w:r>
        <w:t>254.4012</w:t>
      </w:r>
      <w:r>
        <w:tab/>
        <w:t>1.013e0</w:t>
      </w:r>
    </w:p>
    <w:p w14:paraId="621FA310" w14:textId="77777777" w:rsidR="00B6534B" w:rsidRDefault="00B6534B" w:rsidP="00B6534B">
      <w:r>
        <w:t>254.4731</w:t>
      </w:r>
      <w:r>
        <w:tab/>
        <w:t>3.038e0</w:t>
      </w:r>
    </w:p>
    <w:p w14:paraId="72BF8303" w14:textId="77777777" w:rsidR="00B6534B" w:rsidRDefault="00B6534B" w:rsidP="00B6534B">
      <w:r>
        <w:t>254.5104</w:t>
      </w:r>
      <w:r>
        <w:tab/>
        <w:t>2.025e0</w:t>
      </w:r>
    </w:p>
    <w:p w14:paraId="38120100" w14:textId="77777777" w:rsidR="00B6534B" w:rsidRDefault="00B6534B" w:rsidP="00B6534B">
      <w:r>
        <w:t>254.5615</w:t>
      </w:r>
      <w:r>
        <w:tab/>
        <w:t>3.038e0</w:t>
      </w:r>
    </w:p>
    <w:p w14:paraId="25BD4108" w14:textId="77777777" w:rsidR="00B6534B" w:rsidRDefault="00B6534B" w:rsidP="00B6534B">
      <w:r>
        <w:t>254.6185</w:t>
      </w:r>
      <w:r>
        <w:tab/>
        <w:t>1.013e0</w:t>
      </w:r>
    </w:p>
    <w:p w14:paraId="68749630" w14:textId="77777777" w:rsidR="00B6534B" w:rsidRDefault="00B6534B" w:rsidP="00B6534B">
      <w:r>
        <w:t>254.8136</w:t>
      </w:r>
      <w:r>
        <w:tab/>
        <w:t>1.013e0</w:t>
      </w:r>
    </w:p>
    <w:p w14:paraId="5BB297D0" w14:textId="77777777" w:rsidR="00B6534B" w:rsidRDefault="00B6534B" w:rsidP="00B6534B">
      <w:r>
        <w:t>254.9190</w:t>
      </w:r>
      <w:r>
        <w:tab/>
        <w:t>2.025e0</w:t>
      </w:r>
    </w:p>
    <w:p w14:paraId="6D76E160" w14:textId="77777777" w:rsidR="00B6534B" w:rsidRDefault="00B6534B" w:rsidP="00B6534B">
      <w:r>
        <w:t>254.9748</w:t>
      </w:r>
      <w:r>
        <w:tab/>
        <w:t>2.025e0</w:t>
      </w:r>
    </w:p>
    <w:p w14:paraId="04B0FF6A" w14:textId="77777777" w:rsidR="00B6534B" w:rsidRDefault="00B6534B" w:rsidP="00B6534B">
      <w:r>
        <w:t>255.0566</w:t>
      </w:r>
      <w:r>
        <w:tab/>
        <w:t>4.051e0</w:t>
      </w:r>
    </w:p>
    <w:p w14:paraId="15432967" w14:textId="77777777" w:rsidR="00B6534B" w:rsidRDefault="00B6534B" w:rsidP="00B6534B">
      <w:r>
        <w:t>255.1277</w:t>
      </w:r>
      <w:r>
        <w:tab/>
        <w:t>1.013e0</w:t>
      </w:r>
    </w:p>
    <w:p w14:paraId="4C98081E" w14:textId="77777777" w:rsidR="00B6534B" w:rsidRDefault="00B6534B" w:rsidP="00B6534B">
      <w:r>
        <w:t>255.1777</w:t>
      </w:r>
      <w:r>
        <w:tab/>
        <w:t>1.013e0</w:t>
      </w:r>
    </w:p>
    <w:p w14:paraId="7F7C4D79" w14:textId="77777777" w:rsidR="00B6534B" w:rsidRDefault="00B6534B" w:rsidP="00B6534B">
      <w:r>
        <w:t>255.2524</w:t>
      </w:r>
      <w:r>
        <w:tab/>
        <w:t>2.025e0</w:t>
      </w:r>
    </w:p>
    <w:p w14:paraId="5EB50E58" w14:textId="77777777" w:rsidR="00B6534B" w:rsidRDefault="00B6534B" w:rsidP="00B6534B">
      <w:r>
        <w:t>255.3142</w:t>
      </w:r>
      <w:r>
        <w:tab/>
        <w:t>2.025e0</w:t>
      </w:r>
    </w:p>
    <w:p w14:paraId="62F43BAE" w14:textId="77777777" w:rsidR="00B6534B" w:rsidRDefault="00B6534B" w:rsidP="00B6534B">
      <w:r>
        <w:t>255.3769</w:t>
      </w:r>
      <w:r>
        <w:tab/>
        <w:t>1.013e0</w:t>
      </w:r>
    </w:p>
    <w:p w14:paraId="4EA269C3" w14:textId="77777777" w:rsidR="00B6534B" w:rsidRDefault="00B6534B" w:rsidP="00B6534B">
      <w:r>
        <w:t>255.4380</w:t>
      </w:r>
      <w:r>
        <w:tab/>
        <w:t>3.038e0</w:t>
      </w:r>
    </w:p>
    <w:p w14:paraId="47C038BA" w14:textId="77777777" w:rsidR="00B6534B" w:rsidRDefault="00B6534B" w:rsidP="00B6534B">
      <w:r>
        <w:t>255.4911</w:t>
      </w:r>
      <w:r>
        <w:tab/>
        <w:t>3.038e0</w:t>
      </w:r>
    </w:p>
    <w:p w14:paraId="344D1E13" w14:textId="77777777" w:rsidR="00B6534B" w:rsidRDefault="00B6534B" w:rsidP="00B6534B">
      <w:r>
        <w:t>255.5307</w:t>
      </w:r>
      <w:r>
        <w:tab/>
        <w:t>4.051e0</w:t>
      </w:r>
    </w:p>
    <w:p w14:paraId="0D8784F7" w14:textId="77777777" w:rsidR="00B6534B" w:rsidRDefault="00B6534B" w:rsidP="00B6534B">
      <w:r>
        <w:t>255.6458</w:t>
      </w:r>
      <w:r>
        <w:tab/>
        <w:t>1.013e0</w:t>
      </w:r>
    </w:p>
    <w:p w14:paraId="2304A4D7" w14:textId="77777777" w:rsidR="00B6534B" w:rsidRDefault="00B6534B" w:rsidP="00B6534B">
      <w:r>
        <w:t>255.7436</w:t>
      </w:r>
      <w:r>
        <w:tab/>
        <w:t>1.013e0</w:t>
      </w:r>
    </w:p>
    <w:p w14:paraId="04348CEC" w14:textId="77777777" w:rsidR="00B6534B" w:rsidRDefault="00B6534B" w:rsidP="00B6534B">
      <w:r>
        <w:t>255.8119</w:t>
      </w:r>
      <w:r>
        <w:tab/>
        <w:t>3.038e0</w:t>
      </w:r>
    </w:p>
    <w:p w14:paraId="6F0EF1C7" w14:textId="77777777" w:rsidR="00B6534B" w:rsidRDefault="00B6534B" w:rsidP="00B6534B">
      <w:r>
        <w:t>255.9001</w:t>
      </w:r>
      <w:r>
        <w:tab/>
        <w:t>2.025e0</w:t>
      </w:r>
    </w:p>
    <w:p w14:paraId="2B5E5A67" w14:textId="77777777" w:rsidR="00B6534B" w:rsidRDefault="00B6534B" w:rsidP="00B6534B">
      <w:r>
        <w:t>255.9509</w:t>
      </w:r>
      <w:r>
        <w:tab/>
        <w:t>2.025e0</w:t>
      </w:r>
    </w:p>
    <w:p w14:paraId="5DBEE5AD" w14:textId="77777777" w:rsidR="00B6534B" w:rsidRDefault="00B6534B" w:rsidP="00B6534B">
      <w:r>
        <w:t>256.0030</w:t>
      </w:r>
      <w:r>
        <w:tab/>
        <w:t>2.025e0</w:t>
      </w:r>
    </w:p>
    <w:p w14:paraId="7F7E09E4" w14:textId="77777777" w:rsidR="00B6534B" w:rsidRDefault="00B6534B" w:rsidP="00B6534B">
      <w:r>
        <w:t>256.0576</w:t>
      </w:r>
      <w:r>
        <w:tab/>
        <w:t>2.025e0</w:t>
      </w:r>
    </w:p>
    <w:p w14:paraId="214E6D2F" w14:textId="77777777" w:rsidR="00B6534B" w:rsidRDefault="00B6534B" w:rsidP="00B6534B">
      <w:r>
        <w:t>256.1204</w:t>
      </w:r>
      <w:r>
        <w:tab/>
        <w:t>4.051e0</w:t>
      </w:r>
    </w:p>
    <w:p w14:paraId="58BF7991" w14:textId="77777777" w:rsidR="00B6534B" w:rsidRDefault="00B6534B" w:rsidP="00B6534B">
      <w:r>
        <w:t>256.1685</w:t>
      </w:r>
      <w:r>
        <w:tab/>
        <w:t>1.013e0</w:t>
      </w:r>
    </w:p>
    <w:p w14:paraId="44A7932E" w14:textId="77777777" w:rsidR="00B6534B" w:rsidRDefault="00B6534B" w:rsidP="00B6534B">
      <w:r>
        <w:t>256.2552</w:t>
      </w:r>
      <w:r>
        <w:tab/>
        <w:t>2.025e0</w:t>
      </w:r>
    </w:p>
    <w:p w14:paraId="6BC62DF1" w14:textId="77777777" w:rsidR="00B6534B" w:rsidRDefault="00B6534B" w:rsidP="00B6534B">
      <w:r>
        <w:t>256.3338</w:t>
      </w:r>
      <w:r>
        <w:tab/>
        <w:t>1.013e0</w:t>
      </w:r>
    </w:p>
    <w:p w14:paraId="2CDD5569" w14:textId="77777777" w:rsidR="00B6534B" w:rsidRDefault="00B6534B" w:rsidP="00B6534B">
      <w:r>
        <w:t>256.4196</w:t>
      </w:r>
      <w:r>
        <w:tab/>
        <w:t>1.013e0</w:t>
      </w:r>
    </w:p>
    <w:p w14:paraId="4222757C" w14:textId="77777777" w:rsidR="00B6534B" w:rsidRDefault="00B6534B" w:rsidP="00B6534B">
      <w:r>
        <w:t>256.4743</w:t>
      </w:r>
      <w:r>
        <w:tab/>
        <w:t>2.025e0</w:t>
      </w:r>
    </w:p>
    <w:p w14:paraId="3F01F5CE" w14:textId="77777777" w:rsidR="00B6534B" w:rsidRDefault="00B6534B" w:rsidP="00B6534B">
      <w:r>
        <w:t>256.6109</w:t>
      </w:r>
      <w:r>
        <w:tab/>
        <w:t>1.013e0</w:t>
      </w:r>
    </w:p>
    <w:p w14:paraId="493FBEEB" w14:textId="77777777" w:rsidR="00B6534B" w:rsidRDefault="00B6534B" w:rsidP="00B6534B">
      <w:r>
        <w:t>256.6888</w:t>
      </w:r>
      <w:r>
        <w:tab/>
        <w:t>2.025e0</w:t>
      </w:r>
    </w:p>
    <w:p w14:paraId="2D8C2A78" w14:textId="77777777" w:rsidR="00B6534B" w:rsidRDefault="00B6534B" w:rsidP="00B6534B">
      <w:r>
        <w:t>256.7680</w:t>
      </w:r>
      <w:r>
        <w:tab/>
        <w:t>1.013e0</w:t>
      </w:r>
    </w:p>
    <w:p w14:paraId="7546030D" w14:textId="77777777" w:rsidR="00B6534B" w:rsidRDefault="00B6534B" w:rsidP="00B6534B">
      <w:r>
        <w:t>256.8108</w:t>
      </w:r>
      <w:r>
        <w:tab/>
        <w:t>1.013e0</w:t>
      </w:r>
    </w:p>
    <w:p w14:paraId="19EFF22D" w14:textId="77777777" w:rsidR="00B6534B" w:rsidRDefault="00B6534B" w:rsidP="00B6534B">
      <w:r>
        <w:t>256.8957</w:t>
      </w:r>
      <w:r>
        <w:tab/>
        <w:t>1.013e0</w:t>
      </w:r>
    </w:p>
    <w:p w14:paraId="252A63EB" w14:textId="77777777" w:rsidR="00B6534B" w:rsidRDefault="00B6534B" w:rsidP="00B6534B">
      <w:r>
        <w:t>256.9385</w:t>
      </w:r>
      <w:r>
        <w:tab/>
        <w:t>1.013e0</w:t>
      </w:r>
    </w:p>
    <w:p w14:paraId="6647F15B" w14:textId="77777777" w:rsidR="00B6534B" w:rsidRDefault="00B6534B" w:rsidP="00B6534B">
      <w:r>
        <w:t>256.9978</w:t>
      </w:r>
      <w:r>
        <w:tab/>
        <w:t>2.025e0</w:t>
      </w:r>
    </w:p>
    <w:p w14:paraId="710318BB" w14:textId="77777777" w:rsidR="00B6534B" w:rsidRDefault="00B6534B" w:rsidP="00B6534B">
      <w:r>
        <w:t>257.0339</w:t>
      </w:r>
      <w:r>
        <w:tab/>
        <w:t>3.038e0</w:t>
      </w:r>
    </w:p>
    <w:p w14:paraId="1ED8B49F" w14:textId="77777777" w:rsidR="00B6534B" w:rsidRDefault="00B6534B" w:rsidP="00B6534B">
      <w:r>
        <w:t>257.0824</w:t>
      </w:r>
      <w:r>
        <w:tab/>
        <w:t>3.038e0</w:t>
      </w:r>
    </w:p>
    <w:p w14:paraId="7A9606CF" w14:textId="77777777" w:rsidR="00B6534B" w:rsidRDefault="00B6534B" w:rsidP="00B6534B">
      <w:r>
        <w:t>257.2069</w:t>
      </w:r>
      <w:r>
        <w:tab/>
        <w:t>4.051e0</w:t>
      </w:r>
    </w:p>
    <w:p w14:paraId="6890253D" w14:textId="77777777" w:rsidR="00B6534B" w:rsidRDefault="00B6534B" w:rsidP="00B6534B">
      <w:r>
        <w:t>257.2496</w:t>
      </w:r>
      <w:r>
        <w:tab/>
        <w:t>1.013e0</w:t>
      </w:r>
    </w:p>
    <w:p w14:paraId="7CF180AE" w14:textId="77777777" w:rsidR="00B6534B" w:rsidRDefault="00B6534B" w:rsidP="00B6534B">
      <w:r>
        <w:t>257.2896</w:t>
      </w:r>
      <w:r>
        <w:tab/>
        <w:t>2.025e0</w:t>
      </w:r>
    </w:p>
    <w:p w14:paraId="57E28626" w14:textId="77777777" w:rsidR="00B6534B" w:rsidRDefault="00B6534B" w:rsidP="00B6534B">
      <w:r>
        <w:t>257.3135</w:t>
      </w:r>
      <w:r>
        <w:tab/>
        <w:t>1.013e0</w:t>
      </w:r>
    </w:p>
    <w:p w14:paraId="28415239" w14:textId="77777777" w:rsidR="00B6534B" w:rsidRDefault="00B6534B" w:rsidP="00B6534B">
      <w:r>
        <w:t>257.3558</w:t>
      </w:r>
      <w:r>
        <w:tab/>
        <w:t>2.025e0</w:t>
      </w:r>
    </w:p>
    <w:p w14:paraId="6CFC1631" w14:textId="77777777" w:rsidR="00B6534B" w:rsidRDefault="00B6534B" w:rsidP="00B6534B">
      <w:r>
        <w:t>257.4159</w:t>
      </w:r>
      <w:r>
        <w:tab/>
        <w:t>1.013e0</w:t>
      </w:r>
    </w:p>
    <w:p w14:paraId="1DEC4C91" w14:textId="77777777" w:rsidR="00B6534B" w:rsidRDefault="00B6534B" w:rsidP="00B6534B">
      <w:r>
        <w:t>257.4536</w:t>
      </w:r>
      <w:r>
        <w:tab/>
        <w:t>1.013e0</w:t>
      </w:r>
    </w:p>
    <w:p w14:paraId="0D420669" w14:textId="77777777" w:rsidR="00B6534B" w:rsidRDefault="00B6534B" w:rsidP="00B6534B">
      <w:r>
        <w:t>257.5437</w:t>
      </w:r>
      <w:r>
        <w:tab/>
        <w:t>2.025e0</w:t>
      </w:r>
    </w:p>
    <w:p w14:paraId="38FC924F" w14:textId="77777777" w:rsidR="00B6534B" w:rsidRDefault="00B6534B" w:rsidP="00B6534B">
      <w:r>
        <w:t>257.5872</w:t>
      </w:r>
      <w:r>
        <w:tab/>
        <w:t>3.038e0</w:t>
      </w:r>
    </w:p>
    <w:p w14:paraId="4C85A1F6" w14:textId="77777777" w:rsidR="00B6534B" w:rsidRDefault="00B6534B" w:rsidP="00B6534B">
      <w:r>
        <w:t>257.6335</w:t>
      </w:r>
      <w:r>
        <w:tab/>
        <w:t>1.013e0</w:t>
      </w:r>
    </w:p>
    <w:p w14:paraId="3DA33C39" w14:textId="77777777" w:rsidR="00B6534B" w:rsidRDefault="00B6534B" w:rsidP="00B6534B">
      <w:r>
        <w:t>257.7131</w:t>
      </w:r>
      <w:r>
        <w:tab/>
        <w:t>1.013e0</w:t>
      </w:r>
    </w:p>
    <w:p w14:paraId="3A4A3917" w14:textId="77777777" w:rsidR="00B6534B" w:rsidRDefault="00B6534B" w:rsidP="00B6534B">
      <w:r>
        <w:t>257.7431</w:t>
      </w:r>
      <w:r>
        <w:tab/>
        <w:t>2.025e0</w:t>
      </w:r>
    </w:p>
    <w:p w14:paraId="4C7CEDCA" w14:textId="77777777" w:rsidR="00B6534B" w:rsidRDefault="00B6534B" w:rsidP="00B6534B">
      <w:r>
        <w:t>257.8273</w:t>
      </w:r>
      <w:r>
        <w:tab/>
        <w:t>2.025e0</w:t>
      </w:r>
    </w:p>
    <w:p w14:paraId="6FBB2E54" w14:textId="77777777" w:rsidR="00B6534B" w:rsidRDefault="00B6534B" w:rsidP="00B6534B">
      <w:r>
        <w:t>257.8634</w:t>
      </w:r>
      <w:r>
        <w:tab/>
        <w:t>2.025e0</w:t>
      </w:r>
    </w:p>
    <w:p w14:paraId="7AED4572" w14:textId="77777777" w:rsidR="00B6534B" w:rsidRDefault="00B6534B" w:rsidP="00B6534B">
      <w:r>
        <w:t>257.8866</w:t>
      </w:r>
      <w:r>
        <w:tab/>
        <w:t>3.038e0</w:t>
      </w:r>
    </w:p>
    <w:p w14:paraId="7B8E2D35" w14:textId="77777777" w:rsidR="00B6534B" w:rsidRDefault="00B6534B" w:rsidP="00B6534B">
      <w:r>
        <w:t>257.9508</w:t>
      </w:r>
      <w:r>
        <w:tab/>
        <w:t>5.063e0</w:t>
      </w:r>
    </w:p>
    <w:p w14:paraId="186941C4" w14:textId="77777777" w:rsidR="00B6534B" w:rsidRDefault="00B6534B" w:rsidP="00B6534B">
      <w:r>
        <w:t>258.0142</w:t>
      </w:r>
      <w:r>
        <w:tab/>
        <w:t>6.076e0</w:t>
      </w:r>
    </w:p>
    <w:p w14:paraId="190CCB41" w14:textId="77777777" w:rsidR="00B6534B" w:rsidRDefault="00B6534B" w:rsidP="00B6534B">
      <w:r>
        <w:t>258.1619</w:t>
      </w:r>
      <w:r>
        <w:tab/>
        <w:t>2.025e0</w:t>
      </w:r>
    </w:p>
    <w:p w14:paraId="1ADE484B" w14:textId="77777777" w:rsidR="00B6534B" w:rsidRDefault="00B6534B" w:rsidP="00B6534B">
      <w:r>
        <w:t>258.2131</w:t>
      </w:r>
      <w:r>
        <w:tab/>
        <w:t>1.013e0</w:t>
      </w:r>
    </w:p>
    <w:p w14:paraId="5C882A41" w14:textId="77777777" w:rsidR="00B6534B" w:rsidRDefault="00B6534B" w:rsidP="00B6534B">
      <w:r>
        <w:t>258.2489</w:t>
      </w:r>
      <w:r>
        <w:tab/>
        <w:t>2.025e0</w:t>
      </w:r>
    </w:p>
    <w:p w14:paraId="6EC9E49D" w14:textId="77777777" w:rsidR="00B6534B" w:rsidRDefault="00B6534B" w:rsidP="00B6534B">
      <w:r>
        <w:t>258.2810</w:t>
      </w:r>
      <w:r>
        <w:tab/>
        <w:t>1.013e0</w:t>
      </w:r>
    </w:p>
    <w:p w14:paraId="5254558B" w14:textId="77777777" w:rsidR="00B6534B" w:rsidRDefault="00B6534B" w:rsidP="00B6534B">
      <w:r>
        <w:t>258.3290</w:t>
      </w:r>
      <w:r>
        <w:tab/>
        <w:t>4.051e0</w:t>
      </w:r>
    </w:p>
    <w:p w14:paraId="08628EBD" w14:textId="77777777" w:rsidR="00B6534B" w:rsidRDefault="00B6534B" w:rsidP="00B6534B">
      <w:r>
        <w:t>258.3597</w:t>
      </w:r>
      <w:r>
        <w:tab/>
        <w:t>2.025e0</w:t>
      </w:r>
    </w:p>
    <w:p w14:paraId="480AA8F3" w14:textId="77777777" w:rsidR="00B6534B" w:rsidRDefault="00B6534B" w:rsidP="00B6534B">
      <w:r>
        <w:t>258.3929</w:t>
      </w:r>
      <w:r>
        <w:tab/>
        <w:t>1.013e0</w:t>
      </w:r>
    </w:p>
    <w:p w14:paraId="5C004645" w14:textId="77777777" w:rsidR="00B6534B" w:rsidRDefault="00B6534B" w:rsidP="00B6534B">
      <w:r>
        <w:t>258.4470</w:t>
      </w:r>
      <w:r>
        <w:tab/>
        <w:t>4.051e0</w:t>
      </w:r>
    </w:p>
    <w:p w14:paraId="1194B6A9" w14:textId="77777777" w:rsidR="00B6534B" w:rsidRDefault="00B6534B" w:rsidP="00B6534B">
      <w:r>
        <w:t>258.5509</w:t>
      </w:r>
      <w:r>
        <w:tab/>
        <w:t>1.013e0</w:t>
      </w:r>
    </w:p>
    <w:p w14:paraId="113032F6" w14:textId="77777777" w:rsidR="00B6534B" w:rsidRDefault="00B6534B" w:rsidP="00B6534B">
      <w:r>
        <w:t>258.5756</w:t>
      </w:r>
      <w:r>
        <w:tab/>
        <w:t>1.013e0</w:t>
      </w:r>
    </w:p>
    <w:p w14:paraId="011FB860" w14:textId="77777777" w:rsidR="00B6534B" w:rsidRDefault="00B6534B" w:rsidP="00B6534B">
      <w:r>
        <w:t>258.6833</w:t>
      </w:r>
      <w:r>
        <w:tab/>
        <w:t>1.013e0</w:t>
      </w:r>
    </w:p>
    <w:p w14:paraId="38F0E669" w14:textId="77777777" w:rsidR="00B6534B" w:rsidRDefault="00B6534B" w:rsidP="00B6534B">
      <w:r>
        <w:t>258.7698</w:t>
      </w:r>
      <w:r>
        <w:tab/>
        <w:t>2.025e0</w:t>
      </w:r>
    </w:p>
    <w:p w14:paraId="0CC41215" w14:textId="77777777" w:rsidR="00B6534B" w:rsidRDefault="00B6534B" w:rsidP="00B6534B">
      <w:r>
        <w:t>258.8802</w:t>
      </w:r>
      <w:r>
        <w:tab/>
        <w:t>3.038e0</w:t>
      </w:r>
    </w:p>
    <w:p w14:paraId="58F65697" w14:textId="77777777" w:rsidR="00B6534B" w:rsidRDefault="00B6534B" w:rsidP="00B6534B">
      <w:r>
        <w:t>258.9216</w:t>
      </w:r>
      <w:r>
        <w:tab/>
        <w:t>1.013e0</w:t>
      </w:r>
    </w:p>
    <w:p w14:paraId="7D64CA13" w14:textId="77777777" w:rsidR="00B6534B" w:rsidRDefault="00B6534B" w:rsidP="00B6534B">
      <w:r>
        <w:t>258.9772</w:t>
      </w:r>
      <w:r>
        <w:tab/>
        <w:t>1.013e0</w:t>
      </w:r>
    </w:p>
    <w:p w14:paraId="1EA93856" w14:textId="77777777" w:rsidR="00B6534B" w:rsidRDefault="00B6534B" w:rsidP="00B6534B">
      <w:r>
        <w:t>258.9995</w:t>
      </w:r>
      <w:r>
        <w:tab/>
        <w:t>1.013e0</w:t>
      </w:r>
    </w:p>
    <w:p w14:paraId="5CE2F16A" w14:textId="77777777" w:rsidR="00B6534B" w:rsidRDefault="00B6534B" w:rsidP="00B6534B">
      <w:r>
        <w:t>259.0635</w:t>
      </w:r>
      <w:r>
        <w:tab/>
        <w:t>1.013e0</w:t>
      </w:r>
    </w:p>
    <w:p w14:paraId="095455DD" w14:textId="77777777" w:rsidR="00B6534B" w:rsidRDefault="00B6534B" w:rsidP="00B6534B">
      <w:r>
        <w:t>259.1210</w:t>
      </w:r>
      <w:r>
        <w:tab/>
        <w:t>7.089e0</w:t>
      </w:r>
    </w:p>
    <w:p w14:paraId="036EB769" w14:textId="77777777" w:rsidR="00B6534B" w:rsidRDefault="00B6534B" w:rsidP="00B6534B">
      <w:r>
        <w:t>259.2037</w:t>
      </w:r>
      <w:r>
        <w:tab/>
        <w:t>1.013e0</w:t>
      </w:r>
    </w:p>
    <w:p w14:paraId="497EEC7E" w14:textId="77777777" w:rsidR="00B6534B" w:rsidRDefault="00B6534B" w:rsidP="00B6534B">
      <w:r>
        <w:t>259.2435</w:t>
      </w:r>
      <w:r>
        <w:tab/>
        <w:t>3.038e0</w:t>
      </w:r>
    </w:p>
    <w:p w14:paraId="25438434" w14:textId="77777777" w:rsidR="00B6534B" w:rsidRDefault="00B6534B" w:rsidP="00B6534B">
      <w:r>
        <w:t>259.2857</w:t>
      </w:r>
      <w:r>
        <w:tab/>
        <w:t>1.027e0</w:t>
      </w:r>
    </w:p>
    <w:p w14:paraId="2A337DFB" w14:textId="77777777" w:rsidR="00B6534B" w:rsidRDefault="00B6534B" w:rsidP="00B6534B">
      <w:r>
        <w:t>259.3374</w:t>
      </w:r>
      <w:r>
        <w:tab/>
        <w:t>1.013e0</w:t>
      </w:r>
    </w:p>
    <w:p w14:paraId="1474DDC7" w14:textId="77777777" w:rsidR="00B6534B" w:rsidRDefault="00B6534B" w:rsidP="00B6534B">
      <w:r>
        <w:t>259.3843</w:t>
      </w:r>
      <w:r>
        <w:tab/>
        <w:t>3.038e0</w:t>
      </w:r>
    </w:p>
    <w:p w14:paraId="626CDBBB" w14:textId="77777777" w:rsidR="00B6534B" w:rsidRDefault="00B6534B" w:rsidP="00B6534B">
      <w:r>
        <w:t>259.5625</w:t>
      </w:r>
      <w:r>
        <w:tab/>
        <w:t>2.025e0</w:t>
      </w:r>
    </w:p>
    <w:p w14:paraId="053676DE" w14:textId="77777777" w:rsidR="00B6534B" w:rsidRDefault="00B6534B" w:rsidP="00B6534B">
      <w:r>
        <w:t>259.5981</w:t>
      </w:r>
      <w:r>
        <w:tab/>
        <w:t>1.013e0</w:t>
      </w:r>
    </w:p>
    <w:p w14:paraId="157AE5A3" w14:textId="77777777" w:rsidR="00B6534B" w:rsidRDefault="00B6534B" w:rsidP="00B6534B">
      <w:r>
        <w:t>259.7640</w:t>
      </w:r>
      <w:r>
        <w:tab/>
        <w:t>1.013e0</w:t>
      </w:r>
    </w:p>
    <w:p w14:paraId="26C86087" w14:textId="77777777" w:rsidR="00B6534B" w:rsidRDefault="00B6534B" w:rsidP="00B6534B">
      <w:r>
        <w:t>259.8343</w:t>
      </w:r>
      <w:r>
        <w:tab/>
        <w:t>5.063e0</w:t>
      </w:r>
    </w:p>
    <w:p w14:paraId="702BEB5D" w14:textId="77777777" w:rsidR="00B6534B" w:rsidRDefault="00B6534B" w:rsidP="00B6534B">
      <w:r>
        <w:t>259.9275</w:t>
      </w:r>
      <w:r>
        <w:tab/>
        <w:t>1.013e0</w:t>
      </w:r>
    </w:p>
    <w:p w14:paraId="5FF14432" w14:textId="77777777" w:rsidR="00B6534B" w:rsidRDefault="00B6534B" w:rsidP="00B6534B">
      <w:r>
        <w:t>259.9523</w:t>
      </w:r>
      <w:r>
        <w:tab/>
        <w:t>1.013e0</w:t>
      </w:r>
    </w:p>
    <w:p w14:paraId="45D22448" w14:textId="77777777" w:rsidR="00B6534B" w:rsidRDefault="00B6534B" w:rsidP="00B6534B">
      <w:r>
        <w:t>260.0118</w:t>
      </w:r>
      <w:r>
        <w:tab/>
        <w:t>3.038e0</w:t>
      </w:r>
    </w:p>
    <w:p w14:paraId="29C6AA23" w14:textId="77777777" w:rsidR="00B6534B" w:rsidRDefault="00B6534B" w:rsidP="00B6534B">
      <w:r>
        <w:t>260.0620</w:t>
      </w:r>
      <w:r>
        <w:tab/>
        <w:t>2.025e0</w:t>
      </w:r>
    </w:p>
    <w:p w14:paraId="4579BB3C" w14:textId="77777777" w:rsidR="00B6534B" w:rsidRDefault="00B6534B" w:rsidP="00B6534B">
      <w:r>
        <w:t>260.1094</w:t>
      </w:r>
      <w:r>
        <w:tab/>
        <w:t>2.025e0</w:t>
      </w:r>
    </w:p>
    <w:p w14:paraId="6A10C150" w14:textId="77777777" w:rsidR="00B6534B" w:rsidRDefault="00B6534B" w:rsidP="00B6534B">
      <w:r>
        <w:t>260.1370</w:t>
      </w:r>
      <w:r>
        <w:tab/>
        <w:t>1.013e0</w:t>
      </w:r>
    </w:p>
    <w:p w14:paraId="1FD51612" w14:textId="77777777" w:rsidR="00B6534B" w:rsidRDefault="00B6534B" w:rsidP="00B6534B">
      <w:r>
        <w:t>260.1895</w:t>
      </w:r>
      <w:r>
        <w:tab/>
        <w:t>1.013e0</w:t>
      </w:r>
    </w:p>
    <w:p w14:paraId="4CBC7B9E" w14:textId="77777777" w:rsidR="00B6534B" w:rsidRDefault="00B6534B" w:rsidP="00B6534B">
      <w:r>
        <w:t>260.2197</w:t>
      </w:r>
      <w:r>
        <w:tab/>
        <w:t>1.013e0</w:t>
      </w:r>
    </w:p>
    <w:p w14:paraId="75DF3662" w14:textId="77777777" w:rsidR="00B6534B" w:rsidRDefault="00B6534B" w:rsidP="00B6534B">
      <w:r>
        <w:t>260.2614</w:t>
      </w:r>
      <w:r>
        <w:tab/>
        <w:t>1.013e0</w:t>
      </w:r>
    </w:p>
    <w:p w14:paraId="0F365394" w14:textId="77777777" w:rsidR="00B6534B" w:rsidRDefault="00B6534B" w:rsidP="00B6534B">
      <w:r>
        <w:t>260.2837</w:t>
      </w:r>
      <w:r>
        <w:tab/>
        <w:t>1.013e0</w:t>
      </w:r>
    </w:p>
    <w:p w14:paraId="3230FF8D" w14:textId="77777777" w:rsidR="00B6534B" w:rsidRDefault="00B6534B" w:rsidP="00B6534B">
      <w:r>
        <w:t>260.3440</w:t>
      </w:r>
      <w:r>
        <w:tab/>
        <w:t>1.013e0</w:t>
      </w:r>
    </w:p>
    <w:p w14:paraId="1CC89333" w14:textId="77777777" w:rsidR="00B6534B" w:rsidRDefault="00B6534B" w:rsidP="00B6534B">
      <w:r>
        <w:t>260.4799</w:t>
      </w:r>
      <w:r>
        <w:tab/>
        <w:t>1.013e0</w:t>
      </w:r>
    </w:p>
    <w:p w14:paraId="55C3D03C" w14:textId="77777777" w:rsidR="00B6534B" w:rsidRDefault="00B6534B" w:rsidP="00B6534B">
      <w:r>
        <w:t>260.5232</w:t>
      </w:r>
      <w:r>
        <w:tab/>
        <w:t>2.025e0</w:t>
      </w:r>
    </w:p>
    <w:p w14:paraId="54187D4A" w14:textId="77777777" w:rsidR="00B6534B" w:rsidRDefault="00B6534B" w:rsidP="00B6534B">
      <w:r>
        <w:t>260.6044</w:t>
      </w:r>
      <w:r>
        <w:tab/>
        <w:t>2.025e0</w:t>
      </w:r>
    </w:p>
    <w:p w14:paraId="4A8B6483" w14:textId="77777777" w:rsidR="00B6534B" w:rsidRDefault="00B6534B" w:rsidP="00B6534B">
      <w:r>
        <w:t>260.6381</w:t>
      </w:r>
      <w:r>
        <w:tab/>
        <w:t>1.013e0</w:t>
      </w:r>
    </w:p>
    <w:p w14:paraId="609BCD41" w14:textId="77777777" w:rsidR="00B6534B" w:rsidRDefault="00B6534B" w:rsidP="00B6534B">
      <w:r>
        <w:t>260.6808</w:t>
      </w:r>
      <w:r>
        <w:tab/>
        <w:t>4.051e0</w:t>
      </w:r>
    </w:p>
    <w:p w14:paraId="541E2462" w14:textId="77777777" w:rsidR="00B6534B" w:rsidRDefault="00B6534B" w:rsidP="00B6534B">
      <w:r>
        <w:t>260.7286</w:t>
      </w:r>
      <w:r>
        <w:tab/>
        <w:t>1.013e0</w:t>
      </w:r>
    </w:p>
    <w:p w14:paraId="2366A16A" w14:textId="77777777" w:rsidR="00B6534B" w:rsidRDefault="00B6534B" w:rsidP="00B6534B">
      <w:r>
        <w:t>260.7889</w:t>
      </w:r>
      <w:r>
        <w:tab/>
        <w:t>1.013e0</w:t>
      </w:r>
    </w:p>
    <w:p w14:paraId="334B22DF" w14:textId="77777777" w:rsidR="00B6534B" w:rsidRDefault="00B6534B" w:rsidP="00B6534B">
      <w:r>
        <w:t>260.8483</w:t>
      </w:r>
      <w:r>
        <w:tab/>
        <w:t>3.038e0</w:t>
      </w:r>
    </w:p>
    <w:p w14:paraId="648583CD" w14:textId="77777777" w:rsidR="00B6534B" w:rsidRDefault="00B6534B" w:rsidP="00B6534B">
      <w:r>
        <w:t>260.8925</w:t>
      </w:r>
      <w:r>
        <w:tab/>
        <w:t>4.051e0</w:t>
      </w:r>
    </w:p>
    <w:p w14:paraId="711E318D" w14:textId="77777777" w:rsidR="00B6534B" w:rsidRDefault="00B6534B" w:rsidP="00B6534B">
      <w:r>
        <w:t>260.9626</w:t>
      </w:r>
      <w:r>
        <w:tab/>
        <w:t>5.063e0</w:t>
      </w:r>
    </w:p>
    <w:p w14:paraId="2E5FE583" w14:textId="77777777" w:rsidR="00B6534B" w:rsidRDefault="00B6534B" w:rsidP="00B6534B">
      <w:r>
        <w:t>261.0025</w:t>
      </w:r>
      <w:r>
        <w:tab/>
        <w:t>8.101e0</w:t>
      </w:r>
    </w:p>
    <w:p w14:paraId="2FF48CA9" w14:textId="77777777" w:rsidR="00B6534B" w:rsidRDefault="00B6534B" w:rsidP="00B6534B">
      <w:r>
        <w:t>261.0942</w:t>
      </w:r>
      <w:r>
        <w:tab/>
        <w:t>3.038e0</w:t>
      </w:r>
    </w:p>
    <w:p w14:paraId="53C50077" w14:textId="77777777" w:rsidR="00B6534B" w:rsidRDefault="00B6534B" w:rsidP="00B6534B">
      <w:r>
        <w:t>261.1320</w:t>
      </w:r>
      <w:r>
        <w:tab/>
        <w:t>1.013e0</w:t>
      </w:r>
    </w:p>
    <w:p w14:paraId="47AFC39A" w14:textId="77777777" w:rsidR="00B6534B" w:rsidRDefault="00B6534B" w:rsidP="00B6534B">
      <w:r>
        <w:t>261.1846</w:t>
      </w:r>
      <w:r>
        <w:tab/>
        <w:t>1.013e0</w:t>
      </w:r>
    </w:p>
    <w:p w14:paraId="3CEFB3C7" w14:textId="77777777" w:rsidR="00B6534B" w:rsidRDefault="00B6534B" w:rsidP="00B6534B">
      <w:r>
        <w:t>261.2307</w:t>
      </w:r>
      <w:r>
        <w:tab/>
        <w:t>1.013e0</w:t>
      </w:r>
    </w:p>
    <w:p w14:paraId="52D0A20C" w14:textId="77777777" w:rsidR="00B6534B" w:rsidRDefault="00B6534B" w:rsidP="00B6534B">
      <w:r>
        <w:t>261.2828</w:t>
      </w:r>
      <w:r>
        <w:tab/>
        <w:t>1.013e0</w:t>
      </w:r>
    </w:p>
    <w:p w14:paraId="28E58E83" w14:textId="77777777" w:rsidR="00B6534B" w:rsidRDefault="00B6534B" w:rsidP="00B6534B">
      <w:r>
        <w:t>261.3254</w:t>
      </w:r>
      <w:r>
        <w:tab/>
        <w:t>1.013e0</w:t>
      </w:r>
    </w:p>
    <w:p w14:paraId="0998FD80" w14:textId="77777777" w:rsidR="00B6534B" w:rsidRDefault="00B6534B" w:rsidP="00B6534B">
      <w:r>
        <w:t>261.4111</w:t>
      </w:r>
      <w:r>
        <w:tab/>
        <w:t>1.013e0</w:t>
      </w:r>
    </w:p>
    <w:p w14:paraId="4D41DD08" w14:textId="77777777" w:rsidR="00B6534B" w:rsidRDefault="00B6534B" w:rsidP="00B6534B">
      <w:r>
        <w:t>261.4901</w:t>
      </w:r>
      <w:r>
        <w:tab/>
        <w:t>1.013e0</w:t>
      </w:r>
    </w:p>
    <w:p w14:paraId="72C96B52" w14:textId="77777777" w:rsidR="00B6534B" w:rsidRDefault="00B6534B" w:rsidP="00B6534B">
      <w:r>
        <w:t>261.5542</w:t>
      </w:r>
      <w:r>
        <w:tab/>
        <w:t>1.013e0</w:t>
      </w:r>
    </w:p>
    <w:p w14:paraId="34272CD0" w14:textId="77777777" w:rsidR="00B6534B" w:rsidRDefault="00B6534B" w:rsidP="00B6534B">
      <w:r>
        <w:t>261.5863</w:t>
      </w:r>
      <w:r>
        <w:tab/>
        <w:t>2.025e0</w:t>
      </w:r>
    </w:p>
    <w:p w14:paraId="5DEF037F" w14:textId="77777777" w:rsidR="00B6534B" w:rsidRDefault="00B6534B" w:rsidP="00B6534B">
      <w:r>
        <w:t>261.6261</w:t>
      </w:r>
      <w:r>
        <w:tab/>
        <w:t>1.013e0</w:t>
      </w:r>
    </w:p>
    <w:p w14:paraId="35661A78" w14:textId="77777777" w:rsidR="00B6534B" w:rsidRDefault="00B6534B" w:rsidP="00B6534B">
      <w:r>
        <w:t>261.6654</w:t>
      </w:r>
      <w:r>
        <w:tab/>
        <w:t>2.025e0</w:t>
      </w:r>
    </w:p>
    <w:p w14:paraId="291246AF" w14:textId="77777777" w:rsidR="00B6534B" w:rsidRDefault="00B6534B" w:rsidP="00B6534B">
      <w:r>
        <w:t>261.8221</w:t>
      </w:r>
      <w:r>
        <w:tab/>
        <w:t>2.025e0</w:t>
      </w:r>
    </w:p>
    <w:p w14:paraId="3D2E804A" w14:textId="77777777" w:rsidR="00B6534B" w:rsidRDefault="00B6534B" w:rsidP="00B6534B">
      <w:r>
        <w:t>261.9014</w:t>
      </w:r>
      <w:r>
        <w:tab/>
        <w:t>2.025e0</w:t>
      </w:r>
    </w:p>
    <w:p w14:paraId="3BFC731F" w14:textId="77777777" w:rsidR="00B6534B" w:rsidRDefault="00B6534B" w:rsidP="00B6534B">
      <w:r>
        <w:t>262.0141</w:t>
      </w:r>
      <w:r>
        <w:tab/>
        <w:t>7.391e0</w:t>
      </w:r>
    </w:p>
    <w:p w14:paraId="5ED936BD" w14:textId="77777777" w:rsidR="00B6534B" w:rsidRDefault="00B6534B" w:rsidP="00B6534B">
      <w:r>
        <w:t>262.0994</w:t>
      </w:r>
      <w:r>
        <w:tab/>
        <w:t>2.025e0</w:t>
      </w:r>
    </w:p>
    <w:p w14:paraId="4E15DFA1" w14:textId="77777777" w:rsidR="00B6534B" w:rsidRDefault="00B6534B" w:rsidP="00B6534B">
      <w:r>
        <w:t>262.1438</w:t>
      </w:r>
      <w:r>
        <w:tab/>
        <w:t>4.051e0</w:t>
      </w:r>
    </w:p>
    <w:p w14:paraId="3830FDB4" w14:textId="77777777" w:rsidR="00B6534B" w:rsidRDefault="00B6534B" w:rsidP="00B6534B">
      <w:r>
        <w:t>262.1944</w:t>
      </w:r>
      <w:r>
        <w:tab/>
        <w:t>1.013e0</w:t>
      </w:r>
    </w:p>
    <w:p w14:paraId="4A81B08A" w14:textId="77777777" w:rsidR="00B6534B" w:rsidRDefault="00B6534B" w:rsidP="00B6534B">
      <w:r>
        <w:t>262.2635</w:t>
      </w:r>
      <w:r>
        <w:tab/>
        <w:t>1.013e0</w:t>
      </w:r>
    </w:p>
    <w:p w14:paraId="6C5E8947" w14:textId="77777777" w:rsidR="00B6534B" w:rsidRDefault="00B6534B" w:rsidP="00B6534B">
      <w:r>
        <w:t>262.4060</w:t>
      </w:r>
      <w:r>
        <w:tab/>
        <w:t>5.063e0</w:t>
      </w:r>
    </w:p>
    <w:p w14:paraId="01C55F42" w14:textId="77777777" w:rsidR="00B6534B" w:rsidRDefault="00B6534B" w:rsidP="00B6534B">
      <w:r>
        <w:t>262.4895</w:t>
      </w:r>
      <w:r>
        <w:tab/>
        <w:t>4.051e0</w:t>
      </w:r>
    </w:p>
    <w:p w14:paraId="0BE42133" w14:textId="77777777" w:rsidR="00B6534B" w:rsidRDefault="00B6534B" w:rsidP="00B6534B">
      <w:r>
        <w:t>262.5686</w:t>
      </w:r>
      <w:r>
        <w:tab/>
        <w:t>2.025e0</w:t>
      </w:r>
    </w:p>
    <w:p w14:paraId="49DA5A2D" w14:textId="77777777" w:rsidR="00B6534B" w:rsidRDefault="00B6534B" w:rsidP="00B6534B">
      <w:r>
        <w:t>262.6110</w:t>
      </w:r>
      <w:r>
        <w:tab/>
        <w:t>1.013e0</w:t>
      </w:r>
    </w:p>
    <w:p w14:paraId="58C2471B" w14:textId="77777777" w:rsidR="00B6534B" w:rsidRDefault="00B6534B" w:rsidP="00B6534B">
      <w:r>
        <w:t>262.6614</w:t>
      </w:r>
      <w:r>
        <w:tab/>
        <w:t>3.038e0</w:t>
      </w:r>
    </w:p>
    <w:p w14:paraId="302EAE67" w14:textId="77777777" w:rsidR="00B6534B" w:rsidRDefault="00B6534B" w:rsidP="00B6534B">
      <w:r>
        <w:t>262.6976</w:t>
      </w:r>
      <w:r>
        <w:tab/>
        <w:t>1.013e0</w:t>
      </w:r>
    </w:p>
    <w:p w14:paraId="09E565DC" w14:textId="77777777" w:rsidR="00B6534B" w:rsidRDefault="00B6534B" w:rsidP="00B6534B">
      <w:r>
        <w:t>262.7844</w:t>
      </w:r>
      <w:r>
        <w:tab/>
        <w:t>1.013e0</w:t>
      </w:r>
    </w:p>
    <w:p w14:paraId="4081647D" w14:textId="77777777" w:rsidR="00B6534B" w:rsidRDefault="00B6534B" w:rsidP="00B6534B">
      <w:r>
        <w:t>262.8146</w:t>
      </w:r>
      <w:r>
        <w:tab/>
        <w:t>1.013e0</w:t>
      </w:r>
    </w:p>
    <w:p w14:paraId="3EF8F8C2" w14:textId="77777777" w:rsidR="00B6534B" w:rsidRDefault="00B6534B" w:rsidP="00B6534B">
      <w:r>
        <w:t>262.8654</w:t>
      </w:r>
      <w:r>
        <w:tab/>
        <w:t>1.013e0</w:t>
      </w:r>
    </w:p>
    <w:p w14:paraId="706C1326" w14:textId="77777777" w:rsidR="00B6534B" w:rsidRDefault="00B6534B" w:rsidP="00B6534B">
      <w:r>
        <w:t>262.9005</w:t>
      </w:r>
      <w:r>
        <w:tab/>
        <w:t>1.013e0</w:t>
      </w:r>
    </w:p>
    <w:p w14:paraId="7D278F7D" w14:textId="77777777" w:rsidR="00B6534B" w:rsidRDefault="00B6534B" w:rsidP="00B6534B">
      <w:r>
        <w:t>262.9205</w:t>
      </w:r>
      <w:r>
        <w:tab/>
        <w:t>1.013e0</w:t>
      </w:r>
    </w:p>
    <w:p w14:paraId="71B8A3D2" w14:textId="77777777" w:rsidR="00B6534B" w:rsidRDefault="00B6534B" w:rsidP="00B6534B">
      <w:r>
        <w:t>262.9877</w:t>
      </w:r>
      <w:r>
        <w:tab/>
        <w:t>3.038e0</w:t>
      </w:r>
    </w:p>
    <w:p w14:paraId="5371A167" w14:textId="77777777" w:rsidR="00B6534B" w:rsidRDefault="00B6534B" w:rsidP="00B6534B">
      <w:r>
        <w:t>263.0601</w:t>
      </w:r>
      <w:r>
        <w:tab/>
        <w:t>2.025e0</w:t>
      </w:r>
    </w:p>
    <w:p w14:paraId="4949DED5" w14:textId="77777777" w:rsidR="00B6534B" w:rsidRDefault="00B6534B" w:rsidP="00B6534B">
      <w:r>
        <w:t>263.1005</w:t>
      </w:r>
      <w:r>
        <w:tab/>
        <w:t>2.025e0</w:t>
      </w:r>
    </w:p>
    <w:p w14:paraId="31F6793B" w14:textId="77777777" w:rsidR="00B6534B" w:rsidRDefault="00B6534B" w:rsidP="00B6534B">
      <w:r>
        <w:t>263.1454</w:t>
      </w:r>
      <w:r>
        <w:tab/>
        <w:t>2.025e0</w:t>
      </w:r>
    </w:p>
    <w:p w14:paraId="57959CD5" w14:textId="77777777" w:rsidR="00B6534B" w:rsidRDefault="00B6534B" w:rsidP="00B6534B">
      <w:r>
        <w:t>263.2112</w:t>
      </w:r>
      <w:r>
        <w:tab/>
        <w:t>1.013e0</w:t>
      </w:r>
    </w:p>
    <w:p w14:paraId="21AE6D66" w14:textId="77777777" w:rsidR="00B6534B" w:rsidRDefault="00B6534B" w:rsidP="00B6534B">
      <w:r>
        <w:t>263.2528</w:t>
      </w:r>
      <w:r>
        <w:tab/>
        <w:t>2.025e0</w:t>
      </w:r>
    </w:p>
    <w:p w14:paraId="3BA7A99D" w14:textId="77777777" w:rsidR="00B6534B" w:rsidRDefault="00B6534B" w:rsidP="00B6534B">
      <w:r>
        <w:t>263.2978</w:t>
      </w:r>
      <w:r>
        <w:tab/>
        <w:t>2.025e0</w:t>
      </w:r>
    </w:p>
    <w:p w14:paraId="2A22B16C" w14:textId="77777777" w:rsidR="00B6534B" w:rsidRDefault="00B6534B" w:rsidP="00B6534B">
      <w:r>
        <w:t>263.3339</w:t>
      </w:r>
      <w:r>
        <w:tab/>
        <w:t>2.025e0</w:t>
      </w:r>
    </w:p>
    <w:p w14:paraId="0FFD375B" w14:textId="77777777" w:rsidR="00B6534B" w:rsidRDefault="00B6534B" w:rsidP="00B6534B">
      <w:r>
        <w:t>263.3821</w:t>
      </w:r>
      <w:r>
        <w:tab/>
        <w:t>1.013e0</w:t>
      </w:r>
    </w:p>
    <w:p w14:paraId="00415D9A" w14:textId="77777777" w:rsidR="00B6534B" w:rsidRDefault="00B6534B" w:rsidP="00B6534B">
      <w:r>
        <w:t>263.4077</w:t>
      </w:r>
      <w:r>
        <w:tab/>
        <w:t>1.013e0</w:t>
      </w:r>
    </w:p>
    <w:p w14:paraId="66B0919E" w14:textId="77777777" w:rsidR="00B6534B" w:rsidRDefault="00B6534B" w:rsidP="00B6534B">
      <w:r>
        <w:t>263.4644</w:t>
      </w:r>
      <w:r>
        <w:tab/>
        <w:t>1.013e0</w:t>
      </w:r>
    </w:p>
    <w:p w14:paraId="1ECF4ED7" w14:textId="77777777" w:rsidR="00B6534B" w:rsidRDefault="00B6534B" w:rsidP="00B6534B">
      <w:r>
        <w:t>263.6554</w:t>
      </w:r>
      <w:r>
        <w:tab/>
        <w:t>3.038e0</w:t>
      </w:r>
    </w:p>
    <w:p w14:paraId="12105A50" w14:textId="77777777" w:rsidR="00B6534B" w:rsidRDefault="00B6534B" w:rsidP="00B6534B">
      <w:r>
        <w:t>263.6985</w:t>
      </w:r>
      <w:r>
        <w:tab/>
        <w:t>1.013e0</w:t>
      </w:r>
    </w:p>
    <w:p w14:paraId="18655820" w14:textId="77777777" w:rsidR="00B6534B" w:rsidRDefault="00B6534B" w:rsidP="00B6534B">
      <w:r>
        <w:t>263.7382</w:t>
      </w:r>
      <w:r>
        <w:tab/>
        <w:t>2.025e0</w:t>
      </w:r>
    </w:p>
    <w:p w14:paraId="02F28BC9" w14:textId="77777777" w:rsidR="00B6534B" w:rsidRDefault="00B6534B" w:rsidP="00B6534B">
      <w:r>
        <w:t>263.7665</w:t>
      </w:r>
      <w:r>
        <w:tab/>
        <w:t>3.038e0</w:t>
      </w:r>
    </w:p>
    <w:p w14:paraId="2DE94E6D" w14:textId="77777777" w:rsidR="00B6534B" w:rsidRDefault="00B6534B" w:rsidP="00B6534B">
      <w:r>
        <w:t>263.8270</w:t>
      </w:r>
      <w:r>
        <w:tab/>
        <w:t>1.013e0</w:t>
      </w:r>
    </w:p>
    <w:p w14:paraId="6A726C1C" w14:textId="77777777" w:rsidR="00B6534B" w:rsidRDefault="00B6534B" w:rsidP="00B6534B">
      <w:r>
        <w:t>263.8700</w:t>
      </w:r>
      <w:r>
        <w:tab/>
        <w:t>4.051e0</w:t>
      </w:r>
    </w:p>
    <w:p w14:paraId="42AA6E13" w14:textId="77777777" w:rsidR="00B6534B" w:rsidRDefault="00B6534B" w:rsidP="00B6534B">
      <w:r>
        <w:t>263.9299</w:t>
      </w:r>
      <w:r>
        <w:tab/>
        <w:t>1.013e0</w:t>
      </w:r>
    </w:p>
    <w:p w14:paraId="1F4DAB11" w14:textId="77777777" w:rsidR="00B6534B" w:rsidRDefault="00B6534B" w:rsidP="00B6534B">
      <w:r>
        <w:t>263.9518</w:t>
      </w:r>
      <w:r>
        <w:tab/>
        <w:t>1.013e0</w:t>
      </w:r>
    </w:p>
    <w:p w14:paraId="01A86EB1" w14:textId="77777777" w:rsidR="00B6534B" w:rsidRDefault="00B6534B" w:rsidP="00B6534B">
      <w:r>
        <w:t>263.9820</w:t>
      </w:r>
      <w:r>
        <w:tab/>
        <w:t>1.013e0</w:t>
      </w:r>
    </w:p>
    <w:p w14:paraId="35AB22AA" w14:textId="77777777" w:rsidR="00B6534B" w:rsidRDefault="00B6534B" w:rsidP="00B6534B">
      <w:r>
        <w:t>264.0045</w:t>
      </w:r>
      <w:r>
        <w:tab/>
        <w:t>1.013e0</w:t>
      </w:r>
    </w:p>
    <w:p w14:paraId="015DAD9A" w14:textId="77777777" w:rsidR="00B6534B" w:rsidRDefault="00B6534B" w:rsidP="00B6534B">
      <w:r>
        <w:t>264.0463</w:t>
      </w:r>
      <w:r>
        <w:tab/>
        <w:t>1.013e0</w:t>
      </w:r>
    </w:p>
    <w:p w14:paraId="01D9A3B9" w14:textId="77777777" w:rsidR="00B6534B" w:rsidRDefault="00B6534B" w:rsidP="00B6534B">
      <w:r>
        <w:t>264.0688</w:t>
      </w:r>
      <w:r>
        <w:tab/>
        <w:t>1.013e0</w:t>
      </w:r>
    </w:p>
    <w:p w14:paraId="156A9B38" w14:textId="77777777" w:rsidR="00B6534B" w:rsidRDefault="00B6534B" w:rsidP="00B6534B">
      <w:r>
        <w:t>264.1255</w:t>
      </w:r>
      <w:r>
        <w:tab/>
        <w:t>1.013e0</w:t>
      </w:r>
    </w:p>
    <w:p w14:paraId="35D17C5C" w14:textId="77777777" w:rsidR="00B6534B" w:rsidRDefault="00B6534B" w:rsidP="00B6534B">
      <w:r>
        <w:t>264.1586</w:t>
      </w:r>
      <w:r>
        <w:tab/>
        <w:t>2.025e0</w:t>
      </w:r>
    </w:p>
    <w:p w14:paraId="409CABC7" w14:textId="77777777" w:rsidR="00B6534B" w:rsidRDefault="00B6534B" w:rsidP="00B6534B">
      <w:r>
        <w:t>264.2017</w:t>
      </w:r>
      <w:r>
        <w:tab/>
        <w:t>1.013e0</w:t>
      </w:r>
    </w:p>
    <w:p w14:paraId="5576C510" w14:textId="77777777" w:rsidR="00B6534B" w:rsidRDefault="00B6534B" w:rsidP="00B6534B">
      <w:r>
        <w:t>264.2277</w:t>
      </w:r>
      <w:r>
        <w:tab/>
        <w:t>1.013e0</w:t>
      </w:r>
    </w:p>
    <w:p w14:paraId="4872D380" w14:textId="77777777" w:rsidR="00B6534B" w:rsidRDefault="00B6534B" w:rsidP="00B6534B">
      <w:r>
        <w:t>264.2986</w:t>
      </w:r>
      <w:r>
        <w:tab/>
        <w:t>3.038e0</w:t>
      </w:r>
    </w:p>
    <w:p w14:paraId="7828A36C" w14:textId="77777777" w:rsidR="00B6534B" w:rsidRDefault="00B6534B" w:rsidP="00B6534B">
      <w:r>
        <w:t>264.3976</w:t>
      </w:r>
      <w:r>
        <w:tab/>
        <w:t>1.013e0</w:t>
      </w:r>
    </w:p>
    <w:p w14:paraId="4A1262D7" w14:textId="77777777" w:rsidR="00B6534B" w:rsidRDefault="00B6534B" w:rsidP="00B6534B">
      <w:r>
        <w:t>264.4560</w:t>
      </w:r>
      <w:r>
        <w:tab/>
        <w:t>4.051e0</w:t>
      </w:r>
    </w:p>
    <w:p w14:paraId="3E66AEA4" w14:textId="77777777" w:rsidR="00B6534B" w:rsidRDefault="00B6534B" w:rsidP="00B6534B">
      <w:r>
        <w:t>264.5040</w:t>
      </w:r>
      <w:r>
        <w:tab/>
        <w:t>1.013e0</w:t>
      </w:r>
    </w:p>
    <w:p w14:paraId="0446AFEF" w14:textId="77777777" w:rsidR="00B6534B" w:rsidRDefault="00B6534B" w:rsidP="00B6534B">
      <w:r>
        <w:t>264.5342</w:t>
      </w:r>
      <w:r>
        <w:tab/>
        <w:t>1.013e0</w:t>
      </w:r>
    </w:p>
    <w:p w14:paraId="26D81BF3" w14:textId="77777777" w:rsidR="00B6534B" w:rsidRDefault="00B6534B" w:rsidP="00B6534B">
      <w:r>
        <w:t>264.5829</w:t>
      </w:r>
      <w:r>
        <w:tab/>
        <w:t>1.013e0</w:t>
      </w:r>
    </w:p>
    <w:p w14:paraId="4BB4EEA0" w14:textId="77777777" w:rsidR="00B6534B" w:rsidRDefault="00B6534B" w:rsidP="00B6534B">
      <w:r>
        <w:t>264.6184</w:t>
      </w:r>
      <w:r>
        <w:tab/>
        <w:t>3.038e0</w:t>
      </w:r>
    </w:p>
    <w:p w14:paraId="7733568D" w14:textId="77777777" w:rsidR="00B6534B" w:rsidRDefault="00B6534B" w:rsidP="00B6534B">
      <w:r>
        <w:t>264.6849</w:t>
      </w:r>
      <w:r>
        <w:tab/>
        <w:t>2.025e0</w:t>
      </w:r>
    </w:p>
    <w:p w14:paraId="078C44AE" w14:textId="77777777" w:rsidR="00B6534B" w:rsidRDefault="00B6534B" w:rsidP="00B6534B">
      <w:r>
        <w:t>264.7116</w:t>
      </w:r>
      <w:r>
        <w:tab/>
        <w:t>1.013e0</w:t>
      </w:r>
    </w:p>
    <w:p w14:paraId="2B337897" w14:textId="77777777" w:rsidR="00B6534B" w:rsidRDefault="00B6534B" w:rsidP="00B6534B">
      <w:r>
        <w:t>264.8252</w:t>
      </w:r>
      <w:r>
        <w:tab/>
        <w:t>5.063e0</w:t>
      </w:r>
    </w:p>
    <w:p w14:paraId="70A6073A" w14:textId="77777777" w:rsidR="00B6534B" w:rsidRDefault="00B6534B" w:rsidP="00B6534B">
      <w:r>
        <w:t>264.8795</w:t>
      </w:r>
      <w:r>
        <w:tab/>
        <w:t>2.025e0</w:t>
      </w:r>
    </w:p>
    <w:p w14:paraId="2C703C20" w14:textId="77777777" w:rsidR="00B6534B" w:rsidRDefault="00B6534B" w:rsidP="00B6534B">
      <w:r>
        <w:t>264.9580</w:t>
      </w:r>
      <w:r>
        <w:tab/>
        <w:t>2.444e0</w:t>
      </w:r>
    </w:p>
    <w:p w14:paraId="68BF5B6F" w14:textId="77777777" w:rsidR="00B6534B" w:rsidRDefault="00B6534B" w:rsidP="00B6534B">
      <w:r>
        <w:t>265.0027</w:t>
      </w:r>
      <w:r>
        <w:tab/>
        <w:t>1.013e0</w:t>
      </w:r>
    </w:p>
    <w:p w14:paraId="102399ED" w14:textId="77777777" w:rsidR="00B6534B" w:rsidRDefault="00B6534B" w:rsidP="00B6534B">
      <w:r>
        <w:t>265.0329</w:t>
      </w:r>
      <w:r>
        <w:tab/>
        <w:t>1.013e0</w:t>
      </w:r>
    </w:p>
    <w:p w14:paraId="40D4E274" w14:textId="77777777" w:rsidR="00B6534B" w:rsidRDefault="00B6534B" w:rsidP="00B6534B">
      <w:r>
        <w:t>265.0670</w:t>
      </w:r>
      <w:r>
        <w:tab/>
        <w:t>1.013e0</w:t>
      </w:r>
    </w:p>
    <w:p w14:paraId="42004F50" w14:textId="77777777" w:rsidR="00B6534B" w:rsidRDefault="00B6534B" w:rsidP="00B6534B">
      <w:r>
        <w:t>265.0892</w:t>
      </w:r>
      <w:r>
        <w:tab/>
        <w:t>1.013e0</w:t>
      </w:r>
    </w:p>
    <w:p w14:paraId="20EF7B5E" w14:textId="77777777" w:rsidR="00B6534B" w:rsidRDefault="00B6534B" w:rsidP="00B6534B">
      <w:r>
        <w:t>265.1518</w:t>
      </w:r>
      <w:r>
        <w:tab/>
        <w:t>3.038e0</w:t>
      </w:r>
    </w:p>
    <w:p w14:paraId="1E5C8DAE" w14:textId="77777777" w:rsidR="00B6534B" w:rsidRDefault="00B6534B" w:rsidP="00B6534B">
      <w:r>
        <w:t>265.1880</w:t>
      </w:r>
      <w:r>
        <w:tab/>
        <w:t>1.013e0</w:t>
      </w:r>
    </w:p>
    <w:p w14:paraId="5FB41F74" w14:textId="77777777" w:rsidR="00B6534B" w:rsidRDefault="00B6534B" w:rsidP="00B6534B">
      <w:r>
        <w:t>265.2457</w:t>
      </w:r>
      <w:r>
        <w:tab/>
        <w:t>3.038e0</w:t>
      </w:r>
    </w:p>
    <w:p w14:paraId="1C279DC7" w14:textId="77777777" w:rsidR="00B6534B" w:rsidRDefault="00B6534B" w:rsidP="00B6534B">
      <w:r>
        <w:t>265.3091</w:t>
      </w:r>
      <w:r>
        <w:tab/>
        <w:t>2.025e0</w:t>
      </w:r>
    </w:p>
    <w:p w14:paraId="36DC9FB4" w14:textId="77777777" w:rsidR="00B6534B" w:rsidRDefault="00B6534B" w:rsidP="00B6534B">
      <w:r>
        <w:t>265.3658</w:t>
      </w:r>
      <w:r>
        <w:tab/>
        <w:t>1.013e0</w:t>
      </w:r>
    </w:p>
    <w:p w14:paraId="48E79003" w14:textId="77777777" w:rsidR="00B6534B" w:rsidRDefault="00B6534B" w:rsidP="00B6534B">
      <w:r>
        <w:t>265.4106</w:t>
      </w:r>
      <w:r>
        <w:tab/>
        <w:t>2.025e0</w:t>
      </w:r>
    </w:p>
    <w:p w14:paraId="768C91D6" w14:textId="77777777" w:rsidR="00B6534B" w:rsidRDefault="00B6534B" w:rsidP="00B6534B">
      <w:r>
        <w:t>265.4682</w:t>
      </w:r>
      <w:r>
        <w:tab/>
        <w:t>1.013e0</w:t>
      </w:r>
    </w:p>
    <w:p w14:paraId="09C3BB47" w14:textId="77777777" w:rsidR="00B6534B" w:rsidRDefault="00B6534B" w:rsidP="00B6534B">
      <w:r>
        <w:t>265.5343</w:t>
      </w:r>
      <w:r>
        <w:tab/>
        <w:t>2.025e0</w:t>
      </w:r>
    </w:p>
    <w:p w14:paraId="34F44213" w14:textId="77777777" w:rsidR="00B6534B" w:rsidRDefault="00B6534B" w:rsidP="00B6534B">
      <w:r>
        <w:t>265.5643</w:t>
      </w:r>
      <w:r>
        <w:tab/>
        <w:t>1.013e0</w:t>
      </w:r>
    </w:p>
    <w:p w14:paraId="19979DFC" w14:textId="77777777" w:rsidR="00B6534B" w:rsidRDefault="00B6534B" w:rsidP="00B6534B">
      <w:r>
        <w:t>265.6132</w:t>
      </w:r>
      <w:r>
        <w:tab/>
        <w:t>3.038e0</w:t>
      </w:r>
    </w:p>
    <w:p w14:paraId="6894802C" w14:textId="77777777" w:rsidR="00B6534B" w:rsidRDefault="00B6534B" w:rsidP="00B6534B">
      <w:r>
        <w:t>265.6807</w:t>
      </w:r>
      <w:r>
        <w:tab/>
        <w:t>1.013e0</w:t>
      </w:r>
    </w:p>
    <w:p w14:paraId="2405F798" w14:textId="77777777" w:rsidR="00B6534B" w:rsidRDefault="00B6534B" w:rsidP="00B6534B">
      <w:r>
        <w:t>265.7576</w:t>
      </w:r>
      <w:r>
        <w:tab/>
        <w:t>2.025e0</w:t>
      </w:r>
    </w:p>
    <w:p w14:paraId="13F8535E" w14:textId="77777777" w:rsidR="00B6534B" w:rsidRDefault="00B6534B" w:rsidP="00B6534B">
      <w:r>
        <w:t>265.8177</w:t>
      </w:r>
      <w:r>
        <w:tab/>
        <w:t>3.065e0</w:t>
      </w:r>
    </w:p>
    <w:p w14:paraId="38A30C20" w14:textId="77777777" w:rsidR="00B6534B" w:rsidRDefault="00B6534B" w:rsidP="00B6534B">
      <w:r>
        <w:t>265.8680</w:t>
      </w:r>
      <w:r>
        <w:tab/>
        <w:t>1.013e0</w:t>
      </w:r>
    </w:p>
    <w:p w14:paraId="6214EC55" w14:textId="77777777" w:rsidR="00B6534B" w:rsidRDefault="00B6534B" w:rsidP="00B6534B">
      <w:r>
        <w:t>265.9193</w:t>
      </w:r>
      <w:r>
        <w:tab/>
        <w:t>3.038e0</w:t>
      </w:r>
    </w:p>
    <w:p w14:paraId="57BB685F" w14:textId="77777777" w:rsidR="00B6534B" w:rsidRDefault="00B6534B" w:rsidP="00B6534B">
      <w:r>
        <w:t>265.9473</w:t>
      </w:r>
      <w:r>
        <w:tab/>
        <w:t>2.025e0</w:t>
      </w:r>
    </w:p>
    <w:p w14:paraId="4B9FE924" w14:textId="77777777" w:rsidR="00B6534B" w:rsidRDefault="00B6534B" w:rsidP="00B6534B">
      <w:r>
        <w:t>266.0115</w:t>
      </w:r>
      <w:r>
        <w:tab/>
        <w:t>4.051e0</w:t>
      </w:r>
    </w:p>
    <w:p w14:paraId="50BFE1BE" w14:textId="77777777" w:rsidR="00B6534B" w:rsidRDefault="00B6534B" w:rsidP="00B6534B">
      <w:r>
        <w:t>266.0529</w:t>
      </w:r>
      <w:r>
        <w:tab/>
        <w:t>3.038e0</w:t>
      </w:r>
    </w:p>
    <w:p w14:paraId="6C4423CA" w14:textId="77777777" w:rsidR="00B6534B" w:rsidRDefault="00B6534B" w:rsidP="00B6534B">
      <w:r>
        <w:t>266.1028</w:t>
      </w:r>
      <w:r>
        <w:tab/>
        <w:t>3.038e0</w:t>
      </w:r>
    </w:p>
    <w:p w14:paraId="0D1E008F" w14:textId="77777777" w:rsidR="00B6534B" w:rsidRDefault="00B6534B" w:rsidP="00B6534B">
      <w:r>
        <w:t>266.1532</w:t>
      </w:r>
      <w:r>
        <w:tab/>
        <w:t>1.013e0</w:t>
      </w:r>
    </w:p>
    <w:p w14:paraId="5308314F" w14:textId="77777777" w:rsidR="00B6534B" w:rsidRDefault="00B6534B" w:rsidP="00B6534B">
      <w:r>
        <w:t>266.2011</w:t>
      </w:r>
      <w:r>
        <w:tab/>
        <w:t>2.025e0</w:t>
      </w:r>
    </w:p>
    <w:p w14:paraId="7C5888D9" w14:textId="77777777" w:rsidR="00B6534B" w:rsidRDefault="00B6534B" w:rsidP="00B6534B">
      <w:r>
        <w:t>266.2344</w:t>
      </w:r>
      <w:r>
        <w:tab/>
        <w:t>3.038e0</w:t>
      </w:r>
    </w:p>
    <w:p w14:paraId="6B86F546" w14:textId="77777777" w:rsidR="00B6534B" w:rsidRDefault="00B6534B" w:rsidP="00B6534B">
      <w:r>
        <w:t>266.3051</w:t>
      </w:r>
      <w:r>
        <w:tab/>
        <w:t>3.038e0</w:t>
      </w:r>
    </w:p>
    <w:p w14:paraId="337C75CB" w14:textId="77777777" w:rsidR="00B6534B" w:rsidRDefault="00B6534B" w:rsidP="00B6534B">
      <w:r>
        <w:t>266.4258</w:t>
      </w:r>
      <w:r>
        <w:tab/>
        <w:t>3.038e0</w:t>
      </w:r>
    </w:p>
    <w:p w14:paraId="48BFADDC" w14:textId="77777777" w:rsidR="00B6534B" w:rsidRDefault="00B6534B" w:rsidP="00B6534B">
      <w:r>
        <w:t>266.4951</w:t>
      </w:r>
      <w:r>
        <w:tab/>
        <w:t>3.038e0</w:t>
      </w:r>
    </w:p>
    <w:p w14:paraId="7C7DA4D7" w14:textId="77777777" w:rsidR="00B6534B" w:rsidRDefault="00B6534B" w:rsidP="00B6534B">
      <w:r>
        <w:t>266.5715</w:t>
      </w:r>
      <w:r>
        <w:tab/>
        <w:t>2.025e0</w:t>
      </w:r>
    </w:p>
    <w:p w14:paraId="7B29B6BA" w14:textId="77777777" w:rsidR="00B6534B" w:rsidRDefault="00B6534B" w:rsidP="00B6534B">
      <w:r>
        <w:t>266.6059</w:t>
      </w:r>
      <w:r>
        <w:tab/>
        <w:t>3.816e0</w:t>
      </w:r>
    </w:p>
    <w:p w14:paraId="0A53E9B2" w14:textId="77777777" w:rsidR="00B6534B" w:rsidRDefault="00B6534B" w:rsidP="00B6534B">
      <w:r>
        <w:t>266.7887</w:t>
      </w:r>
      <w:r>
        <w:tab/>
        <w:t>2.025e0</w:t>
      </w:r>
    </w:p>
    <w:p w14:paraId="50390956" w14:textId="77777777" w:rsidR="00B6534B" w:rsidRDefault="00B6534B" w:rsidP="00B6534B">
      <w:r>
        <w:t>266.8347</w:t>
      </w:r>
      <w:r>
        <w:tab/>
        <w:t>1.013e0</w:t>
      </w:r>
    </w:p>
    <w:p w14:paraId="37280082" w14:textId="77777777" w:rsidR="00B6534B" w:rsidRDefault="00B6534B" w:rsidP="00B6534B">
      <w:r>
        <w:t>266.8915</w:t>
      </w:r>
      <w:r>
        <w:tab/>
        <w:t>1.013e0</w:t>
      </w:r>
    </w:p>
    <w:p w14:paraId="14A85405" w14:textId="77777777" w:rsidR="00B6534B" w:rsidRDefault="00B6534B" w:rsidP="00B6534B">
      <w:r>
        <w:t>266.9183</w:t>
      </w:r>
      <w:r>
        <w:tab/>
        <w:t>2.025e0</w:t>
      </w:r>
    </w:p>
    <w:p w14:paraId="18AC00A9" w14:textId="77777777" w:rsidR="00B6534B" w:rsidRDefault="00B6534B" w:rsidP="00B6534B">
      <w:r>
        <w:t>266.9776</w:t>
      </w:r>
      <w:r>
        <w:tab/>
        <w:t>4.051e0</w:t>
      </w:r>
    </w:p>
    <w:p w14:paraId="19A219C1" w14:textId="77777777" w:rsidR="00B6534B" w:rsidRDefault="00B6534B" w:rsidP="00B6534B">
      <w:r>
        <w:t>267.0378</w:t>
      </w:r>
      <w:r>
        <w:tab/>
        <w:t>3.038e0</w:t>
      </w:r>
    </w:p>
    <w:p w14:paraId="7AC2CA17" w14:textId="77777777" w:rsidR="00B6534B" w:rsidRDefault="00B6534B" w:rsidP="00B6534B">
      <w:r>
        <w:t>267.1517</w:t>
      </w:r>
      <w:r>
        <w:tab/>
        <w:t>1.013e0</w:t>
      </w:r>
    </w:p>
    <w:p w14:paraId="1DCFD16A" w14:textId="77777777" w:rsidR="00B6534B" w:rsidRDefault="00B6534B" w:rsidP="00B6534B">
      <w:r>
        <w:t>267.1841</w:t>
      </w:r>
      <w:r>
        <w:tab/>
        <w:t>2.025e0</w:t>
      </w:r>
    </w:p>
    <w:p w14:paraId="48A18921" w14:textId="77777777" w:rsidR="00B6534B" w:rsidRDefault="00B6534B" w:rsidP="00B6534B">
      <w:r>
        <w:t>267.2400</w:t>
      </w:r>
      <w:r>
        <w:tab/>
        <w:t>2.025e0</w:t>
      </w:r>
    </w:p>
    <w:p w14:paraId="7816849C" w14:textId="77777777" w:rsidR="00B6534B" w:rsidRDefault="00B6534B" w:rsidP="00B6534B">
      <w:r>
        <w:t>267.3022</w:t>
      </w:r>
      <w:r>
        <w:tab/>
        <w:t>2.025e0</w:t>
      </w:r>
    </w:p>
    <w:p w14:paraId="12EA5BC5" w14:textId="77777777" w:rsidR="00B6534B" w:rsidRDefault="00B6534B" w:rsidP="00B6534B">
      <w:r>
        <w:t>267.4049</w:t>
      </w:r>
      <w:r>
        <w:tab/>
        <w:t>2.025e0</w:t>
      </w:r>
    </w:p>
    <w:p w14:paraId="43CF5B39" w14:textId="77777777" w:rsidR="00B6534B" w:rsidRDefault="00B6534B" w:rsidP="00B6534B">
      <w:r>
        <w:t>267.4924</w:t>
      </w:r>
      <w:r>
        <w:tab/>
        <w:t>3.021e0</w:t>
      </w:r>
    </w:p>
    <w:p w14:paraId="04EB7E90" w14:textId="77777777" w:rsidR="00B6534B" w:rsidRDefault="00B6534B" w:rsidP="00B6534B">
      <w:r>
        <w:t>267.5244</w:t>
      </w:r>
      <w:r>
        <w:tab/>
        <w:t>1.013e0</w:t>
      </w:r>
    </w:p>
    <w:p w14:paraId="59632085" w14:textId="77777777" w:rsidR="00B6534B" w:rsidRDefault="00B6534B" w:rsidP="00B6534B">
      <w:r>
        <w:t>267.5735</w:t>
      </w:r>
      <w:r>
        <w:tab/>
        <w:t>1.013e0</w:t>
      </w:r>
    </w:p>
    <w:p w14:paraId="4AE36FB9" w14:textId="77777777" w:rsidR="00B6534B" w:rsidRDefault="00B6534B" w:rsidP="00B6534B">
      <w:r>
        <w:t>267.6356</w:t>
      </w:r>
      <w:r>
        <w:tab/>
        <w:t>2.827e0</w:t>
      </w:r>
    </w:p>
    <w:p w14:paraId="1241EB25" w14:textId="77777777" w:rsidR="00B6534B" w:rsidRDefault="00B6534B" w:rsidP="00B6534B">
      <w:r>
        <w:t>267.6645</w:t>
      </w:r>
      <w:r>
        <w:tab/>
        <w:t>2.025e0</w:t>
      </w:r>
    </w:p>
    <w:p w14:paraId="05E6A33E" w14:textId="77777777" w:rsidR="00B6534B" w:rsidRDefault="00B6534B" w:rsidP="00B6534B">
      <w:r>
        <w:t>267.7472</w:t>
      </w:r>
      <w:r>
        <w:tab/>
        <w:t>1.013e0</w:t>
      </w:r>
    </w:p>
    <w:p w14:paraId="7C1128DC" w14:textId="77777777" w:rsidR="00B6534B" w:rsidRDefault="00B6534B" w:rsidP="00B6534B">
      <w:r>
        <w:t>267.7709</w:t>
      </w:r>
      <w:r>
        <w:tab/>
        <w:t>2.025e0</w:t>
      </w:r>
    </w:p>
    <w:p w14:paraId="395967A0" w14:textId="77777777" w:rsidR="00B6534B" w:rsidRDefault="00B6534B" w:rsidP="00B6534B">
      <w:r>
        <w:t>267.8083</w:t>
      </w:r>
      <w:r>
        <w:tab/>
        <w:t>1.013e0</w:t>
      </w:r>
    </w:p>
    <w:p w14:paraId="35E92796" w14:textId="77777777" w:rsidR="00B6534B" w:rsidRDefault="00B6534B" w:rsidP="00B6534B">
      <w:r>
        <w:t>267.8465</w:t>
      </w:r>
      <w:r>
        <w:tab/>
        <w:t>1.013e0</w:t>
      </w:r>
    </w:p>
    <w:p w14:paraId="4CA083C0" w14:textId="77777777" w:rsidR="00B6534B" w:rsidRDefault="00B6534B" w:rsidP="00B6534B">
      <w:r>
        <w:t>267.9148</w:t>
      </w:r>
      <w:r>
        <w:tab/>
        <w:t>4.659e0</w:t>
      </w:r>
    </w:p>
    <w:p w14:paraId="44EB49EC" w14:textId="77777777" w:rsidR="00B6534B" w:rsidRDefault="00B6534B" w:rsidP="00B6534B">
      <w:r>
        <w:t>267.9861</w:t>
      </w:r>
      <w:r>
        <w:tab/>
        <w:t>3.716e0</w:t>
      </w:r>
    </w:p>
    <w:p w14:paraId="117FAF2A" w14:textId="77777777" w:rsidR="00B6534B" w:rsidRDefault="00B6534B" w:rsidP="00B6534B">
      <w:r>
        <w:t>268.0157</w:t>
      </w:r>
      <w:r>
        <w:tab/>
        <w:t>4.051e0</w:t>
      </w:r>
    </w:p>
    <w:p w14:paraId="6A6F9C39" w14:textId="77777777" w:rsidR="00B6534B" w:rsidRDefault="00B6534B" w:rsidP="00B6534B">
      <w:r>
        <w:t>268.0589</w:t>
      </w:r>
      <w:r>
        <w:tab/>
        <w:t>1.013e0</w:t>
      </w:r>
    </w:p>
    <w:p w14:paraId="56C918DD" w14:textId="77777777" w:rsidR="00B6534B" w:rsidRDefault="00B6534B" w:rsidP="00B6534B">
      <w:r>
        <w:t>268.1080</w:t>
      </w:r>
      <w:r>
        <w:tab/>
        <w:t>1.013e0</w:t>
      </w:r>
    </w:p>
    <w:p w14:paraId="7BCBAE2C" w14:textId="77777777" w:rsidR="00B6534B" w:rsidRDefault="00B6534B" w:rsidP="00B6534B">
      <w:r>
        <w:t>268.1295</w:t>
      </w:r>
      <w:r>
        <w:tab/>
        <w:t>1.013e0</w:t>
      </w:r>
    </w:p>
    <w:p w14:paraId="4FE5D0A9" w14:textId="77777777" w:rsidR="00B6534B" w:rsidRDefault="00B6534B" w:rsidP="00B6534B">
      <w:r>
        <w:t>268.2418</w:t>
      </w:r>
      <w:r>
        <w:tab/>
        <w:t>1.013e0</w:t>
      </w:r>
    </w:p>
    <w:p w14:paraId="3E82B4D8" w14:textId="77777777" w:rsidR="00B6534B" w:rsidRDefault="00B6534B" w:rsidP="00B6534B">
      <w:r>
        <w:t>268.2863</w:t>
      </w:r>
      <w:r>
        <w:tab/>
        <w:t>1.013e0</w:t>
      </w:r>
    </w:p>
    <w:p w14:paraId="376086F4" w14:textId="77777777" w:rsidR="00B6534B" w:rsidRDefault="00B6534B" w:rsidP="00B6534B">
      <w:r>
        <w:t>268.3285</w:t>
      </w:r>
      <w:r>
        <w:tab/>
        <w:t>1.013e0</w:t>
      </w:r>
    </w:p>
    <w:p w14:paraId="0D26193B" w14:textId="77777777" w:rsidR="00B6534B" w:rsidRDefault="00B6534B" w:rsidP="00B6534B">
      <w:r>
        <w:t>268.3547</w:t>
      </w:r>
      <w:r>
        <w:tab/>
        <w:t>1.013e0</w:t>
      </w:r>
    </w:p>
    <w:p w14:paraId="09A2B711" w14:textId="77777777" w:rsidR="00B6534B" w:rsidRDefault="00B6534B" w:rsidP="00B6534B">
      <w:r>
        <w:t>268.4645</w:t>
      </w:r>
      <w:r>
        <w:tab/>
        <w:t>3.038e0</w:t>
      </w:r>
    </w:p>
    <w:p w14:paraId="4255B75B" w14:textId="77777777" w:rsidR="00B6534B" w:rsidRDefault="00B6534B" w:rsidP="00B6534B">
      <w:r>
        <w:t>268.5618</w:t>
      </w:r>
      <w:r>
        <w:tab/>
        <w:t>2.025e0</w:t>
      </w:r>
    </w:p>
    <w:p w14:paraId="6D67F007" w14:textId="77777777" w:rsidR="00B6534B" w:rsidRDefault="00B6534B" w:rsidP="00B6534B">
      <w:r>
        <w:t>268.7075</w:t>
      </w:r>
      <w:r>
        <w:tab/>
        <w:t>1.013e0</w:t>
      </w:r>
    </w:p>
    <w:p w14:paraId="477031CE" w14:textId="77777777" w:rsidR="00B6534B" w:rsidRDefault="00B6534B" w:rsidP="00B6534B">
      <w:r>
        <w:t>268.7378</w:t>
      </w:r>
      <w:r>
        <w:tab/>
        <w:t>1.013e0</w:t>
      </w:r>
    </w:p>
    <w:p w14:paraId="36339004" w14:textId="77777777" w:rsidR="00B6534B" w:rsidRDefault="00B6534B" w:rsidP="00B6534B">
      <w:r>
        <w:t>268.7849</w:t>
      </w:r>
      <w:r>
        <w:tab/>
        <w:t>3.038e0</w:t>
      </w:r>
    </w:p>
    <w:p w14:paraId="7328BDAB" w14:textId="77777777" w:rsidR="00B6534B" w:rsidRDefault="00B6534B" w:rsidP="00B6534B">
      <w:r>
        <w:t>268.8193</w:t>
      </w:r>
      <w:r>
        <w:tab/>
        <w:t>2.025e0</w:t>
      </w:r>
    </w:p>
    <w:p w14:paraId="7D014F9D" w14:textId="77777777" w:rsidR="00B6534B" w:rsidRDefault="00B6534B" w:rsidP="00B6534B">
      <w:r>
        <w:t>268.9312</w:t>
      </w:r>
      <w:r>
        <w:tab/>
        <w:t>1.013e0</w:t>
      </w:r>
    </w:p>
    <w:p w14:paraId="36583C09" w14:textId="77777777" w:rsidR="00B6534B" w:rsidRDefault="00B6534B" w:rsidP="00B6534B">
      <w:r>
        <w:t>268.9924</w:t>
      </w:r>
      <w:r>
        <w:tab/>
        <w:t>9.114e0</w:t>
      </w:r>
    </w:p>
    <w:p w14:paraId="720404CD" w14:textId="77777777" w:rsidR="00B6534B" w:rsidRDefault="00B6534B" w:rsidP="00B6534B">
      <w:r>
        <w:t>269.0526</w:t>
      </w:r>
      <w:r>
        <w:tab/>
        <w:t>1.013e0</w:t>
      </w:r>
    </w:p>
    <w:p w14:paraId="1F391D04" w14:textId="77777777" w:rsidR="00B6534B" w:rsidRDefault="00B6534B" w:rsidP="00B6534B">
      <w:r>
        <w:t>269.1220</w:t>
      </w:r>
      <w:r>
        <w:tab/>
        <w:t>2.025e0</w:t>
      </w:r>
    </w:p>
    <w:p w14:paraId="6D1AF5B2" w14:textId="77777777" w:rsidR="00B6534B" w:rsidRDefault="00B6534B" w:rsidP="00B6534B">
      <w:r>
        <w:t>269.1724</w:t>
      </w:r>
      <w:r>
        <w:tab/>
        <w:t>4.051e0</w:t>
      </w:r>
    </w:p>
    <w:p w14:paraId="3E50A64D" w14:textId="77777777" w:rsidR="00B6534B" w:rsidRDefault="00B6534B" w:rsidP="00B6534B">
      <w:r>
        <w:t>269.2033</w:t>
      </w:r>
      <w:r>
        <w:tab/>
        <w:t>1.767e0</w:t>
      </w:r>
    </w:p>
    <w:p w14:paraId="37089C88" w14:textId="77777777" w:rsidR="00B6534B" w:rsidRDefault="00B6534B" w:rsidP="00B6534B">
      <w:r>
        <w:t>269.3000</w:t>
      </w:r>
      <w:r>
        <w:tab/>
        <w:t>1.013e0</w:t>
      </w:r>
    </w:p>
    <w:p w14:paraId="6069EEF6" w14:textId="77777777" w:rsidR="00B6534B" w:rsidRDefault="00B6534B" w:rsidP="00B6534B">
      <w:r>
        <w:t>269.3714</w:t>
      </w:r>
      <w:r>
        <w:tab/>
        <w:t>2.025e0</w:t>
      </w:r>
    </w:p>
    <w:p w14:paraId="5B01403D" w14:textId="77777777" w:rsidR="00B6534B" w:rsidRDefault="00B6534B" w:rsidP="00B6534B">
      <w:r>
        <w:t>269.4011</w:t>
      </w:r>
      <w:r>
        <w:tab/>
        <w:t>2.025e0</w:t>
      </w:r>
    </w:p>
    <w:p w14:paraId="5A0A3B13" w14:textId="77777777" w:rsidR="00B6534B" w:rsidRDefault="00B6534B" w:rsidP="00B6534B">
      <w:r>
        <w:t>269.4398</w:t>
      </w:r>
      <w:r>
        <w:tab/>
        <w:t>1.013e0</w:t>
      </w:r>
    </w:p>
    <w:p w14:paraId="55893CB7" w14:textId="77777777" w:rsidR="00B6534B" w:rsidRDefault="00B6534B" w:rsidP="00B6534B">
      <w:r>
        <w:t>269.4909</w:t>
      </w:r>
      <w:r>
        <w:tab/>
        <w:t>2.025e0</w:t>
      </w:r>
    </w:p>
    <w:p w14:paraId="0CEB1924" w14:textId="77777777" w:rsidR="00B6534B" w:rsidRDefault="00B6534B" w:rsidP="00B6534B">
      <w:r>
        <w:t>269.5879</w:t>
      </w:r>
      <w:r>
        <w:tab/>
        <w:t>2.025e0</w:t>
      </w:r>
    </w:p>
    <w:p w14:paraId="323039B2" w14:textId="77777777" w:rsidR="00B6534B" w:rsidRDefault="00B6534B" w:rsidP="00B6534B">
      <w:r>
        <w:t>269.6335</w:t>
      </w:r>
      <w:r>
        <w:tab/>
        <w:t>2.025e0</w:t>
      </w:r>
    </w:p>
    <w:p w14:paraId="7F221D4E" w14:textId="77777777" w:rsidR="00B6534B" w:rsidRDefault="00B6534B" w:rsidP="00B6534B">
      <w:r>
        <w:t>269.6638</w:t>
      </w:r>
      <w:r>
        <w:tab/>
        <w:t>1.013e0</w:t>
      </w:r>
    </w:p>
    <w:p w14:paraId="5ACB29A7" w14:textId="77777777" w:rsidR="00B6534B" w:rsidRDefault="00B6534B" w:rsidP="00B6534B">
      <w:r>
        <w:t>269.7971</w:t>
      </w:r>
      <w:r>
        <w:tab/>
        <w:t>1.013e0</w:t>
      </w:r>
    </w:p>
    <w:p w14:paraId="3F09D04C" w14:textId="77777777" w:rsidR="00B6534B" w:rsidRDefault="00B6534B" w:rsidP="00B6534B">
      <w:r>
        <w:t>269.9106</w:t>
      </w:r>
      <w:r>
        <w:tab/>
        <w:t>2.025e0</w:t>
      </w:r>
    </w:p>
    <w:p w14:paraId="7688CB46" w14:textId="77777777" w:rsidR="00B6534B" w:rsidRDefault="00B6534B" w:rsidP="00B6534B">
      <w:r>
        <w:t>269.9409</w:t>
      </w:r>
      <w:r>
        <w:tab/>
        <w:t>1.013e0</w:t>
      </w:r>
    </w:p>
    <w:p w14:paraId="78EB2A32" w14:textId="77777777" w:rsidR="00B6534B" w:rsidRDefault="00B6534B" w:rsidP="00B6534B">
      <w:r>
        <w:t>270.0093</w:t>
      </w:r>
      <w:r>
        <w:tab/>
        <w:t>3.038e0</w:t>
      </w:r>
    </w:p>
    <w:p w14:paraId="70BEC469" w14:textId="77777777" w:rsidR="00B6534B" w:rsidRDefault="00B6534B" w:rsidP="00B6534B">
      <w:r>
        <w:t>270.0550</w:t>
      </w:r>
      <w:r>
        <w:tab/>
        <w:t>2.025e0</w:t>
      </w:r>
    </w:p>
    <w:p w14:paraId="6181E0E9" w14:textId="77777777" w:rsidR="00B6534B" w:rsidRDefault="00B6534B" w:rsidP="00B6534B">
      <w:r>
        <w:t>270.1200</w:t>
      </w:r>
      <w:r>
        <w:tab/>
        <w:t>3.038e0</w:t>
      </w:r>
    </w:p>
    <w:p w14:paraId="4E9E32B8" w14:textId="77777777" w:rsidR="00B6534B" w:rsidRDefault="00B6534B" w:rsidP="00B6534B">
      <w:r>
        <w:t>270.1612</w:t>
      </w:r>
      <w:r>
        <w:tab/>
        <w:t>1.013e0</w:t>
      </w:r>
    </w:p>
    <w:p w14:paraId="260CA226" w14:textId="77777777" w:rsidR="00B6534B" w:rsidRDefault="00B6534B" w:rsidP="00B6534B">
      <w:r>
        <w:t>270.2136</w:t>
      </w:r>
      <w:r>
        <w:tab/>
        <w:t>3.038e0</w:t>
      </w:r>
    </w:p>
    <w:p w14:paraId="4DB55575" w14:textId="77777777" w:rsidR="00B6534B" w:rsidRDefault="00B6534B" w:rsidP="00B6534B">
      <w:r>
        <w:t>270.2636</w:t>
      </w:r>
      <w:r>
        <w:tab/>
        <w:t>2.025e0</w:t>
      </w:r>
    </w:p>
    <w:p w14:paraId="409C588C" w14:textId="77777777" w:rsidR="00B6534B" w:rsidRDefault="00B6534B" w:rsidP="00B6534B">
      <w:r>
        <w:t>270.3350</w:t>
      </w:r>
      <w:r>
        <w:tab/>
        <w:t>3.038e0</w:t>
      </w:r>
    </w:p>
    <w:p w14:paraId="48FDD40B" w14:textId="77777777" w:rsidR="00B6534B" w:rsidRDefault="00B6534B" w:rsidP="00B6534B">
      <w:r>
        <w:t>270.4632</w:t>
      </w:r>
      <w:r>
        <w:tab/>
        <w:t>2.025e0</w:t>
      </w:r>
    </w:p>
    <w:p w14:paraId="4CBC7406" w14:textId="77777777" w:rsidR="00B6534B" w:rsidRDefault="00B6534B" w:rsidP="00B6534B">
      <w:r>
        <w:t>270.5245</w:t>
      </w:r>
      <w:r>
        <w:tab/>
        <w:t>2.025e0</w:t>
      </w:r>
    </w:p>
    <w:p w14:paraId="74BBF5B3" w14:textId="77777777" w:rsidR="00B6534B" w:rsidRDefault="00B6534B" w:rsidP="00B6534B">
      <w:r>
        <w:t>270.5535</w:t>
      </w:r>
      <w:r>
        <w:tab/>
        <w:t>3.038e0</w:t>
      </w:r>
    </w:p>
    <w:p w14:paraId="69CDC6F7" w14:textId="77777777" w:rsidR="00B6534B" w:rsidRDefault="00B6534B" w:rsidP="00B6534B">
      <w:r>
        <w:t>270.6132</w:t>
      </w:r>
      <w:r>
        <w:tab/>
        <w:t>3.038e0</w:t>
      </w:r>
    </w:p>
    <w:p w14:paraId="1656E426" w14:textId="77777777" w:rsidR="00B6534B" w:rsidRDefault="00B6534B" w:rsidP="00B6534B">
      <w:r>
        <w:t>270.6665</w:t>
      </w:r>
      <w:r>
        <w:tab/>
        <w:t>1.013e0</w:t>
      </w:r>
    </w:p>
    <w:p w14:paraId="1E7B474B" w14:textId="77777777" w:rsidR="00B6534B" w:rsidRDefault="00B6534B" w:rsidP="00B6534B">
      <w:r>
        <w:t>270.7423</w:t>
      </w:r>
      <w:r>
        <w:tab/>
        <w:t>1.013e0</w:t>
      </w:r>
    </w:p>
    <w:p w14:paraId="7A6AD8A4" w14:textId="77777777" w:rsidR="00B6534B" w:rsidRDefault="00B6534B" w:rsidP="00B6534B">
      <w:r>
        <w:t>270.7848</w:t>
      </w:r>
      <w:r>
        <w:tab/>
        <w:t>2.025e0</w:t>
      </w:r>
    </w:p>
    <w:p w14:paraId="700607F5" w14:textId="77777777" w:rsidR="00B6534B" w:rsidRDefault="00B6534B" w:rsidP="00B6534B">
      <w:r>
        <w:t>270.8528</w:t>
      </w:r>
      <w:r>
        <w:tab/>
        <w:t>2.025e0</w:t>
      </w:r>
    </w:p>
    <w:p w14:paraId="326C2FED" w14:textId="77777777" w:rsidR="00B6534B" w:rsidRDefault="00B6534B" w:rsidP="00B6534B">
      <w:r>
        <w:t>270.8853</w:t>
      </w:r>
      <w:r>
        <w:tab/>
        <w:t>2.025e0</w:t>
      </w:r>
    </w:p>
    <w:p w14:paraId="7B775C8E" w14:textId="77777777" w:rsidR="00B6534B" w:rsidRDefault="00B6534B" w:rsidP="00B6534B">
      <w:r>
        <w:t>270.9426</w:t>
      </w:r>
      <w:r>
        <w:tab/>
        <w:t>4.051e0</w:t>
      </w:r>
    </w:p>
    <w:p w14:paraId="2D269C0A" w14:textId="77777777" w:rsidR="00B6534B" w:rsidRDefault="00B6534B" w:rsidP="00B6534B">
      <w:r>
        <w:t>270.9925</w:t>
      </w:r>
      <w:r>
        <w:tab/>
        <w:t>2.025e0</w:t>
      </w:r>
    </w:p>
    <w:p w14:paraId="3D3CE734" w14:textId="77777777" w:rsidR="00B6534B" w:rsidRDefault="00B6534B" w:rsidP="00B6534B">
      <w:r>
        <w:t>271.0255</w:t>
      </w:r>
      <w:r>
        <w:tab/>
        <w:t>3.038e0</w:t>
      </w:r>
    </w:p>
    <w:p w14:paraId="647E78E0" w14:textId="77777777" w:rsidR="00B6534B" w:rsidRDefault="00B6534B" w:rsidP="00B6534B">
      <w:r>
        <w:t>271.0844</w:t>
      </w:r>
      <w:r>
        <w:tab/>
        <w:t>2.025e0</w:t>
      </w:r>
    </w:p>
    <w:p w14:paraId="62F0120C" w14:textId="77777777" w:rsidR="00B6534B" w:rsidRDefault="00B6534B" w:rsidP="00B6534B">
      <w:r>
        <w:t>271.1364</w:t>
      </w:r>
      <w:r>
        <w:tab/>
        <w:t>2.025e0</w:t>
      </w:r>
    </w:p>
    <w:p w14:paraId="2EF14D0C" w14:textId="77777777" w:rsidR="00B6534B" w:rsidRDefault="00B6534B" w:rsidP="00B6534B">
      <w:r>
        <w:t>271.2057</w:t>
      </w:r>
      <w:r>
        <w:tab/>
        <w:t>1.013e0</w:t>
      </w:r>
    </w:p>
    <w:p w14:paraId="7A259468" w14:textId="77777777" w:rsidR="00B6534B" w:rsidRDefault="00B6534B" w:rsidP="00B6534B">
      <w:r>
        <w:t>271.2289</w:t>
      </w:r>
      <w:r>
        <w:tab/>
        <w:t>2.025e0</w:t>
      </w:r>
    </w:p>
    <w:p w14:paraId="0EBB4BD3" w14:textId="77777777" w:rsidR="00B6534B" w:rsidRDefault="00B6534B" w:rsidP="00B6534B">
      <w:r>
        <w:t>271.2573</w:t>
      </w:r>
      <w:r>
        <w:tab/>
        <w:t>1.013e0</w:t>
      </w:r>
    </w:p>
    <w:p w14:paraId="4258A2D0" w14:textId="77777777" w:rsidR="00B6534B" w:rsidRDefault="00B6534B" w:rsidP="00B6534B">
      <w:r>
        <w:t>271.3810</w:t>
      </w:r>
      <w:r>
        <w:tab/>
        <w:t>1.013e0</w:t>
      </w:r>
    </w:p>
    <w:p w14:paraId="5D6AD223" w14:textId="77777777" w:rsidR="00B6534B" w:rsidRDefault="00B6534B" w:rsidP="00B6534B">
      <w:r>
        <w:t>271.4841</w:t>
      </w:r>
      <w:r>
        <w:tab/>
        <w:t>1.013e0</w:t>
      </w:r>
    </w:p>
    <w:p w14:paraId="660C7AFA" w14:textId="77777777" w:rsidR="00B6534B" w:rsidRDefault="00B6534B" w:rsidP="00B6534B">
      <w:r>
        <w:t>271.5784</w:t>
      </w:r>
      <w:r>
        <w:tab/>
        <w:t>2.025e0</w:t>
      </w:r>
    </w:p>
    <w:p w14:paraId="07D6C91A" w14:textId="77777777" w:rsidR="00B6534B" w:rsidRDefault="00B6534B" w:rsidP="00B6534B">
      <w:r>
        <w:t>271.6452</w:t>
      </w:r>
      <w:r>
        <w:tab/>
        <w:t>2.025e0</w:t>
      </w:r>
    </w:p>
    <w:p w14:paraId="55ED9CB9" w14:textId="77777777" w:rsidR="00B6534B" w:rsidRDefault="00B6534B" w:rsidP="00B6534B">
      <w:r>
        <w:t>271.7215</w:t>
      </w:r>
      <w:r>
        <w:tab/>
        <w:t>1.013e0</w:t>
      </w:r>
    </w:p>
    <w:p w14:paraId="17A23A7A" w14:textId="77777777" w:rsidR="00B6534B" w:rsidRDefault="00B6534B" w:rsidP="00B6534B">
      <w:r>
        <w:t>271.7610</w:t>
      </w:r>
      <w:r>
        <w:tab/>
        <w:t>1.013e0</w:t>
      </w:r>
    </w:p>
    <w:p w14:paraId="45AA28EC" w14:textId="77777777" w:rsidR="00B6534B" w:rsidRDefault="00B6534B" w:rsidP="00B6534B">
      <w:r>
        <w:t>271.8131</w:t>
      </w:r>
      <w:r>
        <w:tab/>
        <w:t>2.025e0</w:t>
      </w:r>
    </w:p>
    <w:p w14:paraId="2BF0ADF8" w14:textId="77777777" w:rsidR="00B6534B" w:rsidRDefault="00B6534B" w:rsidP="00B6534B">
      <w:r>
        <w:t>271.8485</w:t>
      </w:r>
      <w:r>
        <w:tab/>
        <w:t>2.025e0</w:t>
      </w:r>
    </w:p>
    <w:p w14:paraId="4B4EBA77" w14:textId="77777777" w:rsidR="00B6534B" w:rsidRDefault="00B6534B" w:rsidP="00B6534B">
      <w:r>
        <w:t>271.8867</w:t>
      </w:r>
      <w:r>
        <w:tab/>
        <w:t>1.013e0</w:t>
      </w:r>
    </w:p>
    <w:p w14:paraId="265449FD" w14:textId="77777777" w:rsidR="00B6534B" w:rsidRDefault="00B6534B" w:rsidP="00B6534B">
      <w:r>
        <w:t>271.9360</w:t>
      </w:r>
      <w:r>
        <w:tab/>
        <w:t>2.025e0</w:t>
      </w:r>
    </w:p>
    <w:p w14:paraId="0AA731D3" w14:textId="77777777" w:rsidR="00B6534B" w:rsidRDefault="00B6534B" w:rsidP="00B6534B">
      <w:r>
        <w:t>271.9786</w:t>
      </w:r>
      <w:r>
        <w:tab/>
        <w:t>5.139e0</w:t>
      </w:r>
    </w:p>
    <w:p w14:paraId="4B2F26FF" w14:textId="77777777" w:rsidR="00B6534B" w:rsidRDefault="00B6534B" w:rsidP="00B6534B">
      <w:r>
        <w:t>272.0056</w:t>
      </w:r>
      <w:r>
        <w:tab/>
        <w:t>5.646e0</w:t>
      </w:r>
    </w:p>
    <w:p w14:paraId="6AF7D914" w14:textId="77777777" w:rsidR="00B6534B" w:rsidRDefault="00B6534B" w:rsidP="00B6534B">
      <w:r>
        <w:t>272.0455</w:t>
      </w:r>
      <w:r>
        <w:tab/>
        <w:t>2.025e0</w:t>
      </w:r>
    </w:p>
    <w:p w14:paraId="414FC94E" w14:textId="77777777" w:rsidR="00B6534B" w:rsidRDefault="00B6534B" w:rsidP="00B6534B">
      <w:r>
        <w:t>272.0882</w:t>
      </w:r>
      <w:r>
        <w:tab/>
        <w:t>1.013e0</w:t>
      </w:r>
    </w:p>
    <w:p w14:paraId="2CEA84B0" w14:textId="77777777" w:rsidR="00B6534B" w:rsidRDefault="00B6534B" w:rsidP="00B6534B">
      <w:r>
        <w:t>272.1295</w:t>
      </w:r>
      <w:r>
        <w:tab/>
        <w:t>1.013e0</w:t>
      </w:r>
    </w:p>
    <w:p w14:paraId="3BF11520" w14:textId="77777777" w:rsidR="00B6534B" w:rsidRDefault="00B6534B" w:rsidP="00B6534B">
      <w:r>
        <w:t>272.2213</w:t>
      </w:r>
      <w:r>
        <w:tab/>
        <w:t>1.013e0</w:t>
      </w:r>
    </w:p>
    <w:p w14:paraId="2AC44784" w14:textId="77777777" w:rsidR="00B6534B" w:rsidRDefault="00B6534B" w:rsidP="00B6534B">
      <w:r>
        <w:t>272.2949</w:t>
      </w:r>
      <w:r>
        <w:tab/>
        <w:t>1.013e0</w:t>
      </w:r>
    </w:p>
    <w:p w14:paraId="46F85317" w14:textId="77777777" w:rsidR="00B6534B" w:rsidRDefault="00B6534B" w:rsidP="00B6534B">
      <w:r>
        <w:t>272.3432</w:t>
      </w:r>
      <w:r>
        <w:tab/>
        <w:t>1.013e0</w:t>
      </w:r>
    </w:p>
    <w:p w14:paraId="3F9885C7" w14:textId="77777777" w:rsidR="00B6534B" w:rsidRDefault="00B6534B" w:rsidP="00B6534B">
      <w:r>
        <w:t>272.3828</w:t>
      </w:r>
      <w:r>
        <w:tab/>
        <w:t>1.013e0</w:t>
      </w:r>
    </w:p>
    <w:p w14:paraId="5950F6C3" w14:textId="77777777" w:rsidR="00B6534B" w:rsidRDefault="00B6534B" w:rsidP="00B6534B">
      <w:r>
        <w:t>272.4862</w:t>
      </w:r>
      <w:r>
        <w:tab/>
        <w:t>3.038e0</w:t>
      </w:r>
    </w:p>
    <w:p w14:paraId="12177E05" w14:textId="77777777" w:rsidR="00B6534B" w:rsidRDefault="00B6534B" w:rsidP="00B6534B">
      <w:r>
        <w:t>272.5588</w:t>
      </w:r>
      <w:r>
        <w:tab/>
        <w:t>1.013e0</w:t>
      </w:r>
    </w:p>
    <w:p w14:paraId="2A4A3DDD" w14:textId="77777777" w:rsidR="00B6534B" w:rsidRDefault="00B6534B" w:rsidP="00B6534B">
      <w:r>
        <w:t>272.6153</w:t>
      </w:r>
      <w:r>
        <w:tab/>
        <w:t>5.063e0</w:t>
      </w:r>
    </w:p>
    <w:p w14:paraId="7D341C07" w14:textId="77777777" w:rsidR="00B6534B" w:rsidRDefault="00B6534B" w:rsidP="00B6534B">
      <w:r>
        <w:t>272.6779</w:t>
      </w:r>
      <w:r>
        <w:tab/>
        <w:t>1.013e0</w:t>
      </w:r>
    </w:p>
    <w:p w14:paraId="53242317" w14:textId="77777777" w:rsidR="00B6534B" w:rsidRDefault="00B6534B" w:rsidP="00B6534B">
      <w:r>
        <w:t>272.7113</w:t>
      </w:r>
      <w:r>
        <w:tab/>
        <w:t>3.038e0</w:t>
      </w:r>
    </w:p>
    <w:p w14:paraId="2C630E96" w14:textId="77777777" w:rsidR="00B6534B" w:rsidRDefault="00B6534B" w:rsidP="00B6534B">
      <w:r>
        <w:t>272.7655</w:t>
      </w:r>
      <w:r>
        <w:tab/>
        <w:t>1.013e0</w:t>
      </w:r>
    </w:p>
    <w:p w14:paraId="6F33532D" w14:textId="77777777" w:rsidR="00B6534B" w:rsidRDefault="00B6534B" w:rsidP="00B6534B">
      <w:r>
        <w:t>272.8568</w:t>
      </w:r>
      <w:r>
        <w:tab/>
        <w:t>1.013e0</w:t>
      </w:r>
    </w:p>
    <w:p w14:paraId="1F0AD884" w14:textId="77777777" w:rsidR="00B6534B" w:rsidRDefault="00B6534B" w:rsidP="00B6534B">
      <w:r>
        <w:t>272.9311</w:t>
      </w:r>
      <w:r>
        <w:tab/>
        <w:t>2.025e0</w:t>
      </w:r>
    </w:p>
    <w:p w14:paraId="7E20FA78" w14:textId="77777777" w:rsidR="00B6534B" w:rsidRDefault="00B6534B" w:rsidP="00B6534B">
      <w:r>
        <w:t>273.0185</w:t>
      </w:r>
      <w:r>
        <w:tab/>
        <w:t>4.051e0</w:t>
      </w:r>
    </w:p>
    <w:p w14:paraId="5235C87A" w14:textId="77777777" w:rsidR="00B6534B" w:rsidRDefault="00B6534B" w:rsidP="00B6534B">
      <w:r>
        <w:t>273.0626</w:t>
      </w:r>
      <w:r>
        <w:tab/>
        <w:t>2.025e0</w:t>
      </w:r>
    </w:p>
    <w:p w14:paraId="7458C5F6" w14:textId="77777777" w:rsidR="00B6534B" w:rsidRDefault="00B6534B" w:rsidP="00B6534B">
      <w:r>
        <w:t>273.1118</w:t>
      </w:r>
      <w:r>
        <w:tab/>
        <w:t>1.013e0</w:t>
      </w:r>
    </w:p>
    <w:p w14:paraId="0CAF5FD0" w14:textId="77777777" w:rsidR="00B6534B" w:rsidRDefault="00B6534B" w:rsidP="00B6534B">
      <w:r>
        <w:t>273.1715</w:t>
      </w:r>
      <w:r>
        <w:tab/>
        <w:t>4.051e0</w:t>
      </w:r>
    </w:p>
    <w:p w14:paraId="3EFB6257" w14:textId="77777777" w:rsidR="00B6534B" w:rsidRDefault="00B6534B" w:rsidP="00B6534B">
      <w:r>
        <w:t>273.2485</w:t>
      </w:r>
      <w:r>
        <w:tab/>
        <w:t>3.038e0</w:t>
      </w:r>
    </w:p>
    <w:p w14:paraId="4CF86AC9" w14:textId="77777777" w:rsidR="00B6534B" w:rsidRDefault="00B6534B" w:rsidP="00B6534B">
      <w:r>
        <w:t>273.3309</w:t>
      </w:r>
      <w:r>
        <w:tab/>
        <w:t>1.013e0</w:t>
      </w:r>
    </w:p>
    <w:p w14:paraId="71259049" w14:textId="77777777" w:rsidR="00B6534B" w:rsidRDefault="00B6534B" w:rsidP="00B6534B">
      <w:r>
        <w:t>273.3896</w:t>
      </w:r>
      <w:r>
        <w:tab/>
        <w:t>4.051e0</w:t>
      </w:r>
    </w:p>
    <w:p w14:paraId="491D369B" w14:textId="77777777" w:rsidR="00B6534B" w:rsidRDefault="00B6534B" w:rsidP="00B6534B">
      <w:r>
        <w:t>273.4812</w:t>
      </w:r>
      <w:r>
        <w:tab/>
        <w:t>1.013e0</w:t>
      </w:r>
    </w:p>
    <w:p w14:paraId="00C4BC58" w14:textId="77777777" w:rsidR="00B6534B" w:rsidRDefault="00B6534B" w:rsidP="00B6534B">
      <w:r>
        <w:t>273.5666</w:t>
      </w:r>
      <w:r>
        <w:tab/>
        <w:t>2.025e0</w:t>
      </w:r>
    </w:p>
    <w:p w14:paraId="167A1BE4" w14:textId="77777777" w:rsidR="00B6534B" w:rsidRDefault="00B6534B" w:rsidP="00B6534B">
      <w:r>
        <w:t>273.6216</w:t>
      </w:r>
      <w:r>
        <w:tab/>
        <w:t>1.013e0</w:t>
      </w:r>
    </w:p>
    <w:p w14:paraId="658CBBD7" w14:textId="77777777" w:rsidR="00B6534B" w:rsidRDefault="00B6534B" w:rsidP="00B6534B">
      <w:r>
        <w:t>273.6641</w:t>
      </w:r>
      <w:r>
        <w:tab/>
        <w:t>2.025e0</w:t>
      </w:r>
    </w:p>
    <w:p w14:paraId="630F0D6B" w14:textId="77777777" w:rsidR="00B6534B" w:rsidRDefault="00B6534B" w:rsidP="00B6534B">
      <w:r>
        <w:t>273.7478</w:t>
      </w:r>
      <w:r>
        <w:tab/>
        <w:t>2.025e0</w:t>
      </w:r>
    </w:p>
    <w:p w14:paraId="5382B004" w14:textId="77777777" w:rsidR="00B6534B" w:rsidRDefault="00B6534B" w:rsidP="00B6534B">
      <w:r>
        <w:t>273.7911</w:t>
      </w:r>
      <w:r>
        <w:tab/>
        <w:t>3.038e0</w:t>
      </w:r>
    </w:p>
    <w:p w14:paraId="57A763BE" w14:textId="77777777" w:rsidR="00B6534B" w:rsidRDefault="00B6534B" w:rsidP="00B6534B">
      <w:r>
        <w:t>273.8806</w:t>
      </w:r>
      <w:r>
        <w:tab/>
        <w:t>4.051e0</w:t>
      </w:r>
    </w:p>
    <w:p w14:paraId="4BAA4524" w14:textId="77777777" w:rsidR="00B6534B" w:rsidRDefault="00B6534B" w:rsidP="00B6534B">
      <w:r>
        <w:t>273.9422</w:t>
      </w:r>
      <w:r>
        <w:tab/>
        <w:t>4.051e0</w:t>
      </w:r>
    </w:p>
    <w:p w14:paraId="5E2B5D1A" w14:textId="77777777" w:rsidR="00B6534B" w:rsidRDefault="00B6534B" w:rsidP="00B6534B">
      <w:r>
        <w:t>273.9802</w:t>
      </w:r>
      <w:r>
        <w:tab/>
        <w:t>1.013e0</w:t>
      </w:r>
    </w:p>
    <w:p w14:paraId="409FA548" w14:textId="77777777" w:rsidR="00B6534B" w:rsidRDefault="00B6534B" w:rsidP="00B6534B">
      <w:r>
        <w:t>274.0564</w:t>
      </w:r>
      <w:r>
        <w:tab/>
        <w:t>2.025e0</w:t>
      </w:r>
    </w:p>
    <w:p w14:paraId="47949824" w14:textId="77777777" w:rsidR="00B6534B" w:rsidRDefault="00B6534B" w:rsidP="00B6534B">
      <w:r>
        <w:t>274.0868</w:t>
      </w:r>
      <w:r>
        <w:tab/>
        <w:t>1.013e0</w:t>
      </w:r>
    </w:p>
    <w:p w14:paraId="2A9D86E1" w14:textId="77777777" w:rsidR="00B6534B" w:rsidRDefault="00B6534B" w:rsidP="00B6534B">
      <w:r>
        <w:t>274.1440</w:t>
      </w:r>
      <w:r>
        <w:tab/>
        <w:t>4.289e0</w:t>
      </w:r>
    </w:p>
    <w:p w14:paraId="784C2B7E" w14:textId="77777777" w:rsidR="00B6534B" w:rsidRDefault="00B6534B" w:rsidP="00B6534B">
      <w:r>
        <w:t>274.2317</w:t>
      </w:r>
      <w:r>
        <w:tab/>
        <w:t>1.013e0</w:t>
      </w:r>
    </w:p>
    <w:p w14:paraId="1D2D8519" w14:textId="77777777" w:rsidR="00B6534B" w:rsidRDefault="00B6534B" w:rsidP="00B6534B">
      <w:r>
        <w:t>274.3117</w:t>
      </w:r>
      <w:r>
        <w:tab/>
        <w:t>2.025e0</w:t>
      </w:r>
    </w:p>
    <w:p w14:paraId="7657E187" w14:textId="77777777" w:rsidR="00B6534B" w:rsidRDefault="00B6534B" w:rsidP="00B6534B">
      <w:r>
        <w:t>274.4793</w:t>
      </w:r>
      <w:r>
        <w:tab/>
        <w:t>1.013e0</w:t>
      </w:r>
    </w:p>
    <w:p w14:paraId="2473E2E5" w14:textId="77777777" w:rsidR="00B6534B" w:rsidRDefault="00B6534B" w:rsidP="00B6534B">
      <w:r>
        <w:t>274.5097</w:t>
      </w:r>
      <w:r>
        <w:tab/>
        <w:t>1.013e0</w:t>
      </w:r>
    </w:p>
    <w:p w14:paraId="0CD41F92" w14:textId="77777777" w:rsidR="00B6534B" w:rsidRDefault="00B6534B" w:rsidP="00B6534B">
      <w:r>
        <w:t>274.5508</w:t>
      </w:r>
      <w:r>
        <w:tab/>
        <w:t>2.025e0</w:t>
      </w:r>
    </w:p>
    <w:p w14:paraId="40CBD63E" w14:textId="77777777" w:rsidR="00B6534B" w:rsidRDefault="00B6534B" w:rsidP="00B6534B">
      <w:r>
        <w:t>274.5929</w:t>
      </w:r>
      <w:r>
        <w:tab/>
        <w:t>3.038e0</w:t>
      </w:r>
    </w:p>
    <w:p w14:paraId="66E6D6D2" w14:textId="77777777" w:rsidR="00B6534B" w:rsidRDefault="00B6534B" w:rsidP="00B6534B">
      <w:r>
        <w:t>274.6318</w:t>
      </w:r>
      <w:r>
        <w:tab/>
        <w:t>2.025e0</w:t>
      </w:r>
    </w:p>
    <w:p w14:paraId="40CC2F60" w14:textId="77777777" w:rsidR="00B6534B" w:rsidRDefault="00B6534B" w:rsidP="00B6534B">
      <w:r>
        <w:t>274.6699</w:t>
      </w:r>
      <w:r>
        <w:tab/>
        <w:t>2.025e0</w:t>
      </w:r>
    </w:p>
    <w:p w14:paraId="74423DBA" w14:textId="77777777" w:rsidR="00B6534B" w:rsidRDefault="00B6534B" w:rsidP="00B6534B">
      <w:r>
        <w:t>274.8080</w:t>
      </w:r>
      <w:r>
        <w:tab/>
        <w:t>2.025e0</w:t>
      </w:r>
    </w:p>
    <w:p w14:paraId="2C471031" w14:textId="77777777" w:rsidR="00B6534B" w:rsidRDefault="00B6534B" w:rsidP="00B6534B">
      <w:r>
        <w:t>274.8454</w:t>
      </w:r>
      <w:r>
        <w:tab/>
        <w:t>3.038e0</w:t>
      </w:r>
    </w:p>
    <w:p w14:paraId="3D44F8F3" w14:textId="77777777" w:rsidR="00B6534B" w:rsidRDefault="00B6534B" w:rsidP="00B6534B">
      <w:r>
        <w:t>274.9228</w:t>
      </w:r>
      <w:r>
        <w:tab/>
        <w:t>1.013e0</w:t>
      </w:r>
    </w:p>
    <w:p w14:paraId="1A0F5141" w14:textId="77777777" w:rsidR="00B6534B" w:rsidRDefault="00B6534B" w:rsidP="00B6534B">
      <w:r>
        <w:t>275.0090</w:t>
      </w:r>
      <w:r>
        <w:tab/>
        <w:t>2.025e0</w:t>
      </w:r>
    </w:p>
    <w:p w14:paraId="58ACEF52" w14:textId="77777777" w:rsidR="00B6534B" w:rsidRDefault="00B6534B" w:rsidP="00B6534B">
      <w:r>
        <w:t>275.0557</w:t>
      </w:r>
      <w:r>
        <w:tab/>
        <w:t>1.178e0</w:t>
      </w:r>
    </w:p>
    <w:p w14:paraId="7D660C47" w14:textId="77777777" w:rsidR="00B6534B" w:rsidRDefault="00B6534B" w:rsidP="00B6534B">
      <w:r>
        <w:t>275.0949</w:t>
      </w:r>
      <w:r>
        <w:tab/>
        <w:t>2.025e0</w:t>
      </w:r>
    </w:p>
    <w:p w14:paraId="4EF20AC9" w14:textId="77777777" w:rsidR="00B6534B" w:rsidRDefault="00B6534B" w:rsidP="00B6534B">
      <w:r>
        <w:t>275.1389</w:t>
      </w:r>
      <w:r>
        <w:tab/>
        <w:t>1.013e0</w:t>
      </w:r>
    </w:p>
    <w:p w14:paraId="369498C3" w14:textId="77777777" w:rsidR="00B6534B" w:rsidRDefault="00B6534B" w:rsidP="00B6534B">
      <w:r>
        <w:t>275.2134</w:t>
      </w:r>
      <w:r>
        <w:tab/>
        <w:t>3.038e0</w:t>
      </w:r>
    </w:p>
    <w:p w14:paraId="7DB53F36" w14:textId="77777777" w:rsidR="00B6534B" w:rsidRDefault="00B6534B" w:rsidP="00B6534B">
      <w:r>
        <w:t>275.2455</w:t>
      </w:r>
      <w:r>
        <w:tab/>
        <w:t>1.013e0</w:t>
      </w:r>
    </w:p>
    <w:p w14:paraId="2D46FAAC" w14:textId="77777777" w:rsidR="00B6534B" w:rsidRDefault="00B6534B" w:rsidP="00B6534B">
      <w:r>
        <w:t>275.2880</w:t>
      </w:r>
      <w:r>
        <w:tab/>
        <w:t>3.038e0</w:t>
      </w:r>
    </w:p>
    <w:p w14:paraId="170B5C4C" w14:textId="77777777" w:rsidR="00B6534B" w:rsidRDefault="00B6534B" w:rsidP="00B6534B">
      <w:r>
        <w:t>275.4290</w:t>
      </w:r>
      <w:r>
        <w:tab/>
        <w:t>1.013e0</w:t>
      </w:r>
    </w:p>
    <w:p w14:paraId="29E091D9" w14:textId="77777777" w:rsidR="00B6534B" w:rsidRDefault="00B6534B" w:rsidP="00B6534B">
      <w:r>
        <w:t>275.5269</w:t>
      </w:r>
      <w:r>
        <w:tab/>
        <w:t>2.025e0</w:t>
      </w:r>
    </w:p>
    <w:p w14:paraId="2747FB30" w14:textId="77777777" w:rsidR="00B6534B" w:rsidRDefault="00B6534B" w:rsidP="00B6534B">
      <w:r>
        <w:t>275.5701</w:t>
      </w:r>
      <w:r>
        <w:tab/>
        <w:t>1.013e0</w:t>
      </w:r>
    </w:p>
    <w:p w14:paraId="0F7C339C" w14:textId="77777777" w:rsidR="00B6534B" w:rsidRDefault="00B6534B" w:rsidP="00B6534B">
      <w:r>
        <w:t>275.5964</w:t>
      </w:r>
      <w:r>
        <w:tab/>
        <w:t>1.013e0</w:t>
      </w:r>
    </w:p>
    <w:p w14:paraId="2AD4B2FA" w14:textId="77777777" w:rsidR="00B6534B" w:rsidRDefault="00B6534B" w:rsidP="00B6534B">
      <w:r>
        <w:t>275.6689</w:t>
      </w:r>
      <w:r>
        <w:tab/>
        <w:t>1.013e0</w:t>
      </w:r>
    </w:p>
    <w:p w14:paraId="3CE2E95A" w14:textId="77777777" w:rsidR="00B6534B" w:rsidRDefault="00B6534B" w:rsidP="00B6534B">
      <w:r>
        <w:t>275.6956</w:t>
      </w:r>
      <w:r>
        <w:tab/>
        <w:t>1.013e0</w:t>
      </w:r>
    </w:p>
    <w:p w14:paraId="681EF4F0" w14:textId="77777777" w:rsidR="00B6534B" w:rsidRDefault="00B6534B" w:rsidP="00B6534B">
      <w:r>
        <w:t>275.8405</w:t>
      </w:r>
      <w:r>
        <w:tab/>
        <w:t>1.013e0</w:t>
      </w:r>
    </w:p>
    <w:p w14:paraId="06A793D3" w14:textId="77777777" w:rsidR="00B6534B" w:rsidRDefault="00B6534B" w:rsidP="00B6534B">
      <w:r>
        <w:t>275.8770</w:t>
      </w:r>
      <w:r>
        <w:tab/>
        <w:t>3.038e0</w:t>
      </w:r>
    </w:p>
    <w:p w14:paraId="65DECA0F" w14:textId="77777777" w:rsidR="00B6534B" w:rsidRDefault="00B6534B" w:rsidP="00B6534B">
      <w:r>
        <w:t>275.9128</w:t>
      </w:r>
      <w:r>
        <w:tab/>
        <w:t>2.025e0</w:t>
      </w:r>
    </w:p>
    <w:p w14:paraId="2EFA9B6F" w14:textId="77777777" w:rsidR="00B6534B" w:rsidRDefault="00B6534B" w:rsidP="00B6534B">
      <w:r>
        <w:t>275.9590</w:t>
      </w:r>
      <w:r>
        <w:tab/>
        <w:t>1.013e0</w:t>
      </w:r>
    </w:p>
    <w:p w14:paraId="5F29C013" w14:textId="77777777" w:rsidR="00B6534B" w:rsidRDefault="00B6534B" w:rsidP="00B6534B">
      <w:r>
        <w:t>275.9856</w:t>
      </w:r>
      <w:r>
        <w:tab/>
        <w:t>2.025e0</w:t>
      </w:r>
    </w:p>
    <w:p w14:paraId="5FBA6F11" w14:textId="77777777" w:rsidR="00B6534B" w:rsidRDefault="00B6534B" w:rsidP="00B6534B">
      <w:r>
        <w:t>276.0188</w:t>
      </w:r>
      <w:r>
        <w:tab/>
        <w:t>5.063e0</w:t>
      </w:r>
    </w:p>
    <w:p w14:paraId="0E43DB09" w14:textId="77777777" w:rsidR="00B6534B" w:rsidRDefault="00B6534B" w:rsidP="00B6534B">
      <w:r>
        <w:t>276.0984</w:t>
      </w:r>
      <w:r>
        <w:tab/>
        <w:t>3.228e0</w:t>
      </w:r>
    </w:p>
    <w:p w14:paraId="5C36A569" w14:textId="77777777" w:rsidR="00B6534B" w:rsidRDefault="00B6534B" w:rsidP="00B6534B">
      <w:r>
        <w:t>276.1668</w:t>
      </w:r>
      <w:r>
        <w:tab/>
        <w:t>2.025e0</w:t>
      </w:r>
    </w:p>
    <w:p w14:paraId="37748F60" w14:textId="77777777" w:rsidR="00B6534B" w:rsidRDefault="00B6534B" w:rsidP="00B6534B">
      <w:r>
        <w:t>276.2068</w:t>
      </w:r>
      <w:r>
        <w:tab/>
        <w:t>1.013e0</w:t>
      </w:r>
    </w:p>
    <w:p w14:paraId="0DAD34BD" w14:textId="77777777" w:rsidR="00B6534B" w:rsidRDefault="00B6534B" w:rsidP="00B6534B">
      <w:r>
        <w:t>276.2555</w:t>
      </w:r>
      <w:r>
        <w:tab/>
        <w:t>1.013e0</w:t>
      </w:r>
    </w:p>
    <w:p w14:paraId="48CCE87D" w14:textId="77777777" w:rsidR="00B6534B" w:rsidRDefault="00B6534B" w:rsidP="00B6534B">
      <w:r>
        <w:t>276.2947</w:t>
      </w:r>
      <w:r>
        <w:tab/>
        <w:t>1.013e0</w:t>
      </w:r>
    </w:p>
    <w:p w14:paraId="77FFD53B" w14:textId="77777777" w:rsidR="00B6534B" w:rsidRDefault="00B6534B" w:rsidP="00B6534B">
      <w:r>
        <w:t>276.3918</w:t>
      </w:r>
      <w:r>
        <w:tab/>
        <w:t>1.013e0</w:t>
      </w:r>
    </w:p>
    <w:p w14:paraId="2CA41FC3" w14:textId="77777777" w:rsidR="00B6534B" w:rsidRDefault="00B6534B" w:rsidP="00B6534B">
      <w:r>
        <w:t>276.4283</w:t>
      </w:r>
      <w:r>
        <w:tab/>
        <w:t>1.013e0</w:t>
      </w:r>
    </w:p>
    <w:p w14:paraId="2F6341E6" w14:textId="77777777" w:rsidR="00B6534B" w:rsidRDefault="00B6534B" w:rsidP="00B6534B">
      <w:r>
        <w:t>276.4712</w:t>
      </w:r>
      <w:r>
        <w:tab/>
        <w:t>2.445e0</w:t>
      </w:r>
    </w:p>
    <w:p w14:paraId="0DE3E807" w14:textId="77777777" w:rsidR="00B6534B" w:rsidRDefault="00B6534B" w:rsidP="00B6534B">
      <w:r>
        <w:t>276.5123</w:t>
      </w:r>
      <w:r>
        <w:tab/>
        <w:t>1.013e0</w:t>
      </w:r>
    </w:p>
    <w:p w14:paraId="7B49155A" w14:textId="77777777" w:rsidR="00B6534B" w:rsidRDefault="00B6534B" w:rsidP="00B6534B">
      <w:r>
        <w:t>276.6801</w:t>
      </w:r>
      <w:r>
        <w:tab/>
        <w:t>1.013e0</w:t>
      </w:r>
    </w:p>
    <w:p w14:paraId="3DC52278" w14:textId="77777777" w:rsidR="00B6534B" w:rsidRDefault="00B6534B" w:rsidP="00B6534B">
      <w:r>
        <w:t>276.7010</w:t>
      </w:r>
      <w:r>
        <w:tab/>
        <w:t>1.013e0</w:t>
      </w:r>
    </w:p>
    <w:p w14:paraId="4EC82A56" w14:textId="77777777" w:rsidR="00B6534B" w:rsidRDefault="00B6534B" w:rsidP="00B6534B">
      <w:r>
        <w:t>276.7412</w:t>
      </w:r>
      <w:r>
        <w:tab/>
        <w:t>1.013e0</w:t>
      </w:r>
    </w:p>
    <w:p w14:paraId="700D0FCA" w14:textId="77777777" w:rsidR="00B6534B" w:rsidRDefault="00B6534B" w:rsidP="00B6534B">
      <w:r>
        <w:t>276.7798</w:t>
      </w:r>
      <w:r>
        <w:tab/>
        <w:t>1.013e0</w:t>
      </w:r>
    </w:p>
    <w:p w14:paraId="40239D76" w14:textId="77777777" w:rsidR="00B6534B" w:rsidRDefault="00B6534B" w:rsidP="00B6534B">
      <w:r>
        <w:t>276.8120</w:t>
      </w:r>
      <w:r>
        <w:tab/>
        <w:t>2.025e0</w:t>
      </w:r>
    </w:p>
    <w:p w14:paraId="315C930E" w14:textId="77777777" w:rsidR="00B6534B" w:rsidRDefault="00B6534B" w:rsidP="00B6534B">
      <w:r>
        <w:t>276.8914</w:t>
      </w:r>
      <w:r>
        <w:tab/>
        <w:t>2.025e0</w:t>
      </w:r>
    </w:p>
    <w:p w14:paraId="47825C19" w14:textId="77777777" w:rsidR="00B6534B" w:rsidRDefault="00B6534B" w:rsidP="00B6534B">
      <w:r>
        <w:t>276.9398</w:t>
      </w:r>
      <w:r>
        <w:tab/>
        <w:t>2.025e0</w:t>
      </w:r>
    </w:p>
    <w:p w14:paraId="6F140704" w14:textId="77777777" w:rsidR="00B6534B" w:rsidRDefault="00B6534B" w:rsidP="00B6534B">
      <w:r>
        <w:t>277.0054</w:t>
      </w:r>
      <w:r>
        <w:tab/>
        <w:t>3.038e0</w:t>
      </w:r>
    </w:p>
    <w:p w14:paraId="6E5E1FC8" w14:textId="77777777" w:rsidR="00B6534B" w:rsidRDefault="00B6534B" w:rsidP="00B6534B">
      <w:r>
        <w:t>277.0772</w:t>
      </w:r>
      <w:r>
        <w:tab/>
        <w:t>1.013e0</w:t>
      </w:r>
    </w:p>
    <w:p w14:paraId="2BF63B43" w14:textId="77777777" w:rsidR="00B6534B" w:rsidRDefault="00B6534B" w:rsidP="00B6534B">
      <w:r>
        <w:t>277.1097</w:t>
      </w:r>
      <w:r>
        <w:tab/>
        <w:t>2.025e0</w:t>
      </w:r>
    </w:p>
    <w:p w14:paraId="204C39B5" w14:textId="77777777" w:rsidR="00B6534B" w:rsidRDefault="00B6534B" w:rsidP="00B6534B">
      <w:r>
        <w:t>277.1422</w:t>
      </w:r>
      <w:r>
        <w:tab/>
        <w:t>1.013e0</w:t>
      </w:r>
    </w:p>
    <w:p w14:paraId="274E895B" w14:textId="77777777" w:rsidR="00B6534B" w:rsidRDefault="00B6534B" w:rsidP="00B6534B">
      <w:r>
        <w:t>277.1998</w:t>
      </w:r>
      <w:r>
        <w:tab/>
        <w:t>1.013e0</w:t>
      </w:r>
    </w:p>
    <w:p w14:paraId="0AF82F2B" w14:textId="77777777" w:rsidR="00B6534B" w:rsidRDefault="00B6534B" w:rsidP="00B6534B">
      <w:r>
        <w:t>277.3158</w:t>
      </w:r>
      <w:r>
        <w:tab/>
        <w:t>3.038e0</w:t>
      </w:r>
    </w:p>
    <w:p w14:paraId="6E36468E" w14:textId="77777777" w:rsidR="00B6534B" w:rsidRDefault="00B6534B" w:rsidP="00B6534B">
      <w:r>
        <w:t>277.3784</w:t>
      </w:r>
      <w:r>
        <w:tab/>
        <w:t>1.013e0</w:t>
      </w:r>
    </w:p>
    <w:p w14:paraId="333DAFCC" w14:textId="77777777" w:rsidR="00B6534B" w:rsidRDefault="00B6534B" w:rsidP="00B6534B">
      <w:r>
        <w:t>277.4096</w:t>
      </w:r>
      <w:r>
        <w:tab/>
        <w:t>1.013e0</w:t>
      </w:r>
    </w:p>
    <w:p w14:paraId="608DE279" w14:textId="77777777" w:rsidR="00B6534B" w:rsidRDefault="00B6534B" w:rsidP="00B6534B">
      <w:r>
        <w:t>277.4908</w:t>
      </w:r>
      <w:r>
        <w:tab/>
        <w:t>2.025e0</w:t>
      </w:r>
    </w:p>
    <w:p w14:paraId="3E363318" w14:textId="77777777" w:rsidR="00B6534B" w:rsidRDefault="00B6534B" w:rsidP="00B6534B">
      <w:r>
        <w:t>277.5467</w:t>
      </w:r>
      <w:r>
        <w:tab/>
        <w:t>1.013e0</w:t>
      </w:r>
    </w:p>
    <w:p w14:paraId="4052F237" w14:textId="77777777" w:rsidR="00B6534B" w:rsidRDefault="00B6534B" w:rsidP="00B6534B">
      <w:r>
        <w:t>277.6347</w:t>
      </w:r>
      <w:r>
        <w:tab/>
        <w:t>2.025e0</w:t>
      </w:r>
    </w:p>
    <w:p w14:paraId="4923014B" w14:textId="77777777" w:rsidR="00B6534B" w:rsidRDefault="00B6534B" w:rsidP="00B6534B">
      <w:r>
        <w:t>277.6774</w:t>
      </w:r>
      <w:r>
        <w:tab/>
        <w:t>2.025e0</w:t>
      </w:r>
    </w:p>
    <w:p w14:paraId="5EF587DD" w14:textId="77777777" w:rsidR="00B6534B" w:rsidRDefault="00B6534B" w:rsidP="00B6534B">
      <w:r>
        <w:t>277.7199</w:t>
      </w:r>
      <w:r>
        <w:tab/>
        <w:t>3.038e0</w:t>
      </w:r>
    </w:p>
    <w:p w14:paraId="0C6A1F87" w14:textId="77777777" w:rsidR="00B6534B" w:rsidRDefault="00B6534B" w:rsidP="00B6534B">
      <w:r>
        <w:t>277.9044</w:t>
      </w:r>
      <w:r>
        <w:tab/>
        <w:t>2.025e0</w:t>
      </w:r>
    </w:p>
    <w:p w14:paraId="5E482348" w14:textId="77777777" w:rsidR="00B6534B" w:rsidRDefault="00B6534B" w:rsidP="00B6534B">
      <w:r>
        <w:t>277.9594</w:t>
      </w:r>
      <w:r>
        <w:tab/>
        <w:t>3.038e0</w:t>
      </w:r>
    </w:p>
    <w:p w14:paraId="107E6590" w14:textId="77777777" w:rsidR="00B6534B" w:rsidRDefault="00B6534B" w:rsidP="00B6534B">
      <w:r>
        <w:t>277.9864</w:t>
      </w:r>
      <w:r>
        <w:tab/>
        <w:t>2.025e0</w:t>
      </w:r>
    </w:p>
    <w:p w14:paraId="5C0B0812" w14:textId="77777777" w:rsidR="00B6534B" w:rsidRDefault="00B6534B" w:rsidP="00B6534B">
      <w:r>
        <w:t>278.0482</w:t>
      </w:r>
      <w:r>
        <w:tab/>
        <w:t>3.038e0</w:t>
      </w:r>
    </w:p>
    <w:p w14:paraId="2E4194AC" w14:textId="77777777" w:rsidR="00B6534B" w:rsidRDefault="00B6534B" w:rsidP="00B6534B">
      <w:r>
        <w:t>278.0860</w:t>
      </w:r>
      <w:r>
        <w:tab/>
        <w:t>2.072e0</w:t>
      </w:r>
    </w:p>
    <w:p w14:paraId="24F1672C" w14:textId="77777777" w:rsidR="00B6534B" w:rsidRDefault="00B6534B" w:rsidP="00B6534B">
      <w:r>
        <w:t>278.1394</w:t>
      </w:r>
      <w:r>
        <w:tab/>
        <w:t>1.013e0</w:t>
      </w:r>
    </w:p>
    <w:p w14:paraId="5C0FD0E9" w14:textId="77777777" w:rsidR="00B6534B" w:rsidRDefault="00B6534B" w:rsidP="00B6534B">
      <w:r>
        <w:t>278.1701</w:t>
      </w:r>
      <w:r>
        <w:tab/>
        <w:t>1.013e0</w:t>
      </w:r>
    </w:p>
    <w:p w14:paraId="65CE50E3" w14:textId="77777777" w:rsidR="00B6534B" w:rsidRDefault="00B6534B" w:rsidP="00B6534B">
      <w:r>
        <w:t>278.2154</w:t>
      </w:r>
      <w:r>
        <w:tab/>
        <w:t>1.013e0</w:t>
      </w:r>
    </w:p>
    <w:p w14:paraId="3701F0ED" w14:textId="77777777" w:rsidR="00B6534B" w:rsidRDefault="00B6534B" w:rsidP="00B6534B">
      <w:r>
        <w:t>278.2417</w:t>
      </w:r>
      <w:r>
        <w:tab/>
        <w:t>1.013e0</w:t>
      </w:r>
    </w:p>
    <w:p w14:paraId="6084937B" w14:textId="77777777" w:rsidR="00B6534B" w:rsidRDefault="00B6534B" w:rsidP="00B6534B">
      <w:r>
        <w:t>278.3251</w:t>
      </w:r>
      <w:r>
        <w:tab/>
        <w:t>2.025e0</w:t>
      </w:r>
    </w:p>
    <w:p w14:paraId="591AB84A" w14:textId="77777777" w:rsidR="00B6534B" w:rsidRDefault="00B6534B" w:rsidP="00B6534B">
      <w:r>
        <w:t>278.4160</w:t>
      </w:r>
      <w:r>
        <w:tab/>
        <w:t>2.025e0</w:t>
      </w:r>
    </w:p>
    <w:p w14:paraId="711CCA38" w14:textId="77777777" w:rsidR="00B6534B" w:rsidRDefault="00B6534B" w:rsidP="00B6534B">
      <w:r>
        <w:t>278.4814</w:t>
      </w:r>
      <w:r>
        <w:tab/>
        <w:t>3.038e0</w:t>
      </w:r>
    </w:p>
    <w:p w14:paraId="7886B04A" w14:textId="77777777" w:rsidR="00B6534B" w:rsidRDefault="00B6534B" w:rsidP="00B6534B">
      <w:r>
        <w:t>278.6226</w:t>
      </w:r>
      <w:r>
        <w:tab/>
        <w:t>2.025e0</w:t>
      </w:r>
    </w:p>
    <w:p w14:paraId="62260117" w14:textId="77777777" w:rsidR="00B6534B" w:rsidRDefault="00B6534B" w:rsidP="00B6534B">
      <w:r>
        <w:t>278.6795</w:t>
      </w:r>
      <w:r>
        <w:tab/>
        <w:t>1.013e0</w:t>
      </w:r>
    </w:p>
    <w:p w14:paraId="6704B315" w14:textId="77777777" w:rsidR="00B6534B" w:rsidRDefault="00B6534B" w:rsidP="00B6534B">
      <w:r>
        <w:t>278.7511</w:t>
      </w:r>
      <w:r>
        <w:tab/>
        <w:t>1.013e0</w:t>
      </w:r>
    </w:p>
    <w:p w14:paraId="3A5723C4" w14:textId="77777777" w:rsidR="00B6534B" w:rsidRDefault="00B6534B" w:rsidP="00B6534B">
      <w:r>
        <w:t>278.7904</w:t>
      </w:r>
      <w:r>
        <w:tab/>
        <w:t>2.025e0</w:t>
      </w:r>
    </w:p>
    <w:p w14:paraId="3C03E8B3" w14:textId="77777777" w:rsidR="00B6534B" w:rsidRDefault="00B6534B" w:rsidP="00B6534B">
      <w:r>
        <w:t>278.8659</w:t>
      </w:r>
      <w:r>
        <w:tab/>
        <w:t>1.013e0</w:t>
      </w:r>
    </w:p>
    <w:p w14:paraId="7D02F457" w14:textId="77777777" w:rsidR="00B6534B" w:rsidRDefault="00B6534B" w:rsidP="00B6534B">
      <w:r>
        <w:t>278.9041</w:t>
      </w:r>
      <w:r>
        <w:tab/>
        <w:t>2.025e0</w:t>
      </w:r>
    </w:p>
    <w:p w14:paraId="75649B39" w14:textId="77777777" w:rsidR="00B6534B" w:rsidRDefault="00B6534B" w:rsidP="00B6534B">
      <w:r>
        <w:t>278.9845</w:t>
      </w:r>
      <w:r>
        <w:tab/>
        <w:t>3.038e0</w:t>
      </w:r>
    </w:p>
    <w:p w14:paraId="2FA3D005" w14:textId="77777777" w:rsidR="00B6534B" w:rsidRDefault="00B6534B" w:rsidP="00B6534B">
      <w:r>
        <w:t>279.0387</w:t>
      </w:r>
      <w:r>
        <w:tab/>
        <w:t>1.013e0</w:t>
      </w:r>
    </w:p>
    <w:p w14:paraId="3A702277" w14:textId="77777777" w:rsidR="00B6534B" w:rsidRDefault="00B6534B" w:rsidP="00B6534B">
      <w:r>
        <w:t>279.0914</w:t>
      </w:r>
      <w:r>
        <w:tab/>
        <w:t>4.051e0</w:t>
      </w:r>
    </w:p>
    <w:p w14:paraId="7AE6F01D" w14:textId="77777777" w:rsidR="00B6534B" w:rsidRDefault="00B6534B" w:rsidP="00B6534B">
      <w:r>
        <w:t>279.2062</w:t>
      </w:r>
      <w:r>
        <w:tab/>
        <w:t>3.038e0</w:t>
      </w:r>
    </w:p>
    <w:p w14:paraId="08969448" w14:textId="77777777" w:rsidR="00B6534B" w:rsidRDefault="00B6534B" w:rsidP="00B6534B">
      <w:r>
        <w:t>279.2923</w:t>
      </w:r>
      <w:r>
        <w:tab/>
        <w:t>2.025e0</w:t>
      </w:r>
    </w:p>
    <w:p w14:paraId="13C3387E" w14:textId="77777777" w:rsidR="00B6534B" w:rsidRDefault="00B6534B" w:rsidP="00B6534B">
      <w:r>
        <w:t>279.3746</w:t>
      </w:r>
      <w:r>
        <w:tab/>
        <w:t>2.025e0</w:t>
      </w:r>
    </w:p>
    <w:p w14:paraId="435B054D" w14:textId="77777777" w:rsidR="00B6534B" w:rsidRDefault="00B6534B" w:rsidP="00B6534B">
      <w:r>
        <w:t>279.4158</w:t>
      </w:r>
      <w:r>
        <w:tab/>
        <w:t>3.038e0</w:t>
      </w:r>
    </w:p>
    <w:p w14:paraId="15E73869" w14:textId="77777777" w:rsidR="00B6534B" w:rsidRDefault="00B6534B" w:rsidP="00B6534B">
      <w:r>
        <w:t>279.4617</w:t>
      </w:r>
      <w:r>
        <w:tab/>
        <w:t>1.013e0</w:t>
      </w:r>
    </w:p>
    <w:p w14:paraId="626BDB06" w14:textId="77777777" w:rsidR="00B6534B" w:rsidRDefault="00B6534B" w:rsidP="00B6534B">
      <w:r>
        <w:t>279.5620</w:t>
      </w:r>
      <w:r>
        <w:tab/>
        <w:t>2.025e0</w:t>
      </w:r>
    </w:p>
    <w:p w14:paraId="5EBE6EF0" w14:textId="77777777" w:rsidR="00B6534B" w:rsidRDefault="00B6534B" w:rsidP="00B6534B">
      <w:r>
        <w:t>279.6470</w:t>
      </w:r>
      <w:r>
        <w:tab/>
        <w:t>1.013e0</w:t>
      </w:r>
    </w:p>
    <w:p w14:paraId="4AB2CD65" w14:textId="77777777" w:rsidR="00B6534B" w:rsidRDefault="00B6534B" w:rsidP="00B6534B">
      <w:r>
        <w:t>279.7000</w:t>
      </w:r>
      <w:r>
        <w:tab/>
        <w:t>1.013e0</w:t>
      </w:r>
    </w:p>
    <w:p w14:paraId="487E7E39" w14:textId="77777777" w:rsidR="00B6534B" w:rsidRDefault="00B6534B" w:rsidP="00B6534B">
      <w:r>
        <w:t>279.7534</w:t>
      </w:r>
      <w:r>
        <w:tab/>
        <w:t>1.013e0</w:t>
      </w:r>
    </w:p>
    <w:p w14:paraId="37BD2514" w14:textId="77777777" w:rsidR="00B6534B" w:rsidRDefault="00B6534B" w:rsidP="00B6534B">
      <w:r>
        <w:t>279.7841</w:t>
      </w:r>
      <w:r>
        <w:tab/>
        <w:t>2.025e0</w:t>
      </w:r>
    </w:p>
    <w:p w14:paraId="6E4437F8" w14:textId="77777777" w:rsidR="00B6534B" w:rsidRDefault="00B6534B" w:rsidP="00B6534B">
      <w:r>
        <w:t>279.8338</w:t>
      </w:r>
      <w:r>
        <w:tab/>
        <w:t>1.013e0</w:t>
      </w:r>
    </w:p>
    <w:p w14:paraId="4A241EC7" w14:textId="77777777" w:rsidR="00B6534B" w:rsidRDefault="00B6534B" w:rsidP="00B6534B">
      <w:r>
        <w:t>279.8854</w:t>
      </w:r>
      <w:r>
        <w:tab/>
        <w:t>2.025e0</w:t>
      </w:r>
    </w:p>
    <w:p w14:paraId="66BD9188" w14:textId="77777777" w:rsidR="00B6534B" w:rsidRDefault="00B6534B" w:rsidP="00B6534B">
      <w:r>
        <w:t>279.9865</w:t>
      </w:r>
      <w:r>
        <w:tab/>
        <w:t>3.038e0</w:t>
      </w:r>
    </w:p>
    <w:p w14:paraId="1184F510" w14:textId="77777777" w:rsidR="00B6534B" w:rsidRDefault="00B6534B" w:rsidP="00B6534B">
      <w:r>
        <w:t>280.0500</w:t>
      </w:r>
      <w:r>
        <w:tab/>
        <w:t>2.025e0</w:t>
      </w:r>
    </w:p>
    <w:p w14:paraId="34BA1472" w14:textId="77777777" w:rsidR="00B6534B" w:rsidRDefault="00B6534B" w:rsidP="00B6534B">
      <w:r>
        <w:t>280.0882</w:t>
      </w:r>
      <w:r>
        <w:tab/>
        <w:t>4.738e0</w:t>
      </w:r>
    </w:p>
    <w:p w14:paraId="61AF24A4" w14:textId="77777777" w:rsidR="00B6534B" w:rsidRDefault="00B6534B" w:rsidP="00B6534B">
      <w:r>
        <w:t>280.1336</w:t>
      </w:r>
      <w:r>
        <w:tab/>
        <w:t>5.063e1</w:t>
      </w:r>
    </w:p>
    <w:p w14:paraId="171D8F82" w14:textId="77777777" w:rsidR="00B6534B" w:rsidRDefault="00B6534B" w:rsidP="00B6534B">
      <w:r>
        <w:t>280.2136</w:t>
      </w:r>
      <w:r>
        <w:tab/>
        <w:t>3.038e0</w:t>
      </w:r>
    </w:p>
    <w:p w14:paraId="64171F3A" w14:textId="77777777" w:rsidR="00B6534B" w:rsidRDefault="00B6534B" w:rsidP="00B6534B">
      <w:r>
        <w:t>280.2433</w:t>
      </w:r>
      <w:r>
        <w:tab/>
        <w:t>1.013e0</w:t>
      </w:r>
    </w:p>
    <w:p w14:paraId="6615EC54" w14:textId="77777777" w:rsidR="00B6534B" w:rsidRDefault="00B6534B" w:rsidP="00B6534B">
      <w:r>
        <w:t>280.2883</w:t>
      </w:r>
      <w:r>
        <w:tab/>
        <w:t>2.641e0</w:t>
      </w:r>
    </w:p>
    <w:p w14:paraId="721840CF" w14:textId="77777777" w:rsidR="00B6534B" w:rsidRDefault="00B6534B" w:rsidP="00B6534B">
      <w:r>
        <w:t>280.3337</w:t>
      </w:r>
      <w:r>
        <w:tab/>
        <w:t>4.051e0</w:t>
      </w:r>
    </w:p>
    <w:p w14:paraId="277B2D6D" w14:textId="77777777" w:rsidR="00B6534B" w:rsidRDefault="00B6534B" w:rsidP="00B6534B">
      <w:r>
        <w:t>280.3998</w:t>
      </w:r>
      <w:r>
        <w:tab/>
        <w:t>1.013e0</w:t>
      </w:r>
    </w:p>
    <w:p w14:paraId="3B8A7B8D" w14:textId="77777777" w:rsidR="00B6534B" w:rsidRDefault="00B6534B" w:rsidP="00B6534B">
      <w:r>
        <w:t>280.4387</w:t>
      </w:r>
      <w:r>
        <w:tab/>
        <w:t>1.013e0</w:t>
      </w:r>
    </w:p>
    <w:p w14:paraId="4AB2989A" w14:textId="77777777" w:rsidR="00B6534B" w:rsidRDefault="00B6534B" w:rsidP="00B6534B">
      <w:r>
        <w:t>280.5073</w:t>
      </w:r>
      <w:r>
        <w:tab/>
        <w:t>4.051e0</w:t>
      </w:r>
    </w:p>
    <w:p w14:paraId="4095379E" w14:textId="77777777" w:rsidR="00B6534B" w:rsidRDefault="00B6534B" w:rsidP="00B6534B">
      <w:r>
        <w:t>280.5948</w:t>
      </w:r>
      <w:r>
        <w:tab/>
        <w:t>3.038e0</w:t>
      </w:r>
    </w:p>
    <w:p w14:paraId="378382EA" w14:textId="77777777" w:rsidR="00B6534B" w:rsidRDefault="00B6534B" w:rsidP="00B6534B">
      <w:r>
        <w:t>280.6746</w:t>
      </w:r>
      <w:r>
        <w:tab/>
        <w:t>2.025e0</w:t>
      </w:r>
    </w:p>
    <w:p w14:paraId="4B420EAB" w14:textId="77777777" w:rsidR="00B6534B" w:rsidRDefault="00B6534B" w:rsidP="00B6534B">
      <w:r>
        <w:t>280.7556</w:t>
      </w:r>
      <w:r>
        <w:tab/>
        <w:t>1.013e0</w:t>
      </w:r>
    </w:p>
    <w:p w14:paraId="403990C9" w14:textId="77777777" w:rsidR="00B6534B" w:rsidRDefault="00B6534B" w:rsidP="00B6534B">
      <w:r>
        <w:t>280.7909</w:t>
      </w:r>
      <w:r>
        <w:tab/>
        <w:t>1.013e0</w:t>
      </w:r>
    </w:p>
    <w:p w14:paraId="7B74409D" w14:textId="77777777" w:rsidR="00B6534B" w:rsidRDefault="00B6534B" w:rsidP="00B6534B">
      <w:r>
        <w:t>280.8300</w:t>
      </w:r>
      <w:r>
        <w:tab/>
        <w:t>1.013e0</w:t>
      </w:r>
    </w:p>
    <w:p w14:paraId="35DFBFD2" w14:textId="77777777" w:rsidR="00B6534B" w:rsidRDefault="00B6534B" w:rsidP="00B6534B">
      <w:r>
        <w:t>280.8927</w:t>
      </w:r>
      <w:r>
        <w:tab/>
        <w:t>2.025e0</w:t>
      </w:r>
    </w:p>
    <w:p w14:paraId="63CEADA2" w14:textId="77777777" w:rsidR="00B6534B" w:rsidRDefault="00B6534B" w:rsidP="00B6534B">
      <w:r>
        <w:t>280.9350</w:t>
      </w:r>
      <w:r>
        <w:tab/>
        <w:t>4.051e0</w:t>
      </w:r>
    </w:p>
    <w:p w14:paraId="0AE81199" w14:textId="77777777" w:rsidR="00B6534B" w:rsidRDefault="00B6534B" w:rsidP="00B6534B">
      <w:r>
        <w:t>281.0801</w:t>
      </w:r>
      <w:r>
        <w:tab/>
        <w:t>2.025e0</w:t>
      </w:r>
    </w:p>
    <w:p w14:paraId="03F7C3B9" w14:textId="77777777" w:rsidR="00B6534B" w:rsidRDefault="00B6534B" w:rsidP="00B6534B">
      <w:r>
        <w:t>281.1387</w:t>
      </w:r>
      <w:r>
        <w:tab/>
        <w:t>1.334e1</w:t>
      </w:r>
    </w:p>
    <w:p w14:paraId="531C38F8" w14:textId="77777777" w:rsidR="00B6534B" w:rsidRDefault="00B6534B" w:rsidP="00B6534B">
      <w:r>
        <w:t>281.2253</w:t>
      </w:r>
      <w:r>
        <w:tab/>
        <w:t>3.038e0</w:t>
      </w:r>
    </w:p>
    <w:p w14:paraId="7CC254BC" w14:textId="77777777" w:rsidR="00B6534B" w:rsidRDefault="00B6534B" w:rsidP="00B6534B">
      <w:r>
        <w:t>281.2890</w:t>
      </w:r>
      <w:r>
        <w:tab/>
        <w:t>1.013e0</w:t>
      </w:r>
    </w:p>
    <w:p w14:paraId="4639BDE9" w14:textId="77777777" w:rsidR="00B6534B" w:rsidRDefault="00B6534B" w:rsidP="00B6534B">
      <w:r>
        <w:t>281.3540</w:t>
      </w:r>
      <w:r>
        <w:tab/>
        <w:t>2.025e0</w:t>
      </w:r>
    </w:p>
    <w:p w14:paraId="3037792C" w14:textId="77777777" w:rsidR="00B6534B" w:rsidRDefault="00B6534B" w:rsidP="00B6534B">
      <w:r>
        <w:t>281.4889</w:t>
      </w:r>
      <w:r>
        <w:tab/>
        <w:t>3.038e0</w:t>
      </w:r>
    </w:p>
    <w:p w14:paraId="5B306B8B" w14:textId="77777777" w:rsidR="00B6534B" w:rsidRDefault="00B6534B" w:rsidP="00B6534B">
      <w:r>
        <w:t>281.5536</w:t>
      </w:r>
      <w:r>
        <w:tab/>
        <w:t>5.027e0</w:t>
      </w:r>
    </w:p>
    <w:p w14:paraId="6B9A962D" w14:textId="77777777" w:rsidR="00B6534B" w:rsidRDefault="00B6534B" w:rsidP="00B6534B">
      <w:r>
        <w:t>281.5857</w:t>
      </w:r>
      <w:r>
        <w:tab/>
        <w:t>2.061e0</w:t>
      </w:r>
    </w:p>
    <w:p w14:paraId="24801EA8" w14:textId="77777777" w:rsidR="00B6534B" w:rsidRDefault="00B6534B" w:rsidP="00B6534B">
      <w:r>
        <w:t>281.6228</w:t>
      </w:r>
      <w:r>
        <w:tab/>
        <w:t>1.013e0</w:t>
      </w:r>
    </w:p>
    <w:p w14:paraId="6224D27E" w14:textId="77777777" w:rsidR="00B6534B" w:rsidRDefault="00B6534B" w:rsidP="00B6534B">
      <w:r>
        <w:t>281.7021</w:t>
      </w:r>
      <w:r>
        <w:tab/>
        <w:t>3.038e0</w:t>
      </w:r>
    </w:p>
    <w:p w14:paraId="39AC2635" w14:textId="77777777" w:rsidR="00B6534B" w:rsidRDefault="00B6534B" w:rsidP="00B6534B">
      <w:r>
        <w:t>281.7684</w:t>
      </w:r>
      <w:r>
        <w:tab/>
        <w:t>4.051e0</w:t>
      </w:r>
    </w:p>
    <w:p w14:paraId="1C429174" w14:textId="77777777" w:rsidR="00B6534B" w:rsidRDefault="00B6534B" w:rsidP="00B6534B">
      <w:r>
        <w:t>281.8025</w:t>
      </w:r>
      <w:r>
        <w:tab/>
        <w:t>2.025e0</w:t>
      </w:r>
    </w:p>
    <w:p w14:paraId="40D2CC95" w14:textId="77777777" w:rsidR="00B6534B" w:rsidRDefault="00B6534B" w:rsidP="00B6534B">
      <w:r>
        <w:t>281.8332</w:t>
      </w:r>
      <w:r>
        <w:tab/>
        <w:t>1.013e0</w:t>
      </w:r>
    </w:p>
    <w:p w14:paraId="71FF47DE" w14:textId="77777777" w:rsidR="00B6534B" w:rsidRDefault="00B6534B" w:rsidP="00B6534B">
      <w:r>
        <w:t>281.8907</w:t>
      </w:r>
      <w:r>
        <w:tab/>
        <w:t>1.013e0</w:t>
      </w:r>
    </w:p>
    <w:p w14:paraId="69750462" w14:textId="77777777" w:rsidR="00B6534B" w:rsidRDefault="00B6534B" w:rsidP="00B6534B">
      <w:r>
        <w:t>281.9749</w:t>
      </w:r>
      <w:r>
        <w:tab/>
        <w:t>2.025e0</w:t>
      </w:r>
    </w:p>
    <w:p w14:paraId="493623CE" w14:textId="77777777" w:rsidR="00B6534B" w:rsidRDefault="00B6534B" w:rsidP="00B6534B">
      <w:r>
        <w:t>282.0174</w:t>
      </w:r>
      <w:r>
        <w:tab/>
        <w:t>1.215e1</w:t>
      </w:r>
    </w:p>
    <w:p w14:paraId="3D086782" w14:textId="77777777" w:rsidR="00B6534B" w:rsidRDefault="00B6534B" w:rsidP="00B6534B">
      <w:r>
        <w:t>282.0867</w:t>
      </w:r>
      <w:r>
        <w:tab/>
        <w:t>1.013e0</w:t>
      </w:r>
    </w:p>
    <w:p w14:paraId="0677BF9F" w14:textId="77777777" w:rsidR="00B6534B" w:rsidRDefault="00B6534B" w:rsidP="00B6534B">
      <w:r>
        <w:t>282.1303</w:t>
      </w:r>
      <w:r>
        <w:tab/>
        <w:t>2.025e0</w:t>
      </w:r>
    </w:p>
    <w:p w14:paraId="3AFEDEA0" w14:textId="77777777" w:rsidR="00B6534B" w:rsidRDefault="00B6534B" w:rsidP="00B6534B">
      <w:r>
        <w:t>282.1721</w:t>
      </w:r>
      <w:r>
        <w:tab/>
        <w:t>1.013e0</w:t>
      </w:r>
    </w:p>
    <w:p w14:paraId="5EAF6BE0" w14:textId="77777777" w:rsidR="00B6534B" w:rsidRDefault="00B6534B" w:rsidP="00B6534B">
      <w:r>
        <w:t>282.2100</w:t>
      </w:r>
      <w:r>
        <w:tab/>
        <w:t>4.051e0</w:t>
      </w:r>
    </w:p>
    <w:p w14:paraId="0ACA62B8" w14:textId="77777777" w:rsidR="00B6534B" w:rsidRDefault="00B6534B" w:rsidP="00B6534B">
      <w:r>
        <w:t>282.2895</w:t>
      </w:r>
      <w:r>
        <w:tab/>
        <w:t>1.013e0</w:t>
      </w:r>
    </w:p>
    <w:p w14:paraId="1139E75E" w14:textId="77777777" w:rsidR="00B6534B" w:rsidRDefault="00B6534B" w:rsidP="00B6534B">
      <w:r>
        <w:t>282.3109</w:t>
      </w:r>
      <w:r>
        <w:tab/>
        <w:t>1.013e0</w:t>
      </w:r>
    </w:p>
    <w:p w14:paraId="756DAF4D" w14:textId="77777777" w:rsidR="00B6534B" w:rsidRDefault="00B6534B" w:rsidP="00B6534B">
      <w:r>
        <w:t>282.3659</w:t>
      </w:r>
      <w:r>
        <w:tab/>
        <w:t>3.038e0</w:t>
      </w:r>
    </w:p>
    <w:p w14:paraId="0BEB18FC" w14:textId="77777777" w:rsidR="00B6534B" w:rsidRDefault="00B6534B" w:rsidP="00B6534B">
      <w:r>
        <w:t>282.4447</w:t>
      </w:r>
      <w:r>
        <w:tab/>
        <w:t>2.025e0</w:t>
      </w:r>
    </w:p>
    <w:p w14:paraId="552A2056" w14:textId="77777777" w:rsidR="00B6534B" w:rsidRDefault="00B6534B" w:rsidP="00B6534B">
      <w:r>
        <w:t>282.5291</w:t>
      </w:r>
      <w:r>
        <w:tab/>
        <w:t>2.025e0</w:t>
      </w:r>
    </w:p>
    <w:p w14:paraId="4C276433" w14:textId="77777777" w:rsidR="00B6534B" w:rsidRDefault="00B6534B" w:rsidP="00B6534B">
      <w:r>
        <w:t>282.5586</w:t>
      </w:r>
      <w:r>
        <w:tab/>
        <w:t>2.025e0</w:t>
      </w:r>
    </w:p>
    <w:p w14:paraId="1E3BD404" w14:textId="77777777" w:rsidR="00B6534B" w:rsidRDefault="00B6534B" w:rsidP="00B6534B">
      <w:r>
        <w:t>282.5902</w:t>
      </w:r>
      <w:r>
        <w:tab/>
        <w:t>2.025e0</w:t>
      </w:r>
    </w:p>
    <w:p w14:paraId="78416EF9" w14:textId="77777777" w:rsidR="00B6534B" w:rsidRDefault="00B6534B" w:rsidP="00B6534B">
      <w:r>
        <w:t>282.6582</w:t>
      </w:r>
      <w:r>
        <w:tab/>
        <w:t>1.013e0</w:t>
      </w:r>
    </w:p>
    <w:p w14:paraId="014B3847" w14:textId="77777777" w:rsidR="00B6534B" w:rsidRDefault="00B6534B" w:rsidP="00B6534B">
      <w:r>
        <w:t>282.7491</w:t>
      </w:r>
      <w:r>
        <w:tab/>
        <w:t>1.013e0</w:t>
      </w:r>
    </w:p>
    <w:p w14:paraId="3DBAABF9" w14:textId="77777777" w:rsidR="00B6534B" w:rsidRDefault="00B6534B" w:rsidP="00B6534B">
      <w:r>
        <w:t>282.7803</w:t>
      </w:r>
      <w:r>
        <w:tab/>
        <w:t>1.013e0</w:t>
      </w:r>
    </w:p>
    <w:p w14:paraId="3D64416E" w14:textId="77777777" w:rsidR="00B6534B" w:rsidRDefault="00B6534B" w:rsidP="00B6534B">
      <w:r>
        <w:t>282.8954</w:t>
      </w:r>
      <w:r>
        <w:tab/>
        <w:t>1.013e0</w:t>
      </w:r>
    </w:p>
    <w:p w14:paraId="4A2EF353" w14:textId="77777777" w:rsidR="00B6534B" w:rsidRDefault="00B6534B" w:rsidP="00B6534B">
      <w:r>
        <w:t>282.9613</w:t>
      </w:r>
      <w:r>
        <w:tab/>
        <w:t>3.038e0</w:t>
      </w:r>
    </w:p>
    <w:p w14:paraId="0639933E" w14:textId="77777777" w:rsidR="00B6534B" w:rsidRDefault="00B6534B" w:rsidP="00B6534B">
      <w:r>
        <w:t>283.0173</w:t>
      </w:r>
      <w:r>
        <w:tab/>
        <w:t>3.038e0</w:t>
      </w:r>
    </w:p>
    <w:p w14:paraId="69D26E10" w14:textId="77777777" w:rsidR="00B6534B" w:rsidRDefault="00B6534B" w:rsidP="00B6534B">
      <w:r>
        <w:t>283.0431</w:t>
      </w:r>
      <w:r>
        <w:tab/>
        <w:t>2.025e0</w:t>
      </w:r>
    </w:p>
    <w:p w14:paraId="48D55306" w14:textId="77777777" w:rsidR="00B6534B" w:rsidRDefault="00B6534B" w:rsidP="00B6534B">
      <w:r>
        <w:t>283.1289</w:t>
      </w:r>
      <w:r>
        <w:tab/>
        <w:t>1.013e0</w:t>
      </w:r>
    </w:p>
    <w:p w14:paraId="3ADEE6A5" w14:textId="77777777" w:rsidR="00B6534B" w:rsidRDefault="00B6534B" w:rsidP="00B6534B">
      <w:r>
        <w:t>283.1679</w:t>
      </w:r>
      <w:r>
        <w:tab/>
        <w:t>1.013e0</w:t>
      </w:r>
    </w:p>
    <w:p w14:paraId="14431D23" w14:textId="77777777" w:rsidR="00B6534B" w:rsidRDefault="00B6534B" w:rsidP="00B6534B">
      <w:r>
        <w:t>283.2138</w:t>
      </w:r>
      <w:r>
        <w:tab/>
        <w:t>1.013e0</w:t>
      </w:r>
    </w:p>
    <w:p w14:paraId="6DC18F58" w14:textId="77777777" w:rsidR="00B6534B" w:rsidRDefault="00B6534B" w:rsidP="00B6534B">
      <w:r>
        <w:t>283.2790</w:t>
      </w:r>
      <w:r>
        <w:tab/>
        <w:t>1.013e0</w:t>
      </w:r>
    </w:p>
    <w:p w14:paraId="35A515AF" w14:textId="77777777" w:rsidR="00B6534B" w:rsidRDefault="00B6534B" w:rsidP="00B6534B">
      <w:r>
        <w:t>283.3596</w:t>
      </w:r>
      <w:r>
        <w:tab/>
        <w:t>1.013e0</w:t>
      </w:r>
    </w:p>
    <w:p w14:paraId="193DB803" w14:textId="77777777" w:rsidR="00B6534B" w:rsidRDefault="00B6534B" w:rsidP="00B6534B">
      <w:r>
        <w:t>283.3977</w:t>
      </w:r>
      <w:r>
        <w:tab/>
        <w:t>2.025e0</w:t>
      </w:r>
    </w:p>
    <w:p w14:paraId="6FC911F8" w14:textId="77777777" w:rsidR="00B6534B" w:rsidRDefault="00B6534B" w:rsidP="00B6534B">
      <w:r>
        <w:t>283.4530</w:t>
      </w:r>
      <w:r>
        <w:tab/>
        <w:t>3.038e0</w:t>
      </w:r>
    </w:p>
    <w:p w14:paraId="0FC350DB" w14:textId="77777777" w:rsidR="00B6534B" w:rsidRDefault="00B6534B" w:rsidP="00B6534B">
      <w:r>
        <w:t>283.5253</w:t>
      </w:r>
      <w:r>
        <w:tab/>
        <w:t>1.013e0</w:t>
      </w:r>
    </w:p>
    <w:p w14:paraId="53019B7A" w14:textId="77777777" w:rsidR="00B6534B" w:rsidRDefault="00B6534B" w:rsidP="00B6534B">
      <w:r>
        <w:t>283.5628</w:t>
      </w:r>
      <w:r>
        <w:tab/>
        <w:t>1.013e0</w:t>
      </w:r>
    </w:p>
    <w:p w14:paraId="7FB680D1" w14:textId="77777777" w:rsidR="00B6534B" w:rsidRDefault="00B6534B" w:rsidP="00B6534B">
      <w:r>
        <w:t>283.6182</w:t>
      </w:r>
      <w:r>
        <w:tab/>
        <w:t>2.025e0</w:t>
      </w:r>
    </w:p>
    <w:p w14:paraId="1778C88A" w14:textId="77777777" w:rsidR="00B6534B" w:rsidRDefault="00B6534B" w:rsidP="00B6534B">
      <w:r>
        <w:t>283.7764</w:t>
      </w:r>
      <w:r>
        <w:tab/>
        <w:t>2.025e0</w:t>
      </w:r>
    </w:p>
    <w:p w14:paraId="0FB21E4B" w14:textId="77777777" w:rsidR="00B6534B" w:rsidRDefault="00B6534B" w:rsidP="00B6534B">
      <w:r>
        <w:t>283.8664</w:t>
      </w:r>
      <w:r>
        <w:tab/>
        <w:t>3.038e0</w:t>
      </w:r>
    </w:p>
    <w:p w14:paraId="3F40D3A6" w14:textId="77777777" w:rsidR="00B6534B" w:rsidRDefault="00B6534B" w:rsidP="00B6534B">
      <w:r>
        <w:t>283.9201</w:t>
      </w:r>
      <w:r>
        <w:tab/>
        <w:t>2.025e0</w:t>
      </w:r>
    </w:p>
    <w:p w14:paraId="35046E2F" w14:textId="77777777" w:rsidR="00B6534B" w:rsidRDefault="00B6534B" w:rsidP="00B6534B">
      <w:r>
        <w:t>283.9738</w:t>
      </w:r>
      <w:r>
        <w:tab/>
        <w:t>1.013e0</w:t>
      </w:r>
    </w:p>
    <w:p w14:paraId="0603C39D" w14:textId="77777777" w:rsidR="00B6534B" w:rsidRDefault="00B6534B" w:rsidP="00B6534B">
      <w:r>
        <w:t>284.0101</w:t>
      </w:r>
      <w:r>
        <w:tab/>
        <w:t>4.051e0</w:t>
      </w:r>
    </w:p>
    <w:p w14:paraId="59741CE6" w14:textId="77777777" w:rsidR="00B6534B" w:rsidRDefault="00B6534B" w:rsidP="00B6534B">
      <w:r>
        <w:t>284.0779</w:t>
      </w:r>
      <w:r>
        <w:tab/>
        <w:t>2.025e0</w:t>
      </w:r>
    </w:p>
    <w:p w14:paraId="56858C9A" w14:textId="77777777" w:rsidR="00B6534B" w:rsidRDefault="00B6534B" w:rsidP="00B6534B">
      <w:r>
        <w:t>284.1392</w:t>
      </w:r>
      <w:r>
        <w:tab/>
        <w:t>3.038e0</w:t>
      </w:r>
    </w:p>
    <w:p w14:paraId="5C6FE31C" w14:textId="77777777" w:rsidR="00B6534B" w:rsidRDefault="00B6534B" w:rsidP="00B6534B">
      <w:r>
        <w:t>284.1856</w:t>
      </w:r>
      <w:r>
        <w:tab/>
        <w:t>3.038e0</w:t>
      </w:r>
    </w:p>
    <w:p w14:paraId="4B6889FB" w14:textId="77777777" w:rsidR="00B6534B" w:rsidRDefault="00B6534B" w:rsidP="00B6534B">
      <w:r>
        <w:t>284.2743</w:t>
      </w:r>
      <w:r>
        <w:tab/>
        <w:t>1.177e0</w:t>
      </w:r>
    </w:p>
    <w:p w14:paraId="04822FBD" w14:textId="77777777" w:rsidR="00B6534B" w:rsidRDefault="00B6534B" w:rsidP="00B6534B">
      <w:r>
        <w:t>284.3015</w:t>
      </w:r>
      <w:r>
        <w:tab/>
        <w:t>2.025e0</w:t>
      </w:r>
    </w:p>
    <w:p w14:paraId="116E1910" w14:textId="77777777" w:rsidR="00B6534B" w:rsidRDefault="00B6534B" w:rsidP="00B6534B">
      <w:r>
        <w:t>284.3411</w:t>
      </w:r>
      <w:r>
        <w:tab/>
        <w:t>1.013e0</w:t>
      </w:r>
    </w:p>
    <w:p w14:paraId="47C44584" w14:textId="77777777" w:rsidR="00B6534B" w:rsidRDefault="00B6534B" w:rsidP="00B6534B">
      <w:r>
        <w:t>284.4009</w:t>
      </w:r>
      <w:r>
        <w:tab/>
        <w:t>3.038e0</w:t>
      </w:r>
    </w:p>
    <w:p w14:paraId="4FABB677" w14:textId="77777777" w:rsidR="00B6534B" w:rsidRDefault="00B6534B" w:rsidP="00B6534B">
      <w:r>
        <w:t>284.4616</w:t>
      </w:r>
      <w:r>
        <w:tab/>
        <w:t>1.013e0</w:t>
      </w:r>
    </w:p>
    <w:p w14:paraId="0983C116" w14:textId="77777777" w:rsidR="00B6534B" w:rsidRDefault="00B6534B" w:rsidP="00B6534B">
      <w:r>
        <w:t>284.5770</w:t>
      </w:r>
      <w:r>
        <w:tab/>
        <w:t>2.025e0</w:t>
      </w:r>
    </w:p>
    <w:p w14:paraId="1E9311E8" w14:textId="77777777" w:rsidR="00B6534B" w:rsidRDefault="00B6534B" w:rsidP="00B6534B">
      <w:r>
        <w:t>284.6152</w:t>
      </w:r>
      <w:r>
        <w:tab/>
        <w:t>1.013e0</w:t>
      </w:r>
    </w:p>
    <w:p w14:paraId="0B22AB81" w14:textId="77777777" w:rsidR="00B6534B" w:rsidRDefault="00B6534B" w:rsidP="00B6534B">
      <w:r>
        <w:t>284.7712</w:t>
      </w:r>
      <w:r>
        <w:tab/>
        <w:t>1.013e0</w:t>
      </w:r>
    </w:p>
    <w:p w14:paraId="4C1A2C82" w14:textId="77777777" w:rsidR="00B6534B" w:rsidRDefault="00B6534B" w:rsidP="00B6534B">
      <w:r>
        <w:t>284.8150</w:t>
      </w:r>
      <w:r>
        <w:tab/>
        <w:t>1.013e0</w:t>
      </w:r>
    </w:p>
    <w:p w14:paraId="232A5D5B" w14:textId="77777777" w:rsidR="00B6534B" w:rsidRDefault="00B6534B" w:rsidP="00B6534B">
      <w:r>
        <w:t>284.8957</w:t>
      </w:r>
      <w:r>
        <w:tab/>
        <w:t>1.013e0</w:t>
      </w:r>
    </w:p>
    <w:p w14:paraId="2B4C35A4" w14:textId="77777777" w:rsidR="00B6534B" w:rsidRDefault="00B6534B" w:rsidP="00B6534B">
      <w:r>
        <w:t>284.9784</w:t>
      </w:r>
      <w:r>
        <w:tab/>
        <w:t>6.111e0</w:t>
      </w:r>
    </w:p>
    <w:p w14:paraId="25B2964B" w14:textId="77777777" w:rsidR="00B6534B" w:rsidRDefault="00B6534B" w:rsidP="00B6534B">
      <w:r>
        <w:t>285.1340</w:t>
      </w:r>
      <w:r>
        <w:tab/>
        <w:t>1.013e0</w:t>
      </w:r>
    </w:p>
    <w:p w14:paraId="4F3C7A2F" w14:textId="77777777" w:rsidR="00B6534B" w:rsidRDefault="00B6534B" w:rsidP="00B6534B">
      <w:r>
        <w:t>285.1802</w:t>
      </w:r>
      <w:r>
        <w:tab/>
        <w:t>1.013e0</w:t>
      </w:r>
    </w:p>
    <w:p w14:paraId="5E284D17" w14:textId="77777777" w:rsidR="00B6534B" w:rsidRDefault="00B6534B" w:rsidP="00B6534B">
      <w:r>
        <w:t>285.2340</w:t>
      </w:r>
      <w:r>
        <w:tab/>
        <w:t>1.013e0</w:t>
      </w:r>
    </w:p>
    <w:p w14:paraId="4B225A66" w14:textId="77777777" w:rsidR="00B6534B" w:rsidRDefault="00B6534B" w:rsidP="00B6534B">
      <w:r>
        <w:t>285.2828</w:t>
      </w:r>
      <w:r>
        <w:tab/>
        <w:t>2.025e0</w:t>
      </w:r>
    </w:p>
    <w:p w14:paraId="7FF2DC3C" w14:textId="77777777" w:rsidR="00B6534B" w:rsidRDefault="00B6534B" w:rsidP="00B6534B">
      <w:r>
        <w:t>285.3453</w:t>
      </w:r>
      <w:r>
        <w:tab/>
        <w:t>1.013e0</w:t>
      </w:r>
    </w:p>
    <w:p w14:paraId="22F7DA31" w14:textId="77777777" w:rsidR="00B6534B" w:rsidRDefault="00B6534B" w:rsidP="00B6534B">
      <w:r>
        <w:t>285.3742</w:t>
      </w:r>
      <w:r>
        <w:tab/>
        <w:t>2.025e0</w:t>
      </w:r>
    </w:p>
    <w:p w14:paraId="197A4EF6" w14:textId="77777777" w:rsidR="00B6534B" w:rsidRDefault="00B6534B" w:rsidP="00B6534B">
      <w:r>
        <w:t>285.4101</w:t>
      </w:r>
      <w:r>
        <w:tab/>
        <w:t>2.025e0</w:t>
      </w:r>
    </w:p>
    <w:p w14:paraId="0433FFF3" w14:textId="77777777" w:rsidR="00B6534B" w:rsidRDefault="00B6534B" w:rsidP="00B6534B">
      <w:r>
        <w:t>285.4530</w:t>
      </w:r>
      <w:r>
        <w:tab/>
        <w:t>1.013e0</w:t>
      </w:r>
    </w:p>
    <w:p w14:paraId="59EEB2D1" w14:textId="77777777" w:rsidR="00B6534B" w:rsidRDefault="00B6534B" w:rsidP="00B6534B">
      <w:r>
        <w:t>285.5030</w:t>
      </w:r>
      <w:r>
        <w:tab/>
        <w:t>2.025e0</w:t>
      </w:r>
    </w:p>
    <w:p w14:paraId="354ED5D7" w14:textId="77777777" w:rsidR="00B6534B" w:rsidRDefault="00B6534B" w:rsidP="00B6534B">
      <w:r>
        <w:t>285.5337</w:t>
      </w:r>
      <w:r>
        <w:tab/>
        <w:t>1.013e0</w:t>
      </w:r>
    </w:p>
    <w:p w14:paraId="2C6E71BF" w14:textId="77777777" w:rsidR="00B6534B" w:rsidRDefault="00B6534B" w:rsidP="00B6534B">
      <w:r>
        <w:t>285.5740</w:t>
      </w:r>
      <w:r>
        <w:tab/>
        <w:t>1.013e0</w:t>
      </w:r>
    </w:p>
    <w:p w14:paraId="240E81A8" w14:textId="77777777" w:rsidR="00B6534B" w:rsidRDefault="00B6534B" w:rsidP="00B6534B">
      <w:r>
        <w:t>285.6145</w:t>
      </w:r>
      <w:r>
        <w:tab/>
        <w:t>1.013e0</w:t>
      </w:r>
    </w:p>
    <w:p w14:paraId="5B90D8A1" w14:textId="77777777" w:rsidR="00B6534B" w:rsidRDefault="00B6534B" w:rsidP="00B6534B">
      <w:r>
        <w:t>285.6913</w:t>
      </w:r>
      <w:r>
        <w:tab/>
        <w:t>1.013e0</w:t>
      </w:r>
    </w:p>
    <w:p w14:paraId="5ED38715" w14:textId="77777777" w:rsidR="00B6534B" w:rsidRDefault="00B6534B" w:rsidP="00B6534B">
      <w:r>
        <w:t>285.7387</w:t>
      </w:r>
      <w:r>
        <w:tab/>
        <w:t>3.038e0</w:t>
      </w:r>
    </w:p>
    <w:p w14:paraId="73F20E5D" w14:textId="77777777" w:rsidR="00B6534B" w:rsidRDefault="00B6534B" w:rsidP="00B6534B">
      <w:r>
        <w:t>285.8175</w:t>
      </w:r>
      <w:r>
        <w:tab/>
        <w:t>3.038e0</w:t>
      </w:r>
    </w:p>
    <w:p w14:paraId="281DE88B" w14:textId="77777777" w:rsidR="00B6534B" w:rsidRDefault="00B6534B" w:rsidP="00B6534B">
      <w:r>
        <w:t>285.8708</w:t>
      </w:r>
      <w:r>
        <w:tab/>
        <w:t>1.013e0</w:t>
      </w:r>
    </w:p>
    <w:p w14:paraId="1E6EDF8F" w14:textId="77777777" w:rsidR="00B6534B" w:rsidRDefault="00B6534B" w:rsidP="00B6534B">
      <w:r>
        <w:t>285.9292</w:t>
      </w:r>
      <w:r>
        <w:tab/>
        <w:t>3.038e0</w:t>
      </w:r>
    </w:p>
    <w:p w14:paraId="1E833A3B" w14:textId="77777777" w:rsidR="00B6534B" w:rsidRDefault="00B6534B" w:rsidP="00B6534B">
      <w:r>
        <w:t>286.0297</w:t>
      </w:r>
      <w:r>
        <w:tab/>
        <w:t>2.025e0</w:t>
      </w:r>
    </w:p>
    <w:p w14:paraId="2B5DB5A3" w14:textId="77777777" w:rsidR="00B6534B" w:rsidRDefault="00B6534B" w:rsidP="00B6534B">
      <w:r>
        <w:t>286.0588</w:t>
      </w:r>
      <w:r>
        <w:tab/>
        <w:t>2.025e0</w:t>
      </w:r>
    </w:p>
    <w:p w14:paraId="450DFDA4" w14:textId="77777777" w:rsidR="00B6534B" w:rsidRDefault="00B6534B" w:rsidP="00B6534B">
      <w:r>
        <w:t>286.2321</w:t>
      </w:r>
      <w:r>
        <w:tab/>
        <w:t>3.038e0</w:t>
      </w:r>
    </w:p>
    <w:p w14:paraId="44C844BC" w14:textId="77777777" w:rsidR="00B6534B" w:rsidRDefault="00B6534B" w:rsidP="00B6534B">
      <w:r>
        <w:t>286.3874</w:t>
      </w:r>
      <w:r>
        <w:tab/>
        <w:t>1.013e0</w:t>
      </w:r>
    </w:p>
    <w:p w14:paraId="5201B710" w14:textId="77777777" w:rsidR="00B6534B" w:rsidRDefault="00B6534B" w:rsidP="00B6534B">
      <w:r>
        <w:t>286.5303</w:t>
      </w:r>
      <w:r>
        <w:tab/>
        <w:t>3.038e0</w:t>
      </w:r>
    </w:p>
    <w:p w14:paraId="26D8C7B1" w14:textId="77777777" w:rsidR="00B6534B" w:rsidRDefault="00B6534B" w:rsidP="00B6534B">
      <w:r>
        <w:t>286.7299</w:t>
      </w:r>
      <w:r>
        <w:tab/>
        <w:t>1.013e0</w:t>
      </w:r>
    </w:p>
    <w:p w14:paraId="657193D6" w14:textId="77777777" w:rsidR="00B6534B" w:rsidRDefault="00B6534B" w:rsidP="00B6534B">
      <w:r>
        <w:t>286.8300</w:t>
      </w:r>
      <w:r>
        <w:tab/>
        <w:t>2.025e0</w:t>
      </w:r>
    </w:p>
    <w:p w14:paraId="51415DF8" w14:textId="77777777" w:rsidR="00B6534B" w:rsidRDefault="00B6534B" w:rsidP="00B6534B">
      <w:r>
        <w:t>286.9734</w:t>
      </w:r>
      <w:r>
        <w:tab/>
        <w:t>4.051e0</w:t>
      </w:r>
    </w:p>
    <w:p w14:paraId="53BEDC24" w14:textId="77777777" w:rsidR="00B6534B" w:rsidRDefault="00B6534B" w:rsidP="00B6534B">
      <w:r>
        <w:t>287.0446</w:t>
      </w:r>
      <w:r>
        <w:tab/>
        <w:t>1.013e0</w:t>
      </w:r>
    </w:p>
    <w:p w14:paraId="5C10443E" w14:textId="77777777" w:rsidR="00B6534B" w:rsidRDefault="00B6534B" w:rsidP="00B6534B">
      <w:r>
        <w:t>287.1177</w:t>
      </w:r>
      <w:r>
        <w:tab/>
        <w:t>4.051e0</w:t>
      </w:r>
    </w:p>
    <w:p w14:paraId="7716DF54" w14:textId="77777777" w:rsidR="00B6534B" w:rsidRDefault="00B6534B" w:rsidP="00B6534B">
      <w:r>
        <w:t>287.2398</w:t>
      </w:r>
      <w:r>
        <w:tab/>
        <w:t>2.025e0</w:t>
      </w:r>
    </w:p>
    <w:p w14:paraId="43828D6E" w14:textId="77777777" w:rsidR="00B6534B" w:rsidRDefault="00B6534B" w:rsidP="00B6534B">
      <w:r>
        <w:t>287.2832</w:t>
      </w:r>
      <w:r>
        <w:tab/>
        <w:t>1.013e0</w:t>
      </w:r>
    </w:p>
    <w:p w14:paraId="02788ECE" w14:textId="77777777" w:rsidR="00B6534B" w:rsidRDefault="00B6534B" w:rsidP="00B6534B">
      <w:r>
        <w:t>287.4475</w:t>
      </w:r>
      <w:r>
        <w:tab/>
        <w:t>2.025e0</w:t>
      </w:r>
    </w:p>
    <w:p w14:paraId="660B2024" w14:textId="77777777" w:rsidR="00B6534B" w:rsidRDefault="00B6534B" w:rsidP="00B6534B">
      <w:r>
        <w:t>287.4805</w:t>
      </w:r>
      <w:r>
        <w:tab/>
        <w:t>1.013e0</w:t>
      </w:r>
    </w:p>
    <w:p w14:paraId="53DD04D5" w14:textId="77777777" w:rsidR="00B6534B" w:rsidRDefault="00B6534B" w:rsidP="00B6534B">
      <w:r>
        <w:t>287.5574</w:t>
      </w:r>
      <w:r>
        <w:tab/>
        <w:t>1.013e0</w:t>
      </w:r>
    </w:p>
    <w:p w14:paraId="610F449B" w14:textId="77777777" w:rsidR="00B6534B" w:rsidRDefault="00B6534B" w:rsidP="00B6534B">
      <w:r>
        <w:t>287.6383</w:t>
      </w:r>
      <w:r>
        <w:tab/>
        <w:t>1.013e0</w:t>
      </w:r>
    </w:p>
    <w:p w14:paraId="21C7D75C" w14:textId="77777777" w:rsidR="00B6534B" w:rsidRDefault="00B6534B" w:rsidP="00B6534B">
      <w:r>
        <w:t>287.7137</w:t>
      </w:r>
      <w:r>
        <w:tab/>
        <w:t>1.225e0</w:t>
      </w:r>
    </w:p>
    <w:p w14:paraId="0A9DB13A" w14:textId="77777777" w:rsidR="00B6534B" w:rsidRDefault="00B6534B" w:rsidP="00B6534B">
      <w:r>
        <w:t>287.7768</w:t>
      </w:r>
      <w:r>
        <w:tab/>
        <w:t>2.025e0</w:t>
      </w:r>
    </w:p>
    <w:p w14:paraId="5EA4B883" w14:textId="77777777" w:rsidR="00B6534B" w:rsidRDefault="00B6534B" w:rsidP="00B6534B">
      <w:r>
        <w:t>287.8193</w:t>
      </w:r>
      <w:r>
        <w:tab/>
        <w:t>1.013e0</w:t>
      </w:r>
    </w:p>
    <w:p w14:paraId="70476D80" w14:textId="77777777" w:rsidR="00B6534B" w:rsidRDefault="00B6534B" w:rsidP="00B6534B">
      <w:r>
        <w:t>287.8732</w:t>
      </w:r>
      <w:r>
        <w:tab/>
        <w:t>1.013e0</w:t>
      </w:r>
    </w:p>
    <w:p w14:paraId="7F40C7A0" w14:textId="77777777" w:rsidR="00B6534B" w:rsidRDefault="00B6534B" w:rsidP="00B6534B">
      <w:r>
        <w:t>287.9137</w:t>
      </w:r>
      <w:r>
        <w:tab/>
        <w:t>2.025e0</w:t>
      </w:r>
    </w:p>
    <w:p w14:paraId="73373657" w14:textId="77777777" w:rsidR="00B6534B" w:rsidRDefault="00B6534B" w:rsidP="00B6534B">
      <w:r>
        <w:t>287.9493</w:t>
      </w:r>
      <w:r>
        <w:tab/>
        <w:t>2.025e0</w:t>
      </w:r>
    </w:p>
    <w:p w14:paraId="282C9321" w14:textId="77777777" w:rsidR="00B6534B" w:rsidRDefault="00B6534B" w:rsidP="00B6534B">
      <w:r>
        <w:t>288.1209</w:t>
      </w:r>
      <w:r>
        <w:tab/>
        <w:t>2.025e0</w:t>
      </w:r>
    </w:p>
    <w:p w14:paraId="511525A4" w14:textId="77777777" w:rsidR="00B6534B" w:rsidRDefault="00B6534B" w:rsidP="00B6534B">
      <w:r>
        <w:t>288.2035</w:t>
      </w:r>
      <w:r>
        <w:tab/>
        <w:t>6.076e0</w:t>
      </w:r>
    </w:p>
    <w:p w14:paraId="3351D773" w14:textId="77777777" w:rsidR="00B6534B" w:rsidRDefault="00B6534B" w:rsidP="00B6534B">
      <w:r>
        <w:t>288.3201</w:t>
      </w:r>
      <w:r>
        <w:tab/>
        <w:t>1.013e0</w:t>
      </w:r>
    </w:p>
    <w:p w14:paraId="65C32C91" w14:textId="77777777" w:rsidR="00B6534B" w:rsidRDefault="00B6534B" w:rsidP="00B6534B">
      <w:r>
        <w:t>288.3968</w:t>
      </w:r>
      <w:r>
        <w:tab/>
        <w:t>1.013e0</w:t>
      </w:r>
    </w:p>
    <w:p w14:paraId="0B91B60F" w14:textId="77777777" w:rsidR="00B6534B" w:rsidRDefault="00B6534B" w:rsidP="00B6534B">
      <w:r>
        <w:t>288.4498</w:t>
      </w:r>
      <w:r>
        <w:tab/>
        <w:t>2.025e0</w:t>
      </w:r>
    </w:p>
    <w:p w14:paraId="700208D5" w14:textId="77777777" w:rsidR="00B6534B" w:rsidRDefault="00B6534B" w:rsidP="00B6534B">
      <w:r>
        <w:t>288.5243</w:t>
      </w:r>
      <w:r>
        <w:tab/>
        <w:t>2.025e0</w:t>
      </w:r>
    </w:p>
    <w:p w14:paraId="1919B3BD" w14:textId="77777777" w:rsidR="00B6534B" w:rsidRDefault="00B6534B" w:rsidP="00B6534B">
      <w:r>
        <w:t>288.5819</w:t>
      </w:r>
      <w:r>
        <w:tab/>
        <w:t>1.013e0</w:t>
      </w:r>
    </w:p>
    <w:p w14:paraId="0A1123EB" w14:textId="77777777" w:rsidR="00B6534B" w:rsidRDefault="00B6534B" w:rsidP="00B6534B">
      <w:r>
        <w:t>288.6168</w:t>
      </w:r>
      <w:r>
        <w:tab/>
        <w:t>1.013e0</w:t>
      </w:r>
    </w:p>
    <w:p w14:paraId="4E9BA212" w14:textId="77777777" w:rsidR="00B6534B" w:rsidRDefault="00B6534B" w:rsidP="00B6534B">
      <w:r>
        <w:t>288.6961</w:t>
      </w:r>
      <w:r>
        <w:tab/>
        <w:t>2.025e0</w:t>
      </w:r>
    </w:p>
    <w:p w14:paraId="43A5731E" w14:textId="77777777" w:rsidR="00B6534B" w:rsidRDefault="00B6534B" w:rsidP="00B6534B">
      <w:r>
        <w:t>288.8706</w:t>
      </w:r>
      <w:r>
        <w:tab/>
        <w:t>2.025e0</w:t>
      </w:r>
    </w:p>
    <w:p w14:paraId="3D3E12ED" w14:textId="77777777" w:rsidR="00B6534B" w:rsidRDefault="00B6534B" w:rsidP="00B6534B">
      <w:r>
        <w:t>288.9019</w:t>
      </w:r>
      <w:r>
        <w:tab/>
        <w:t>4.051e0</w:t>
      </w:r>
    </w:p>
    <w:p w14:paraId="1168DD73" w14:textId="77777777" w:rsidR="00B6534B" w:rsidRDefault="00B6534B" w:rsidP="00B6534B">
      <w:r>
        <w:t>288.9687</w:t>
      </w:r>
      <w:r>
        <w:tab/>
        <w:t>1.013e0</w:t>
      </w:r>
    </w:p>
    <w:p w14:paraId="7F0445F6" w14:textId="77777777" w:rsidR="00B6534B" w:rsidRDefault="00B6534B" w:rsidP="00B6534B">
      <w:r>
        <w:t>289.0407</w:t>
      </w:r>
      <w:r>
        <w:tab/>
        <w:t>1.013e0</w:t>
      </w:r>
    </w:p>
    <w:p w14:paraId="61FCEF9E" w14:textId="77777777" w:rsidR="00B6534B" w:rsidRDefault="00B6534B" w:rsidP="00B6534B">
      <w:r>
        <w:t>289.1050</w:t>
      </w:r>
      <w:r>
        <w:tab/>
        <w:t>2.025e0</w:t>
      </w:r>
    </w:p>
    <w:p w14:paraId="3F8166FA" w14:textId="77777777" w:rsidR="00B6534B" w:rsidRDefault="00B6534B" w:rsidP="00B6534B">
      <w:r>
        <w:t>289.1596</w:t>
      </w:r>
      <w:r>
        <w:tab/>
        <w:t>1.013e0</w:t>
      </w:r>
    </w:p>
    <w:p w14:paraId="625851D8" w14:textId="77777777" w:rsidR="00B6534B" w:rsidRDefault="00B6534B" w:rsidP="00B6534B">
      <w:r>
        <w:t>289.2219</w:t>
      </w:r>
      <w:r>
        <w:tab/>
        <w:t>2.025e0</w:t>
      </w:r>
    </w:p>
    <w:p w14:paraId="7148C12E" w14:textId="77777777" w:rsidR="00B6534B" w:rsidRDefault="00B6534B" w:rsidP="00B6534B">
      <w:r>
        <w:t>289.3125</w:t>
      </w:r>
      <w:r>
        <w:tab/>
        <w:t>2.025e0</w:t>
      </w:r>
    </w:p>
    <w:p w14:paraId="0F27E944" w14:textId="77777777" w:rsidR="00B6534B" w:rsidRDefault="00B6534B" w:rsidP="00B6534B">
      <w:r>
        <w:t>289.4870</w:t>
      </w:r>
      <w:r>
        <w:tab/>
        <w:t>2.025e0</w:t>
      </w:r>
    </w:p>
    <w:p w14:paraId="092C8A62" w14:textId="77777777" w:rsidR="00B6534B" w:rsidRDefault="00B6534B" w:rsidP="00B6534B">
      <w:r>
        <w:t>289.5471</w:t>
      </w:r>
      <w:r>
        <w:tab/>
        <w:t>1.013e0</w:t>
      </w:r>
    </w:p>
    <w:p w14:paraId="0CC57951" w14:textId="77777777" w:rsidR="00B6534B" w:rsidRDefault="00B6534B" w:rsidP="00B6534B">
      <w:r>
        <w:t>289.5844</w:t>
      </w:r>
      <w:r>
        <w:tab/>
        <w:t>1.013e0</w:t>
      </w:r>
    </w:p>
    <w:p w14:paraId="0ECBD63F" w14:textId="77777777" w:rsidR="00B6534B" w:rsidRDefault="00B6534B" w:rsidP="00B6534B">
      <w:r>
        <w:t>289.6923</w:t>
      </w:r>
      <w:r>
        <w:tab/>
        <w:t>1.074e0</w:t>
      </w:r>
    </w:p>
    <w:p w14:paraId="3CE6DCBE" w14:textId="77777777" w:rsidR="00B6534B" w:rsidRDefault="00B6534B" w:rsidP="00B6534B">
      <w:r>
        <w:t>289.7189</w:t>
      </w:r>
      <w:r>
        <w:tab/>
        <w:t>2.025e0</w:t>
      </w:r>
    </w:p>
    <w:p w14:paraId="7FAF4527" w14:textId="77777777" w:rsidR="00B6534B" w:rsidRDefault="00B6534B" w:rsidP="00B6534B">
      <w:r>
        <w:t>289.7868</w:t>
      </w:r>
      <w:r>
        <w:tab/>
        <w:t>2.025e0</w:t>
      </w:r>
    </w:p>
    <w:p w14:paraId="01FCEB19" w14:textId="77777777" w:rsidR="00B6534B" w:rsidRDefault="00B6534B" w:rsidP="00B6534B">
      <w:r>
        <w:t>289.9460</w:t>
      </w:r>
      <w:r>
        <w:tab/>
        <w:t>1.013e0</w:t>
      </w:r>
    </w:p>
    <w:p w14:paraId="5ED3D05B" w14:textId="77777777" w:rsidR="00B6534B" w:rsidRDefault="00B6534B" w:rsidP="00B6534B">
      <w:r>
        <w:t>290.1192</w:t>
      </w:r>
      <w:r>
        <w:tab/>
        <w:t>2.025e0</w:t>
      </w:r>
    </w:p>
    <w:p w14:paraId="7EED2EB0" w14:textId="77777777" w:rsidR="00B6534B" w:rsidRDefault="00B6534B" w:rsidP="00B6534B">
      <w:r>
        <w:t>290.2575</w:t>
      </w:r>
      <w:r>
        <w:tab/>
        <w:t>2.025e0</w:t>
      </w:r>
    </w:p>
    <w:p w14:paraId="6C2521E7" w14:textId="77777777" w:rsidR="00B6534B" w:rsidRDefault="00B6534B" w:rsidP="00B6534B">
      <w:r>
        <w:t>290.3651</w:t>
      </w:r>
      <w:r>
        <w:tab/>
        <w:t>2.025e0</w:t>
      </w:r>
    </w:p>
    <w:p w14:paraId="67928072" w14:textId="77777777" w:rsidR="00B6534B" w:rsidRDefault="00B6534B" w:rsidP="00B6534B">
      <w:r>
        <w:t>290.4216</w:t>
      </w:r>
      <w:r>
        <w:tab/>
        <w:t>4.051e0</w:t>
      </w:r>
    </w:p>
    <w:p w14:paraId="7A56740C" w14:textId="77777777" w:rsidR="00B6534B" w:rsidRDefault="00B6534B" w:rsidP="00B6534B">
      <w:r>
        <w:t>290.5258</w:t>
      </w:r>
      <w:r>
        <w:tab/>
        <w:t>1.013e0</w:t>
      </w:r>
    </w:p>
    <w:p w14:paraId="61AEDA02" w14:textId="77777777" w:rsidR="00B6534B" w:rsidRDefault="00B6534B" w:rsidP="00B6534B">
      <w:r>
        <w:t>290.6300</w:t>
      </w:r>
      <w:r>
        <w:tab/>
        <w:t>1.013e0</w:t>
      </w:r>
    </w:p>
    <w:p w14:paraId="0BEE5D11" w14:textId="77777777" w:rsidR="00B6534B" w:rsidRDefault="00B6534B" w:rsidP="00B6534B">
      <w:r>
        <w:t>290.6685</w:t>
      </w:r>
      <w:r>
        <w:tab/>
        <w:t>1.013e0</w:t>
      </w:r>
    </w:p>
    <w:p w14:paraId="5274FC96" w14:textId="77777777" w:rsidR="00B6534B" w:rsidRDefault="00B6534B" w:rsidP="00B6534B">
      <w:r>
        <w:t>290.7030</w:t>
      </w:r>
      <w:r>
        <w:tab/>
        <w:t>2.025e0</w:t>
      </w:r>
    </w:p>
    <w:p w14:paraId="6D0AF529" w14:textId="77777777" w:rsidR="00B6534B" w:rsidRDefault="00B6534B" w:rsidP="00B6534B">
      <w:r>
        <w:t>290.7612</w:t>
      </w:r>
      <w:r>
        <w:tab/>
        <w:t>1.013e0</w:t>
      </w:r>
    </w:p>
    <w:p w14:paraId="586C0A99" w14:textId="77777777" w:rsidR="00B6534B" w:rsidRDefault="00B6534B" w:rsidP="00B6534B">
      <w:r>
        <w:t>290.8056</w:t>
      </w:r>
      <w:r>
        <w:tab/>
        <w:t>1.013e0</w:t>
      </w:r>
    </w:p>
    <w:p w14:paraId="43DF6E37" w14:textId="77777777" w:rsidR="00B6534B" w:rsidRDefault="00B6534B" w:rsidP="00B6534B">
      <w:r>
        <w:t>290.8498</w:t>
      </w:r>
      <w:r>
        <w:tab/>
        <w:t>1.013e0</w:t>
      </w:r>
    </w:p>
    <w:p w14:paraId="6D941DA0" w14:textId="77777777" w:rsidR="00B6534B" w:rsidRDefault="00B6534B" w:rsidP="00B6534B">
      <w:r>
        <w:t>290.9450</w:t>
      </w:r>
      <w:r>
        <w:tab/>
        <w:t>3.038e0</w:t>
      </w:r>
    </w:p>
    <w:p w14:paraId="664187AC" w14:textId="77777777" w:rsidR="00B6534B" w:rsidRDefault="00B6534B" w:rsidP="00B6534B">
      <w:r>
        <w:t>291.0426</w:t>
      </w:r>
      <w:r>
        <w:tab/>
        <w:t>2.025e0</w:t>
      </w:r>
    </w:p>
    <w:p w14:paraId="7AFEB7C2" w14:textId="77777777" w:rsidR="00B6534B" w:rsidRDefault="00B6534B" w:rsidP="00B6534B">
      <w:r>
        <w:t>291.1237</w:t>
      </w:r>
      <w:r>
        <w:tab/>
        <w:t>2.025e0</w:t>
      </w:r>
    </w:p>
    <w:p w14:paraId="18DC8B5C" w14:textId="77777777" w:rsidR="00B6534B" w:rsidRDefault="00B6534B" w:rsidP="00B6534B">
      <w:r>
        <w:t>291.1731</w:t>
      </w:r>
      <w:r>
        <w:tab/>
        <w:t>1.013e0</w:t>
      </w:r>
    </w:p>
    <w:p w14:paraId="5FDB01E4" w14:textId="77777777" w:rsidR="00B6534B" w:rsidRDefault="00B6534B" w:rsidP="00B6534B">
      <w:r>
        <w:t>291.2269</w:t>
      </w:r>
      <w:r>
        <w:tab/>
        <w:t>3.038e0</w:t>
      </w:r>
    </w:p>
    <w:p w14:paraId="6FE46DE1" w14:textId="77777777" w:rsidR="00B6534B" w:rsidRDefault="00B6534B" w:rsidP="00B6534B">
      <w:r>
        <w:t>291.2901</w:t>
      </w:r>
      <w:r>
        <w:tab/>
        <w:t>1.013e0</w:t>
      </w:r>
    </w:p>
    <w:p w14:paraId="295839B7" w14:textId="77777777" w:rsidR="00B6534B" w:rsidRDefault="00B6534B" w:rsidP="00B6534B">
      <w:r>
        <w:t>291.3466</w:t>
      </w:r>
      <w:r>
        <w:tab/>
        <w:t>3.038e0</w:t>
      </w:r>
    </w:p>
    <w:p w14:paraId="38AAE764" w14:textId="77777777" w:rsidR="00B6534B" w:rsidRDefault="00B6534B" w:rsidP="00B6534B">
      <w:r>
        <w:t>291.3943</w:t>
      </w:r>
      <w:r>
        <w:tab/>
        <w:t>1.013e0</w:t>
      </w:r>
    </w:p>
    <w:p w14:paraId="0F7BACDD" w14:textId="77777777" w:rsidR="00B6534B" w:rsidRDefault="00B6534B" w:rsidP="00B6534B">
      <w:r>
        <w:t>291.4329</w:t>
      </w:r>
      <w:r>
        <w:tab/>
        <w:t>2.025e0</w:t>
      </w:r>
    </w:p>
    <w:p w14:paraId="16A36358" w14:textId="77777777" w:rsidR="00B6534B" w:rsidRDefault="00B6534B" w:rsidP="00B6534B">
      <w:r>
        <w:t>291.5532</w:t>
      </w:r>
      <w:r>
        <w:tab/>
        <w:t>4.051e0</w:t>
      </w:r>
    </w:p>
    <w:p w14:paraId="1526DE45" w14:textId="77777777" w:rsidR="00B6534B" w:rsidRDefault="00B6534B" w:rsidP="00B6534B">
      <w:r>
        <w:t>291.6148</w:t>
      </w:r>
      <w:r>
        <w:tab/>
        <w:t>2.025e0</w:t>
      </w:r>
    </w:p>
    <w:p w14:paraId="0F29B27E" w14:textId="77777777" w:rsidR="00B6534B" w:rsidRDefault="00B6534B" w:rsidP="00B6534B">
      <w:r>
        <w:t>291.6994</w:t>
      </w:r>
      <w:r>
        <w:tab/>
        <w:t>1.013e0</w:t>
      </w:r>
    </w:p>
    <w:p w14:paraId="4DB152CE" w14:textId="77777777" w:rsidR="00B6534B" w:rsidRDefault="00B6534B" w:rsidP="00B6534B">
      <w:r>
        <w:t>291.7341</w:t>
      </w:r>
      <w:r>
        <w:tab/>
        <w:t>1.013e0</w:t>
      </w:r>
    </w:p>
    <w:p w14:paraId="26C28A2B" w14:textId="77777777" w:rsidR="00B6534B" w:rsidRDefault="00B6534B" w:rsidP="00B6534B">
      <w:r>
        <w:t>291.7664</w:t>
      </w:r>
      <w:r>
        <w:tab/>
        <w:t>1.013e0</w:t>
      </w:r>
    </w:p>
    <w:p w14:paraId="103B6B97" w14:textId="77777777" w:rsidR="00B6534B" w:rsidRDefault="00B6534B" w:rsidP="00B6534B">
      <w:r>
        <w:t>291.9235</w:t>
      </w:r>
      <w:r>
        <w:tab/>
        <w:t>2.025e0</w:t>
      </w:r>
    </w:p>
    <w:p w14:paraId="529B3CC5" w14:textId="77777777" w:rsidR="00B6534B" w:rsidRDefault="00B6534B" w:rsidP="00B6534B">
      <w:r>
        <w:t>292.0084</w:t>
      </w:r>
      <w:r>
        <w:tab/>
        <w:t>1.013e0</w:t>
      </w:r>
    </w:p>
    <w:p w14:paraId="28774542" w14:textId="77777777" w:rsidR="00B6534B" w:rsidRDefault="00B6534B" w:rsidP="00B6534B">
      <w:r>
        <w:t>292.0703</w:t>
      </w:r>
      <w:r>
        <w:tab/>
        <w:t>1.013e0</w:t>
      </w:r>
    </w:p>
    <w:p w14:paraId="02A8B9D7" w14:textId="77777777" w:rsidR="00B6534B" w:rsidRDefault="00B6534B" w:rsidP="00B6534B">
      <w:r>
        <w:t>292.1254</w:t>
      </w:r>
      <w:r>
        <w:tab/>
        <w:t>3.038e0</w:t>
      </w:r>
    </w:p>
    <w:p w14:paraId="1DEE1DD0" w14:textId="77777777" w:rsidR="00B6534B" w:rsidRDefault="00B6534B" w:rsidP="00B6534B">
      <w:r>
        <w:t>292.1669</w:t>
      </w:r>
      <w:r>
        <w:tab/>
        <w:t>1.013e0</w:t>
      </w:r>
    </w:p>
    <w:p w14:paraId="52FA6A96" w14:textId="77777777" w:rsidR="00B6534B" w:rsidRDefault="00B6534B" w:rsidP="00B6534B">
      <w:r>
        <w:t>292.2326</w:t>
      </w:r>
      <w:r>
        <w:tab/>
        <w:t>2.025e0</w:t>
      </w:r>
    </w:p>
    <w:p w14:paraId="6BD7EBE9" w14:textId="77777777" w:rsidR="00B6534B" w:rsidRDefault="00B6534B" w:rsidP="00B6534B">
      <w:r>
        <w:t>292.2836</w:t>
      </w:r>
      <w:r>
        <w:tab/>
        <w:t>1.013e0</w:t>
      </w:r>
    </w:p>
    <w:p w14:paraId="5582274E" w14:textId="77777777" w:rsidR="00B6534B" w:rsidRDefault="00B6534B" w:rsidP="00B6534B">
      <w:r>
        <w:t>292.3253</w:t>
      </w:r>
      <w:r>
        <w:tab/>
        <w:t>1.013e0</w:t>
      </w:r>
    </w:p>
    <w:p w14:paraId="7D2AB745" w14:textId="77777777" w:rsidR="00B6534B" w:rsidRDefault="00B6534B" w:rsidP="00B6534B">
      <w:r>
        <w:t>292.3524</w:t>
      </w:r>
      <w:r>
        <w:tab/>
        <w:t>1.013e0</w:t>
      </w:r>
    </w:p>
    <w:p w14:paraId="6AC5CD65" w14:textId="77777777" w:rsidR="00B6534B" w:rsidRDefault="00B6534B" w:rsidP="00B6534B">
      <w:r>
        <w:t>292.4026</w:t>
      </w:r>
      <w:r>
        <w:tab/>
        <w:t>1.013e0</w:t>
      </w:r>
    </w:p>
    <w:p w14:paraId="41659B4B" w14:textId="77777777" w:rsidR="00B6534B" w:rsidRDefault="00B6534B" w:rsidP="00B6534B">
      <w:r>
        <w:t>292.4709</w:t>
      </w:r>
      <w:r>
        <w:tab/>
        <w:t>1.013e0</w:t>
      </w:r>
    </w:p>
    <w:p w14:paraId="720372F8" w14:textId="77777777" w:rsidR="00B6534B" w:rsidRDefault="00B6534B" w:rsidP="00B6534B">
      <w:r>
        <w:t>292.5109</w:t>
      </w:r>
      <w:r>
        <w:tab/>
        <w:t>1.013e0</w:t>
      </w:r>
    </w:p>
    <w:p w14:paraId="095E956C" w14:textId="77777777" w:rsidR="00B6534B" w:rsidRDefault="00B6534B" w:rsidP="00B6534B">
      <w:r>
        <w:t>292.5426</w:t>
      </w:r>
      <w:r>
        <w:tab/>
        <w:t>2.025e0</w:t>
      </w:r>
    </w:p>
    <w:p w14:paraId="0C97177F" w14:textId="77777777" w:rsidR="00B6534B" w:rsidRDefault="00B6534B" w:rsidP="00B6534B">
      <w:r>
        <w:t>292.6308</w:t>
      </w:r>
      <w:r>
        <w:tab/>
        <w:t>1.013e0</w:t>
      </w:r>
    </w:p>
    <w:p w14:paraId="1B6D0CA6" w14:textId="77777777" w:rsidR="00B6534B" w:rsidRDefault="00B6534B" w:rsidP="00B6534B">
      <w:r>
        <w:t>292.7321</w:t>
      </w:r>
      <w:r>
        <w:tab/>
        <w:t>4.051e0</w:t>
      </w:r>
    </w:p>
    <w:p w14:paraId="418B07E8" w14:textId="77777777" w:rsidR="00B6534B" w:rsidRDefault="00B6534B" w:rsidP="00B6534B">
      <w:r>
        <w:t>292.8338</w:t>
      </w:r>
      <w:r>
        <w:tab/>
        <w:t>2.025e0</w:t>
      </w:r>
    </w:p>
    <w:p w14:paraId="0DBB33B0" w14:textId="77777777" w:rsidR="00B6534B" w:rsidRDefault="00B6534B" w:rsidP="00B6534B">
      <w:r>
        <w:t>292.8898</w:t>
      </w:r>
      <w:r>
        <w:tab/>
        <w:t>1.013e0</w:t>
      </w:r>
    </w:p>
    <w:p w14:paraId="61BAA9B2" w14:textId="77777777" w:rsidR="00B6534B" w:rsidRDefault="00B6534B" w:rsidP="00B6534B">
      <w:r>
        <w:t>292.9650</w:t>
      </w:r>
      <w:r>
        <w:tab/>
        <w:t>4.051e0</w:t>
      </w:r>
    </w:p>
    <w:p w14:paraId="510D0BCC" w14:textId="77777777" w:rsidR="00B6534B" w:rsidRDefault="00B6534B" w:rsidP="00B6534B">
      <w:r>
        <w:t>293.0330</w:t>
      </w:r>
      <w:r>
        <w:tab/>
        <w:t>2.025e0</w:t>
      </w:r>
    </w:p>
    <w:p w14:paraId="7C8A6DCB" w14:textId="77777777" w:rsidR="00B6534B" w:rsidRDefault="00B6534B" w:rsidP="00B6534B">
      <w:r>
        <w:t>293.0638</w:t>
      </w:r>
      <w:r>
        <w:tab/>
        <w:t>2.025e0</w:t>
      </w:r>
    </w:p>
    <w:p w14:paraId="65A2F908" w14:textId="77777777" w:rsidR="00B6534B" w:rsidRDefault="00B6534B" w:rsidP="00B6534B">
      <w:r>
        <w:t>293.1383</w:t>
      </w:r>
      <w:r>
        <w:tab/>
        <w:t>1.013e0</w:t>
      </w:r>
    </w:p>
    <w:p w14:paraId="3838A483" w14:textId="77777777" w:rsidR="00B6534B" w:rsidRDefault="00B6534B" w:rsidP="00B6534B">
      <w:r>
        <w:t>293.1964</w:t>
      </w:r>
      <w:r>
        <w:tab/>
        <w:t>3.038e0</w:t>
      </w:r>
    </w:p>
    <w:p w14:paraId="700C120C" w14:textId="77777777" w:rsidR="00B6534B" w:rsidRDefault="00B6534B" w:rsidP="00B6534B">
      <w:r>
        <w:t>293.2879</w:t>
      </w:r>
      <w:r>
        <w:tab/>
        <w:t>1.013e0</w:t>
      </w:r>
    </w:p>
    <w:p w14:paraId="1A1D5C1C" w14:textId="77777777" w:rsidR="00B6534B" w:rsidRDefault="00B6534B" w:rsidP="00B6534B">
      <w:r>
        <w:t>293.3383</w:t>
      </w:r>
      <w:r>
        <w:tab/>
        <w:t>1.013e0</w:t>
      </w:r>
    </w:p>
    <w:p w14:paraId="73635A7D" w14:textId="77777777" w:rsidR="00B6534B" w:rsidRDefault="00B6534B" w:rsidP="00B6534B">
      <w:r>
        <w:t>293.3846</w:t>
      </w:r>
      <w:r>
        <w:tab/>
        <w:t>1.013e0</w:t>
      </w:r>
    </w:p>
    <w:p w14:paraId="45934FB7" w14:textId="77777777" w:rsidR="00B6534B" w:rsidRDefault="00B6534B" w:rsidP="00B6534B">
      <w:r>
        <w:t>293.4545</w:t>
      </w:r>
      <w:r>
        <w:tab/>
        <w:t>4.051e0</w:t>
      </w:r>
    </w:p>
    <w:p w14:paraId="3F66054F" w14:textId="77777777" w:rsidR="00B6534B" w:rsidRDefault="00B6534B" w:rsidP="00B6534B">
      <w:r>
        <w:t>293.5096</w:t>
      </w:r>
      <w:r>
        <w:tab/>
        <w:t>5.063e0</w:t>
      </w:r>
    </w:p>
    <w:p w14:paraId="47E67BC5" w14:textId="77777777" w:rsidR="00B6534B" w:rsidRDefault="00B6534B" w:rsidP="00B6534B">
      <w:r>
        <w:t>293.5736</w:t>
      </w:r>
      <w:r>
        <w:tab/>
        <w:t>3.038e0</w:t>
      </w:r>
    </w:p>
    <w:p w14:paraId="702706C3" w14:textId="77777777" w:rsidR="00B6534B" w:rsidRDefault="00B6534B" w:rsidP="00B6534B">
      <w:r>
        <w:t>293.6633</w:t>
      </w:r>
      <w:r>
        <w:tab/>
        <w:t>1.013e0</w:t>
      </w:r>
    </w:p>
    <w:p w14:paraId="243B4AA5" w14:textId="77777777" w:rsidR="00B6534B" w:rsidRDefault="00B6534B" w:rsidP="00B6534B">
      <w:r>
        <w:t>293.7212</w:t>
      </w:r>
      <w:r>
        <w:tab/>
        <w:t>1.013e0</w:t>
      </w:r>
    </w:p>
    <w:p w14:paraId="11AB73B0" w14:textId="77777777" w:rsidR="00B6534B" w:rsidRDefault="00B6534B" w:rsidP="00B6534B">
      <w:r>
        <w:t>293.7628</w:t>
      </w:r>
      <w:r>
        <w:tab/>
        <w:t>1.013e0</w:t>
      </w:r>
    </w:p>
    <w:p w14:paraId="7981CEF2" w14:textId="77777777" w:rsidR="00B6534B" w:rsidRDefault="00B6534B" w:rsidP="00B6534B">
      <w:r>
        <w:t>293.8181</w:t>
      </w:r>
      <w:r>
        <w:tab/>
        <w:t>1.013e0</w:t>
      </w:r>
    </w:p>
    <w:p w14:paraId="03ED19F8" w14:textId="77777777" w:rsidR="00B6534B" w:rsidRDefault="00B6534B" w:rsidP="00B6534B">
      <w:r>
        <w:t>293.8680</w:t>
      </w:r>
      <w:r>
        <w:tab/>
        <w:t>1.013e0</w:t>
      </w:r>
    </w:p>
    <w:p w14:paraId="3A0A02E8" w14:textId="77777777" w:rsidR="00B6534B" w:rsidRDefault="00B6534B" w:rsidP="00B6534B">
      <w:r>
        <w:t>293.9169</w:t>
      </w:r>
      <w:r>
        <w:tab/>
        <w:t>3.038e0</w:t>
      </w:r>
    </w:p>
    <w:p w14:paraId="2D1E4085" w14:textId="77777777" w:rsidR="00B6534B" w:rsidRDefault="00B6534B" w:rsidP="00B6534B">
      <w:r>
        <w:t>293.9842</w:t>
      </w:r>
      <w:r>
        <w:tab/>
        <w:t>1.013e0</w:t>
      </w:r>
    </w:p>
    <w:p w14:paraId="7C9DF7AB" w14:textId="77777777" w:rsidR="00B6534B" w:rsidRDefault="00B6534B" w:rsidP="00B6534B">
      <w:r>
        <w:t>294.0273</w:t>
      </w:r>
      <w:r>
        <w:tab/>
        <w:t>2.242e0</w:t>
      </w:r>
    </w:p>
    <w:p w14:paraId="533354A7" w14:textId="77777777" w:rsidR="00B6534B" w:rsidRDefault="00B6534B" w:rsidP="00B6534B">
      <w:r>
        <w:t>294.1393</w:t>
      </w:r>
      <w:r>
        <w:tab/>
        <w:t>1.013e0</w:t>
      </w:r>
    </w:p>
    <w:p w14:paraId="73437C7B" w14:textId="77777777" w:rsidR="00B6534B" w:rsidRDefault="00B6534B" w:rsidP="00B6534B">
      <w:r>
        <w:t>294.1720</w:t>
      </w:r>
      <w:r>
        <w:tab/>
        <w:t>2.025e0</w:t>
      </w:r>
    </w:p>
    <w:p w14:paraId="7F0B7783" w14:textId="77777777" w:rsidR="00B6534B" w:rsidRDefault="00B6534B" w:rsidP="00B6534B">
      <w:r>
        <w:t>294.2126</w:t>
      </w:r>
      <w:r>
        <w:tab/>
        <w:t>1.013e0</w:t>
      </w:r>
    </w:p>
    <w:p w14:paraId="75F4CE1A" w14:textId="77777777" w:rsidR="00B6534B" w:rsidRDefault="00B6534B" w:rsidP="00B6534B">
      <w:r>
        <w:t>294.2475</w:t>
      </w:r>
      <w:r>
        <w:tab/>
        <w:t>2.025e0</w:t>
      </w:r>
    </w:p>
    <w:p w14:paraId="4B93C2D7" w14:textId="77777777" w:rsidR="00B6534B" w:rsidRDefault="00B6534B" w:rsidP="00B6534B">
      <w:r>
        <w:t>294.2940</w:t>
      </w:r>
      <w:r>
        <w:tab/>
        <w:t>2.025e0</w:t>
      </w:r>
    </w:p>
    <w:p w14:paraId="7EA694A2" w14:textId="77777777" w:rsidR="00B6534B" w:rsidRDefault="00B6534B" w:rsidP="00B6534B">
      <w:r>
        <w:t>294.4932</w:t>
      </w:r>
      <w:r>
        <w:tab/>
        <w:t>2.025e0</w:t>
      </w:r>
    </w:p>
    <w:p w14:paraId="57A10595" w14:textId="77777777" w:rsidR="00B6534B" w:rsidRDefault="00B6534B" w:rsidP="00B6534B">
      <w:r>
        <w:t>294.5272</w:t>
      </w:r>
      <w:r>
        <w:tab/>
        <w:t>1.013e0</w:t>
      </w:r>
    </w:p>
    <w:p w14:paraId="57601359" w14:textId="77777777" w:rsidR="00B6534B" w:rsidRDefault="00B6534B" w:rsidP="00B6534B">
      <w:r>
        <w:t>294.5958</w:t>
      </w:r>
      <w:r>
        <w:tab/>
        <w:t>2.025e0</w:t>
      </w:r>
    </w:p>
    <w:p w14:paraId="1BD31E97" w14:textId="77777777" w:rsidR="00B6534B" w:rsidRDefault="00B6534B" w:rsidP="00B6534B">
      <w:r>
        <w:t>294.6991</w:t>
      </w:r>
      <w:r>
        <w:tab/>
        <w:t>2.025e0</w:t>
      </w:r>
    </w:p>
    <w:p w14:paraId="0D4957DB" w14:textId="77777777" w:rsidR="00B6534B" w:rsidRDefault="00B6534B" w:rsidP="00B6534B">
      <w:r>
        <w:t>294.7490</w:t>
      </w:r>
      <w:r>
        <w:tab/>
        <w:t>2.025e0</w:t>
      </w:r>
    </w:p>
    <w:p w14:paraId="51BC2D98" w14:textId="77777777" w:rsidR="00B6534B" w:rsidRDefault="00B6534B" w:rsidP="00B6534B">
      <w:r>
        <w:t>294.8514</w:t>
      </w:r>
      <w:r>
        <w:tab/>
        <w:t>1.013e0</w:t>
      </w:r>
    </w:p>
    <w:p w14:paraId="3B2E1389" w14:textId="77777777" w:rsidR="00B6534B" w:rsidRDefault="00B6534B" w:rsidP="00B6534B">
      <w:r>
        <w:t>294.9433</w:t>
      </w:r>
      <w:r>
        <w:tab/>
        <w:t>1.013e0</w:t>
      </w:r>
    </w:p>
    <w:p w14:paraId="71B03726" w14:textId="77777777" w:rsidR="00B6534B" w:rsidRDefault="00B6534B" w:rsidP="00B6534B">
      <w:r>
        <w:t>294.9987</w:t>
      </w:r>
      <w:r>
        <w:tab/>
        <w:t>1.013e0</w:t>
      </w:r>
    </w:p>
    <w:p w14:paraId="1040987B" w14:textId="77777777" w:rsidR="00B6534B" w:rsidRDefault="00B6534B" w:rsidP="00B6534B">
      <w:r>
        <w:t>295.0721</w:t>
      </w:r>
      <w:r>
        <w:tab/>
        <w:t>3.038e0</w:t>
      </w:r>
    </w:p>
    <w:p w14:paraId="19265AE9" w14:textId="77777777" w:rsidR="00B6534B" w:rsidRDefault="00B6534B" w:rsidP="00B6534B">
      <w:r>
        <w:t>295.1891</w:t>
      </w:r>
      <w:r>
        <w:tab/>
        <w:t>3.038e0</w:t>
      </w:r>
    </w:p>
    <w:p w14:paraId="6F7A6745" w14:textId="77777777" w:rsidR="00B6534B" w:rsidRDefault="00B6534B" w:rsidP="00B6534B">
      <w:r>
        <w:t>295.2432</w:t>
      </w:r>
      <w:r>
        <w:tab/>
        <w:t>1.013e0</w:t>
      </w:r>
    </w:p>
    <w:p w14:paraId="45D8BEF9" w14:textId="77777777" w:rsidR="00B6534B" w:rsidRDefault="00B6534B" w:rsidP="00B6534B">
      <w:r>
        <w:t>295.4265</w:t>
      </w:r>
      <w:r>
        <w:tab/>
        <w:t>2.025e0</w:t>
      </w:r>
    </w:p>
    <w:p w14:paraId="27232881" w14:textId="77777777" w:rsidR="00B6534B" w:rsidRDefault="00B6534B" w:rsidP="00B6534B">
      <w:r>
        <w:t>295.5490</w:t>
      </w:r>
      <w:r>
        <w:tab/>
        <w:t>1.013e0</w:t>
      </w:r>
    </w:p>
    <w:p w14:paraId="0AD5B2BC" w14:textId="77777777" w:rsidR="00B6534B" w:rsidRDefault="00B6534B" w:rsidP="00B6534B">
      <w:r>
        <w:t>295.5953</w:t>
      </w:r>
      <w:r>
        <w:tab/>
        <w:t>2.025e0</w:t>
      </w:r>
    </w:p>
    <w:p w14:paraId="43368FEB" w14:textId="77777777" w:rsidR="00B6534B" w:rsidRDefault="00B6534B" w:rsidP="00B6534B">
      <w:r>
        <w:t>295.7047</w:t>
      </w:r>
      <w:r>
        <w:tab/>
        <w:t>1.013e0</w:t>
      </w:r>
    </w:p>
    <w:p w14:paraId="1F3BF800" w14:textId="77777777" w:rsidR="00B6534B" w:rsidRDefault="00B6534B" w:rsidP="00B6534B">
      <w:r>
        <w:t>295.7270</w:t>
      </w:r>
      <w:r>
        <w:tab/>
        <w:t>1.013e0</w:t>
      </w:r>
    </w:p>
    <w:p w14:paraId="5AA5D25E" w14:textId="77777777" w:rsidR="00B6534B" w:rsidRDefault="00B6534B" w:rsidP="00B6534B">
      <w:r>
        <w:t>295.8082</w:t>
      </w:r>
      <w:r>
        <w:tab/>
        <w:t>2.025e0</w:t>
      </w:r>
    </w:p>
    <w:p w14:paraId="26844D19" w14:textId="77777777" w:rsidR="00B6534B" w:rsidRDefault="00B6534B" w:rsidP="00B6534B">
      <w:r>
        <w:t>295.9042</w:t>
      </w:r>
      <w:r>
        <w:tab/>
        <w:t>3.038e0</w:t>
      </w:r>
    </w:p>
    <w:p w14:paraId="3C8E6F9B" w14:textId="77777777" w:rsidR="00B6534B" w:rsidRDefault="00B6534B" w:rsidP="00B6534B">
      <w:r>
        <w:t>295.9611</w:t>
      </w:r>
      <w:r>
        <w:tab/>
        <w:t>6.076e0</w:t>
      </w:r>
    </w:p>
    <w:p w14:paraId="3F5C57A3" w14:textId="77777777" w:rsidR="00B6534B" w:rsidRDefault="00B6534B" w:rsidP="00B6534B">
      <w:r>
        <w:t>296.0136</w:t>
      </w:r>
      <w:r>
        <w:tab/>
        <w:t>2.025e0</w:t>
      </w:r>
    </w:p>
    <w:p w14:paraId="549AE93F" w14:textId="77777777" w:rsidR="00B6534B" w:rsidRDefault="00B6534B" w:rsidP="00B6534B">
      <w:r>
        <w:t>296.0461</w:t>
      </w:r>
      <w:r>
        <w:tab/>
        <w:t>2.025e0</w:t>
      </w:r>
    </w:p>
    <w:p w14:paraId="55F2F857" w14:textId="77777777" w:rsidR="00B6534B" w:rsidRDefault="00B6534B" w:rsidP="00B6534B">
      <w:r>
        <w:t>296.0988</w:t>
      </w:r>
      <w:r>
        <w:tab/>
        <w:t>1.013e0</w:t>
      </w:r>
    </w:p>
    <w:p w14:paraId="652E155E" w14:textId="77777777" w:rsidR="00B6534B" w:rsidRDefault="00B6534B" w:rsidP="00B6534B">
      <w:r>
        <w:t>296.1335</w:t>
      </w:r>
      <w:r>
        <w:tab/>
        <w:t>1.013e0</w:t>
      </w:r>
    </w:p>
    <w:p w14:paraId="33F6A957" w14:textId="77777777" w:rsidR="00B6534B" w:rsidRDefault="00B6534B" w:rsidP="00B6534B">
      <w:r>
        <w:t>296.1899</w:t>
      </w:r>
      <w:r>
        <w:tab/>
        <w:t>2.025e0</w:t>
      </w:r>
    </w:p>
    <w:p w14:paraId="18CB418E" w14:textId="77777777" w:rsidR="00B6534B" w:rsidRDefault="00B6534B" w:rsidP="00B6534B">
      <w:r>
        <w:t>296.2837</w:t>
      </w:r>
      <w:r>
        <w:tab/>
        <w:t>4.051e0</w:t>
      </w:r>
    </w:p>
    <w:p w14:paraId="489E9AFC" w14:textId="77777777" w:rsidR="00B6534B" w:rsidRDefault="00B6534B" w:rsidP="00B6534B">
      <w:r>
        <w:t>296.3152</w:t>
      </w:r>
      <w:r>
        <w:tab/>
        <w:t>2.025e0</w:t>
      </w:r>
    </w:p>
    <w:p w14:paraId="07AC8A72" w14:textId="77777777" w:rsidR="00B6534B" w:rsidRDefault="00B6534B" w:rsidP="00B6534B">
      <w:r>
        <w:t>296.3506</w:t>
      </w:r>
      <w:r>
        <w:tab/>
        <w:t>3.038e0</w:t>
      </w:r>
    </w:p>
    <w:p w14:paraId="0147E32D" w14:textId="77777777" w:rsidR="00B6534B" w:rsidRDefault="00B6534B" w:rsidP="00B6534B">
      <w:r>
        <w:t>296.4010</w:t>
      </w:r>
      <w:r>
        <w:tab/>
        <w:t>1.013e0</w:t>
      </w:r>
    </w:p>
    <w:p w14:paraId="3DE2EBD2" w14:textId="77777777" w:rsidR="00B6534B" w:rsidRDefault="00B6534B" w:rsidP="00B6534B">
      <w:r>
        <w:t>296.5466</w:t>
      </w:r>
      <w:r>
        <w:tab/>
        <w:t>2.025e0</w:t>
      </w:r>
    </w:p>
    <w:p w14:paraId="457DB327" w14:textId="77777777" w:rsidR="00B6534B" w:rsidRDefault="00B6534B" w:rsidP="00B6534B">
      <w:r>
        <w:t>296.6148</w:t>
      </w:r>
      <w:r>
        <w:tab/>
        <w:t>2.025e0</w:t>
      </w:r>
    </w:p>
    <w:p w14:paraId="024EB8A3" w14:textId="77777777" w:rsidR="00B6534B" w:rsidRDefault="00B6534B" w:rsidP="00B6534B">
      <w:r>
        <w:t>296.6959</w:t>
      </w:r>
      <w:r>
        <w:tab/>
        <w:t>4.051e0</w:t>
      </w:r>
    </w:p>
    <w:p w14:paraId="210DF40C" w14:textId="77777777" w:rsidR="00B6534B" w:rsidRDefault="00B6534B" w:rsidP="00B6534B">
      <w:r>
        <w:t>296.7385</w:t>
      </w:r>
      <w:r>
        <w:tab/>
        <w:t>1.013e0</w:t>
      </w:r>
    </w:p>
    <w:p w14:paraId="2F5837FF" w14:textId="77777777" w:rsidR="00B6534B" w:rsidRDefault="00B6534B" w:rsidP="00B6534B">
      <w:r>
        <w:t>296.7948</w:t>
      </w:r>
      <w:r>
        <w:tab/>
        <w:t>4.051e0</w:t>
      </w:r>
    </w:p>
    <w:p w14:paraId="6668EEA0" w14:textId="77777777" w:rsidR="00B6534B" w:rsidRDefault="00B6534B" w:rsidP="00B6534B">
      <w:r>
        <w:t>296.8393</w:t>
      </w:r>
      <w:r>
        <w:tab/>
        <w:t>2.025e0</w:t>
      </w:r>
    </w:p>
    <w:p w14:paraId="62976AC8" w14:textId="77777777" w:rsidR="00B6534B" w:rsidRDefault="00B6534B" w:rsidP="00B6534B">
      <w:r>
        <w:t>296.8810</w:t>
      </w:r>
      <w:r>
        <w:tab/>
        <w:t>1.013e0</w:t>
      </w:r>
    </w:p>
    <w:p w14:paraId="65E861C1" w14:textId="77777777" w:rsidR="00B6534B" w:rsidRDefault="00B6534B" w:rsidP="00B6534B">
      <w:r>
        <w:t>296.9312</w:t>
      </w:r>
      <w:r>
        <w:tab/>
        <w:t>1.013e0</w:t>
      </w:r>
    </w:p>
    <w:p w14:paraId="1EFB26EC" w14:textId="77777777" w:rsidR="00B6534B" w:rsidRDefault="00B6534B" w:rsidP="00B6534B">
      <w:r>
        <w:t>296.9655</w:t>
      </w:r>
      <w:r>
        <w:tab/>
        <w:t>2.025e0</w:t>
      </w:r>
    </w:p>
    <w:p w14:paraId="2410DE3D" w14:textId="77777777" w:rsidR="00B6534B" w:rsidRDefault="00B6534B" w:rsidP="00B6534B">
      <w:r>
        <w:t>297.0291</w:t>
      </w:r>
      <w:r>
        <w:tab/>
        <w:t>2.025e0</w:t>
      </w:r>
    </w:p>
    <w:p w14:paraId="362A8DF9" w14:textId="77777777" w:rsidR="00B6534B" w:rsidRDefault="00B6534B" w:rsidP="00B6534B">
      <w:r>
        <w:t>297.0793</w:t>
      </w:r>
      <w:r>
        <w:tab/>
        <w:t>3.038e0</w:t>
      </w:r>
    </w:p>
    <w:p w14:paraId="19954BB2" w14:textId="77777777" w:rsidR="00B6534B" w:rsidRDefault="00B6534B" w:rsidP="00B6534B">
      <w:r>
        <w:t>297.1166</w:t>
      </w:r>
      <w:r>
        <w:tab/>
        <w:t>3.174e0</w:t>
      </w:r>
    </w:p>
    <w:p w14:paraId="0F85B506" w14:textId="77777777" w:rsidR="00B6534B" w:rsidRDefault="00B6534B" w:rsidP="00B6534B">
      <w:r>
        <w:t>297.1626</w:t>
      </w:r>
      <w:r>
        <w:tab/>
        <w:t>5.063e0</w:t>
      </w:r>
    </w:p>
    <w:p w14:paraId="177E53FD" w14:textId="77777777" w:rsidR="00B6534B" w:rsidRDefault="00B6534B" w:rsidP="00B6534B">
      <w:r>
        <w:t>297.2144</w:t>
      </w:r>
      <w:r>
        <w:tab/>
        <w:t>2.025e0</w:t>
      </w:r>
    </w:p>
    <w:p w14:paraId="6468DC36" w14:textId="77777777" w:rsidR="00B6534B" w:rsidRDefault="00B6534B" w:rsidP="00B6534B">
      <w:r>
        <w:t>297.2914</w:t>
      </w:r>
      <w:r>
        <w:tab/>
        <w:t>5.063e0</w:t>
      </w:r>
    </w:p>
    <w:p w14:paraId="25D4F283" w14:textId="77777777" w:rsidR="00B6534B" w:rsidRDefault="00B6534B" w:rsidP="00B6534B">
      <w:r>
        <w:t>297.3626</w:t>
      </w:r>
      <w:r>
        <w:tab/>
        <w:t>2.025e0</w:t>
      </w:r>
    </w:p>
    <w:p w14:paraId="75685ED5" w14:textId="77777777" w:rsidR="00B6534B" w:rsidRDefault="00B6534B" w:rsidP="00B6534B">
      <w:r>
        <w:t>297.4600</w:t>
      </w:r>
      <w:r>
        <w:tab/>
        <w:t>2.025e0</w:t>
      </w:r>
    </w:p>
    <w:p w14:paraId="400B0A04" w14:textId="77777777" w:rsidR="00B6534B" w:rsidRDefault="00B6534B" w:rsidP="00B6534B">
      <w:r>
        <w:t>297.5492</w:t>
      </w:r>
      <w:r>
        <w:tab/>
        <w:t>2.025e0</w:t>
      </w:r>
    </w:p>
    <w:p w14:paraId="028C0004" w14:textId="77777777" w:rsidR="00B6534B" w:rsidRDefault="00B6534B" w:rsidP="00B6534B">
      <w:r>
        <w:t>297.6149</w:t>
      </w:r>
      <w:r>
        <w:tab/>
        <w:t>2.025e0</w:t>
      </w:r>
    </w:p>
    <w:p w14:paraId="4FE954A5" w14:textId="77777777" w:rsidR="00B6534B" w:rsidRDefault="00B6534B" w:rsidP="00B6534B">
      <w:r>
        <w:t>297.7509</w:t>
      </w:r>
      <w:r>
        <w:tab/>
        <w:t>2.025e0</w:t>
      </w:r>
    </w:p>
    <w:p w14:paraId="45612AD1" w14:textId="77777777" w:rsidR="00B6534B" w:rsidRDefault="00B6534B" w:rsidP="00B6534B">
      <w:r>
        <w:t>297.8053</w:t>
      </w:r>
      <w:r>
        <w:tab/>
        <w:t>1.013e0</w:t>
      </w:r>
    </w:p>
    <w:p w14:paraId="3BB45B7C" w14:textId="77777777" w:rsidR="00B6534B" w:rsidRDefault="00B6534B" w:rsidP="00B6534B">
      <w:r>
        <w:t>297.8558</w:t>
      </w:r>
      <w:r>
        <w:tab/>
        <w:t>1.013e0</w:t>
      </w:r>
    </w:p>
    <w:p w14:paraId="1126696F" w14:textId="77777777" w:rsidR="00B6534B" w:rsidRDefault="00B6534B" w:rsidP="00B6534B">
      <w:r>
        <w:t>297.8876</w:t>
      </w:r>
      <w:r>
        <w:tab/>
        <w:t>1.013e0</w:t>
      </w:r>
    </w:p>
    <w:p w14:paraId="09A78272" w14:textId="77777777" w:rsidR="00B6534B" w:rsidRDefault="00B6534B" w:rsidP="00B6534B">
      <w:r>
        <w:t>297.9212</w:t>
      </w:r>
      <w:r>
        <w:tab/>
        <w:t>1.013e0</w:t>
      </w:r>
    </w:p>
    <w:p w14:paraId="7A440EF3" w14:textId="77777777" w:rsidR="00B6534B" w:rsidRDefault="00B6534B" w:rsidP="00B6534B">
      <w:r>
        <w:t>297.9781</w:t>
      </w:r>
      <w:r>
        <w:tab/>
        <w:t>2.025e0</w:t>
      </w:r>
    </w:p>
    <w:p w14:paraId="1FFE81AE" w14:textId="77777777" w:rsidR="00B6534B" w:rsidRDefault="00B6534B" w:rsidP="00B6534B">
      <w:r>
        <w:t>298.0402</w:t>
      </w:r>
      <w:r>
        <w:tab/>
        <w:t>2.025e0</w:t>
      </w:r>
    </w:p>
    <w:p w14:paraId="01C1BE5E" w14:textId="77777777" w:rsidR="00B6534B" w:rsidRDefault="00B6534B" w:rsidP="00B6534B">
      <w:r>
        <w:t>298.1167</w:t>
      </w:r>
      <w:r>
        <w:tab/>
        <w:t>3.038e0</w:t>
      </w:r>
    </w:p>
    <w:p w14:paraId="00B0BA93" w14:textId="77777777" w:rsidR="00B6534B" w:rsidRDefault="00B6534B" w:rsidP="00B6534B">
      <w:r>
        <w:t>298.2120</w:t>
      </w:r>
      <w:r>
        <w:tab/>
        <w:t>3.038e0</w:t>
      </w:r>
    </w:p>
    <w:p w14:paraId="16F24325" w14:textId="77777777" w:rsidR="00B6534B" w:rsidRDefault="00B6534B" w:rsidP="00B6534B">
      <w:r>
        <w:t>298.3100</w:t>
      </w:r>
      <w:r>
        <w:tab/>
        <w:t>1.013e0</w:t>
      </w:r>
    </w:p>
    <w:p w14:paraId="67068D38" w14:textId="77777777" w:rsidR="00B6534B" w:rsidRDefault="00B6534B" w:rsidP="00B6534B">
      <w:r>
        <w:t>298.3798</w:t>
      </w:r>
      <w:r>
        <w:tab/>
        <w:t>1.013e0</w:t>
      </w:r>
    </w:p>
    <w:p w14:paraId="01647F8F" w14:textId="77777777" w:rsidR="00B6534B" w:rsidRDefault="00B6534B" w:rsidP="00B6534B">
      <w:r>
        <w:t>298.4711</w:t>
      </w:r>
      <w:r>
        <w:tab/>
        <w:t>2.025e0</w:t>
      </w:r>
    </w:p>
    <w:p w14:paraId="077E5151" w14:textId="77777777" w:rsidR="00B6534B" w:rsidRDefault="00B6534B" w:rsidP="00B6534B">
      <w:r>
        <w:t>298.6783</w:t>
      </w:r>
      <w:r>
        <w:tab/>
        <w:t>1.013e0</w:t>
      </w:r>
    </w:p>
    <w:p w14:paraId="14024508" w14:textId="77777777" w:rsidR="00B6534B" w:rsidRDefault="00B6534B" w:rsidP="00B6534B">
      <w:r>
        <w:t>298.7837</w:t>
      </w:r>
      <w:r>
        <w:tab/>
        <w:t>1.013e0</w:t>
      </w:r>
    </w:p>
    <w:p w14:paraId="361EF027" w14:textId="77777777" w:rsidR="00B6534B" w:rsidRDefault="00B6534B" w:rsidP="00B6534B">
      <w:r>
        <w:t>298.9118</w:t>
      </w:r>
      <w:r>
        <w:tab/>
        <w:t>1.013e0</w:t>
      </w:r>
    </w:p>
    <w:p w14:paraId="5BEFD8C1" w14:textId="77777777" w:rsidR="00B6534B" w:rsidRDefault="00B6534B" w:rsidP="00B6534B">
      <w:r>
        <w:t>298.9428</w:t>
      </w:r>
      <w:r>
        <w:tab/>
        <w:t>1.013e0</w:t>
      </w:r>
    </w:p>
    <w:p w14:paraId="1B5B3856" w14:textId="77777777" w:rsidR="00B6534B" w:rsidRDefault="00B6534B" w:rsidP="00B6534B">
      <w:r>
        <w:t>298.9948</w:t>
      </w:r>
      <w:r>
        <w:tab/>
        <w:t>4.051e0</w:t>
      </w:r>
    </w:p>
    <w:p w14:paraId="158CF504" w14:textId="77777777" w:rsidR="00B6534B" w:rsidRDefault="00B6534B" w:rsidP="00B6534B">
      <w:r>
        <w:t>299.0361</w:t>
      </w:r>
      <w:r>
        <w:tab/>
        <w:t>1.013e0</w:t>
      </w:r>
    </w:p>
    <w:p w14:paraId="5BA04FA7" w14:textId="77777777" w:rsidR="00B6534B" w:rsidRDefault="00B6534B" w:rsidP="00B6534B">
      <w:r>
        <w:t>299.0807</w:t>
      </w:r>
      <w:r>
        <w:tab/>
        <w:t>3.866e0</w:t>
      </w:r>
    </w:p>
    <w:p w14:paraId="301C9229" w14:textId="77777777" w:rsidR="00B6534B" w:rsidRDefault="00B6534B" w:rsidP="00B6534B">
      <w:r>
        <w:t>299.1597</w:t>
      </w:r>
      <w:r>
        <w:tab/>
        <w:t>3.038e0</w:t>
      </w:r>
    </w:p>
    <w:p w14:paraId="531FF63A" w14:textId="77777777" w:rsidR="00B6534B" w:rsidRDefault="00B6534B" w:rsidP="00B6534B">
      <w:r>
        <w:t>299.2148</w:t>
      </w:r>
      <w:r>
        <w:tab/>
        <w:t>1.013e0</w:t>
      </w:r>
    </w:p>
    <w:p w14:paraId="0C35E5EA" w14:textId="77777777" w:rsidR="00B6534B" w:rsidRDefault="00B6534B" w:rsidP="00B6534B">
      <w:r>
        <w:t>299.2492</w:t>
      </w:r>
      <w:r>
        <w:tab/>
        <w:t>2.025e0</w:t>
      </w:r>
    </w:p>
    <w:p w14:paraId="0AC2097E" w14:textId="77777777" w:rsidR="00B6534B" w:rsidRDefault="00B6534B" w:rsidP="00B6534B">
      <w:r>
        <w:t>299.3021</w:t>
      </w:r>
      <w:r>
        <w:tab/>
        <w:t>1.013e0</w:t>
      </w:r>
    </w:p>
    <w:p w14:paraId="50F2E530" w14:textId="77777777" w:rsidR="00B6534B" w:rsidRDefault="00B6534B" w:rsidP="00B6534B">
      <w:r>
        <w:t>299.3859</w:t>
      </w:r>
      <w:r>
        <w:tab/>
        <w:t>1.013e0</w:t>
      </w:r>
    </w:p>
    <w:p w14:paraId="114F480B" w14:textId="77777777" w:rsidR="00B6534B" w:rsidRDefault="00B6534B" w:rsidP="00B6534B">
      <w:r>
        <w:t>299.4150</w:t>
      </w:r>
      <w:r>
        <w:tab/>
        <w:t>2.025e0</w:t>
      </w:r>
    </w:p>
    <w:p w14:paraId="298B8D2A" w14:textId="77777777" w:rsidR="00B6534B" w:rsidRDefault="00B6534B" w:rsidP="00B6534B">
      <w:r>
        <w:t>299.5374</w:t>
      </w:r>
      <w:r>
        <w:tab/>
        <w:t>1.013e0</w:t>
      </w:r>
    </w:p>
    <w:p w14:paraId="69B33C74" w14:textId="77777777" w:rsidR="00B6534B" w:rsidRDefault="00B6534B" w:rsidP="00B6534B">
      <w:r>
        <w:t>299.6306</w:t>
      </w:r>
      <w:r>
        <w:tab/>
        <w:t>2.025e0</w:t>
      </w:r>
    </w:p>
    <w:p w14:paraId="1C2310D3" w14:textId="77777777" w:rsidR="00B6534B" w:rsidRDefault="00B6534B" w:rsidP="00B6534B">
      <w:r>
        <w:t>299.7299</w:t>
      </w:r>
      <w:r>
        <w:tab/>
        <w:t>2.025e0</w:t>
      </w:r>
    </w:p>
    <w:p w14:paraId="08492A99" w14:textId="77777777" w:rsidR="00B6534B" w:rsidRDefault="00B6534B" w:rsidP="00B6534B">
      <w:r>
        <w:t>299.9017</w:t>
      </w:r>
      <w:r>
        <w:tab/>
        <w:t>3.038e0</w:t>
      </w:r>
    </w:p>
    <w:p w14:paraId="79F3EF0B" w14:textId="77777777" w:rsidR="00B6534B" w:rsidRDefault="00B6534B" w:rsidP="00B6534B">
      <w:r>
        <w:t>299.9516</w:t>
      </w:r>
      <w:r>
        <w:tab/>
        <w:t>2.025e0</w:t>
      </w:r>
    </w:p>
    <w:p w14:paraId="1E26736E" w14:textId="77777777" w:rsidR="00B6534B" w:rsidRDefault="00B6534B" w:rsidP="00B6534B">
      <w:r>
        <w:t>300.0003</w:t>
      </w:r>
      <w:r>
        <w:tab/>
        <w:t>2.025e0</w:t>
      </w:r>
    </w:p>
    <w:p w14:paraId="4427154F" w14:textId="77777777" w:rsidR="00B6534B" w:rsidRDefault="00B6534B" w:rsidP="00B6534B">
      <w:r>
        <w:t>300.0465</w:t>
      </w:r>
      <w:r>
        <w:tab/>
        <w:t>1.013e0</w:t>
      </w:r>
    </w:p>
    <w:p w14:paraId="2A694314" w14:textId="77777777" w:rsidR="00B6534B" w:rsidRDefault="00B6534B" w:rsidP="00B6534B">
      <w:r>
        <w:t>300.1070</w:t>
      </w:r>
      <w:r>
        <w:tab/>
        <w:t>3.038e0</w:t>
      </w:r>
    </w:p>
    <w:p w14:paraId="233F25C4" w14:textId="77777777" w:rsidR="00B6534B" w:rsidRDefault="00B6534B" w:rsidP="00B6534B">
      <w:r>
        <w:t>300.3269</w:t>
      </w:r>
      <w:r>
        <w:tab/>
        <w:t>2.025e0</w:t>
      </w:r>
    </w:p>
    <w:p w14:paraId="48989F54" w14:textId="77777777" w:rsidR="00B6534B" w:rsidRDefault="00B6534B" w:rsidP="00B6534B">
      <w:r>
        <w:t>300.3925</w:t>
      </w:r>
      <w:r>
        <w:tab/>
        <w:t>1.013e0</w:t>
      </w:r>
    </w:p>
    <w:p w14:paraId="22252C2A" w14:textId="77777777" w:rsidR="00B6534B" w:rsidRDefault="00B6534B" w:rsidP="00B6534B">
      <w:r>
        <w:t>300.4290</w:t>
      </w:r>
      <w:r>
        <w:tab/>
        <w:t>1.013e0</w:t>
      </w:r>
    </w:p>
    <w:p w14:paraId="071C0826" w14:textId="77777777" w:rsidR="00B6534B" w:rsidRDefault="00B6534B" w:rsidP="00B6534B">
      <w:r>
        <w:t>300.4664</w:t>
      </w:r>
      <w:r>
        <w:tab/>
        <w:t>1.013e0</w:t>
      </w:r>
    </w:p>
    <w:p w14:paraId="597158D1" w14:textId="77777777" w:rsidR="00B6534B" w:rsidRDefault="00B6534B" w:rsidP="00B6534B">
      <w:r>
        <w:t>300.5170</w:t>
      </w:r>
      <w:r>
        <w:tab/>
        <w:t>1.013e0</w:t>
      </w:r>
    </w:p>
    <w:p w14:paraId="6C6940E9" w14:textId="77777777" w:rsidR="00B6534B" w:rsidRDefault="00B6534B" w:rsidP="00B6534B">
      <w:r>
        <w:t>300.5638</w:t>
      </w:r>
      <w:r>
        <w:tab/>
        <w:t>1.013e0</w:t>
      </w:r>
    </w:p>
    <w:p w14:paraId="1CEC1592" w14:textId="77777777" w:rsidR="00B6534B" w:rsidRDefault="00B6534B" w:rsidP="00B6534B">
      <w:r>
        <w:t>300.6040</w:t>
      </w:r>
      <w:r>
        <w:tab/>
        <w:t>1.013e0</w:t>
      </w:r>
    </w:p>
    <w:p w14:paraId="28043D4F" w14:textId="77777777" w:rsidR="00B6534B" w:rsidRDefault="00B6534B" w:rsidP="00B6534B">
      <w:r>
        <w:t>300.6831</w:t>
      </w:r>
      <w:r>
        <w:tab/>
        <w:t>1.013e0</w:t>
      </w:r>
    </w:p>
    <w:p w14:paraId="45B0CD2D" w14:textId="77777777" w:rsidR="00B6534B" w:rsidRDefault="00B6534B" w:rsidP="00B6534B">
      <w:r>
        <w:t>300.7193</w:t>
      </w:r>
      <w:r>
        <w:tab/>
        <w:t>1.013e0</w:t>
      </w:r>
    </w:p>
    <w:p w14:paraId="2ABC0A25" w14:textId="77777777" w:rsidR="00B6534B" w:rsidRDefault="00B6534B" w:rsidP="00B6534B">
      <w:r>
        <w:t>300.7866</w:t>
      </w:r>
      <w:r>
        <w:tab/>
        <w:t>2.025e0</w:t>
      </w:r>
    </w:p>
    <w:p w14:paraId="0ADDFC45" w14:textId="77777777" w:rsidR="00B6534B" w:rsidRDefault="00B6534B" w:rsidP="00B6534B">
      <w:r>
        <w:t>300.8204</w:t>
      </w:r>
      <w:r>
        <w:tab/>
        <w:t>1.013e0</w:t>
      </w:r>
    </w:p>
    <w:p w14:paraId="012399D8" w14:textId="77777777" w:rsidR="00B6534B" w:rsidRDefault="00B6534B" w:rsidP="00B6534B">
      <w:r>
        <w:t>300.8841</w:t>
      </w:r>
      <w:r>
        <w:tab/>
        <w:t>2.025e0</w:t>
      </w:r>
    </w:p>
    <w:p w14:paraId="4DD19E7A" w14:textId="77777777" w:rsidR="00B6534B" w:rsidRDefault="00B6534B" w:rsidP="00B6534B">
      <w:r>
        <w:t>300.9486</w:t>
      </w:r>
      <w:r>
        <w:tab/>
        <w:t>1.013e0</w:t>
      </w:r>
    </w:p>
    <w:p w14:paraId="7DB99233" w14:textId="77777777" w:rsidR="00B6534B" w:rsidRDefault="00B6534B" w:rsidP="00B6534B">
      <w:r>
        <w:t>300.9896</w:t>
      </w:r>
      <w:r>
        <w:tab/>
        <w:t>2.025e0</w:t>
      </w:r>
    </w:p>
    <w:p w14:paraId="532A98B3" w14:textId="77777777" w:rsidR="00B6534B" w:rsidRDefault="00B6534B" w:rsidP="00B6534B">
      <w:r>
        <w:t>301.0339</w:t>
      </w:r>
      <w:r>
        <w:tab/>
        <w:t>2.025e0</w:t>
      </w:r>
    </w:p>
    <w:p w14:paraId="2430F3B4" w14:textId="77777777" w:rsidR="00B6534B" w:rsidRDefault="00B6534B" w:rsidP="00B6534B">
      <w:r>
        <w:t>301.1084</w:t>
      </w:r>
      <w:r>
        <w:tab/>
        <w:t>3.038e0</w:t>
      </w:r>
    </w:p>
    <w:p w14:paraId="050210B8" w14:textId="77777777" w:rsidR="00B6534B" w:rsidRDefault="00B6534B" w:rsidP="00B6534B">
      <w:r>
        <w:t>301.1515</w:t>
      </w:r>
      <w:r>
        <w:tab/>
        <w:t>2.025e0</w:t>
      </w:r>
    </w:p>
    <w:p w14:paraId="3B480B88" w14:textId="77777777" w:rsidR="00B6534B" w:rsidRDefault="00B6534B" w:rsidP="00B6534B">
      <w:r>
        <w:t>301.1846</w:t>
      </w:r>
      <w:r>
        <w:tab/>
        <w:t>2.078e0</w:t>
      </w:r>
    </w:p>
    <w:p w14:paraId="55EF2C15" w14:textId="77777777" w:rsidR="00B6534B" w:rsidRDefault="00B6534B" w:rsidP="00B6534B">
      <w:r>
        <w:t>301.2747</w:t>
      </w:r>
      <w:r>
        <w:tab/>
        <w:t>2.025e0</w:t>
      </w:r>
    </w:p>
    <w:p w14:paraId="537B0D00" w14:textId="77777777" w:rsidR="00B6534B" w:rsidRDefault="00B6534B" w:rsidP="00B6534B">
      <w:r>
        <w:t>301.3161</w:t>
      </w:r>
      <w:r>
        <w:tab/>
        <w:t>2.025e0</w:t>
      </w:r>
    </w:p>
    <w:p w14:paraId="32AE9E01" w14:textId="77777777" w:rsidR="00B6534B" w:rsidRDefault="00B6534B" w:rsidP="00B6534B">
      <w:r>
        <w:t>301.3651</w:t>
      </w:r>
      <w:r>
        <w:tab/>
        <w:t>2.025e0</w:t>
      </w:r>
    </w:p>
    <w:p w14:paraId="6FF06081" w14:textId="77777777" w:rsidR="00B6534B" w:rsidRDefault="00B6534B" w:rsidP="00B6534B">
      <w:r>
        <w:t>301.4106</w:t>
      </w:r>
      <w:r>
        <w:tab/>
        <w:t>2.025e0</w:t>
      </w:r>
    </w:p>
    <w:p w14:paraId="73B33463" w14:textId="77777777" w:rsidR="00B6534B" w:rsidRDefault="00B6534B" w:rsidP="00B6534B">
      <w:r>
        <w:t>301.4935</w:t>
      </w:r>
      <w:r>
        <w:tab/>
        <w:t>1.013e0</w:t>
      </w:r>
    </w:p>
    <w:p w14:paraId="3CEDC029" w14:textId="77777777" w:rsidR="00B6534B" w:rsidRDefault="00B6534B" w:rsidP="00B6534B">
      <w:r>
        <w:t>301.5257</w:t>
      </w:r>
      <w:r>
        <w:tab/>
        <w:t>1.013e0</w:t>
      </w:r>
    </w:p>
    <w:p w14:paraId="07F1CB07" w14:textId="77777777" w:rsidR="00B6534B" w:rsidRDefault="00B6534B" w:rsidP="00B6534B">
      <w:r>
        <w:t>301.5823</w:t>
      </w:r>
      <w:r>
        <w:tab/>
        <w:t>2.025e0</w:t>
      </w:r>
    </w:p>
    <w:p w14:paraId="62066EC2" w14:textId="77777777" w:rsidR="00B6534B" w:rsidRDefault="00B6534B" w:rsidP="00B6534B">
      <w:r>
        <w:t>301.6278</w:t>
      </w:r>
      <w:r>
        <w:tab/>
        <w:t>2.025e0</w:t>
      </w:r>
    </w:p>
    <w:p w14:paraId="2BD3F08E" w14:textId="77777777" w:rsidR="00B6534B" w:rsidRDefault="00B6534B" w:rsidP="00B6534B">
      <w:r>
        <w:t>301.7252</w:t>
      </w:r>
      <w:r>
        <w:tab/>
        <w:t>2.025e0</w:t>
      </w:r>
    </w:p>
    <w:p w14:paraId="7CC03686" w14:textId="77777777" w:rsidR="00B6534B" w:rsidRDefault="00B6534B" w:rsidP="00B6534B">
      <w:r>
        <w:t>301.7697</w:t>
      </w:r>
      <w:r>
        <w:tab/>
        <w:t>1.013e0</w:t>
      </w:r>
    </w:p>
    <w:p w14:paraId="74F8A2B2" w14:textId="77777777" w:rsidR="00B6534B" w:rsidRDefault="00B6534B" w:rsidP="00B6534B">
      <w:r>
        <w:t>301.8033</w:t>
      </w:r>
      <w:r>
        <w:tab/>
        <w:t>1.013e0</w:t>
      </w:r>
    </w:p>
    <w:p w14:paraId="018675C9" w14:textId="77777777" w:rsidR="00B6534B" w:rsidRDefault="00B6534B" w:rsidP="00B6534B">
      <w:r>
        <w:t>301.8580</w:t>
      </w:r>
      <w:r>
        <w:tab/>
        <w:t>3.038e0</w:t>
      </w:r>
    </w:p>
    <w:p w14:paraId="1E6161E2" w14:textId="77777777" w:rsidR="00B6534B" w:rsidRDefault="00B6534B" w:rsidP="00B6534B">
      <w:r>
        <w:t>301.9275</w:t>
      </w:r>
      <w:r>
        <w:tab/>
        <w:t>2.025e0</w:t>
      </w:r>
    </w:p>
    <w:p w14:paraId="18F4E7FB" w14:textId="77777777" w:rsidR="00B6534B" w:rsidRDefault="00B6534B" w:rsidP="00B6534B">
      <w:r>
        <w:t>302.0040</w:t>
      </w:r>
      <w:r>
        <w:tab/>
        <w:t>2.025e0</w:t>
      </w:r>
    </w:p>
    <w:p w14:paraId="0674551A" w14:textId="77777777" w:rsidR="00B6534B" w:rsidRDefault="00B6534B" w:rsidP="00B6534B">
      <w:r>
        <w:t>302.1163</w:t>
      </w:r>
      <w:r>
        <w:tab/>
        <w:t>1.013e0</w:t>
      </w:r>
    </w:p>
    <w:p w14:paraId="37F17829" w14:textId="77777777" w:rsidR="00B6534B" w:rsidRDefault="00B6534B" w:rsidP="00B6534B">
      <w:r>
        <w:t>302.1631</w:t>
      </w:r>
      <w:r>
        <w:tab/>
        <w:t>2.025e0</w:t>
      </w:r>
    </w:p>
    <w:p w14:paraId="459B9772" w14:textId="77777777" w:rsidR="00B6534B" w:rsidRDefault="00B6534B" w:rsidP="00B6534B">
      <w:r>
        <w:t>302.2604</w:t>
      </w:r>
      <w:r>
        <w:tab/>
        <w:t>1.013e0</w:t>
      </w:r>
    </w:p>
    <w:p w14:paraId="7D0DCAC6" w14:textId="77777777" w:rsidR="00B6534B" w:rsidRDefault="00B6534B" w:rsidP="00B6534B">
      <w:r>
        <w:t>302.2946</w:t>
      </w:r>
      <w:r>
        <w:tab/>
        <w:t>2.025e0</w:t>
      </w:r>
    </w:p>
    <w:p w14:paraId="15291062" w14:textId="77777777" w:rsidR="00B6534B" w:rsidRDefault="00B6534B" w:rsidP="00B6534B">
      <w:r>
        <w:t>302.3477</w:t>
      </w:r>
      <w:r>
        <w:tab/>
        <w:t>1.013e0</w:t>
      </w:r>
    </w:p>
    <w:p w14:paraId="63663C37" w14:textId="77777777" w:rsidR="00B6534B" w:rsidRDefault="00B6534B" w:rsidP="00B6534B">
      <w:r>
        <w:t>302.4160</w:t>
      </w:r>
      <w:r>
        <w:tab/>
        <w:t>2.025e0</w:t>
      </w:r>
    </w:p>
    <w:p w14:paraId="64210828" w14:textId="77777777" w:rsidR="00B6534B" w:rsidRDefault="00B6534B" w:rsidP="00B6534B">
      <w:r>
        <w:t>302.4900</w:t>
      </w:r>
      <w:r>
        <w:tab/>
        <w:t>1.013e0</w:t>
      </w:r>
    </w:p>
    <w:p w14:paraId="6242E23C" w14:textId="77777777" w:rsidR="00B6534B" w:rsidRDefault="00B6534B" w:rsidP="00B6534B">
      <w:r>
        <w:t>302.5249</w:t>
      </w:r>
      <w:r>
        <w:tab/>
        <w:t>2.025e0</w:t>
      </w:r>
    </w:p>
    <w:p w14:paraId="3AEE13BB" w14:textId="77777777" w:rsidR="00B6534B" w:rsidRDefault="00B6534B" w:rsidP="00B6534B">
      <w:r>
        <w:t>302.5858</w:t>
      </w:r>
      <w:r>
        <w:tab/>
        <w:t>3.038e0</w:t>
      </w:r>
    </w:p>
    <w:p w14:paraId="5A77B10B" w14:textId="77777777" w:rsidR="00B6534B" w:rsidRDefault="00B6534B" w:rsidP="00B6534B">
      <w:r>
        <w:t>302.6622</w:t>
      </w:r>
      <w:r>
        <w:tab/>
        <w:t>2.388e0</w:t>
      </w:r>
    </w:p>
    <w:p w14:paraId="3CCFD11B" w14:textId="77777777" w:rsidR="00B6534B" w:rsidRDefault="00B6534B" w:rsidP="00B6534B">
      <w:r>
        <w:t>302.7045</w:t>
      </w:r>
      <w:r>
        <w:tab/>
        <w:t>1.013e0</w:t>
      </w:r>
    </w:p>
    <w:p w14:paraId="0B95D80C" w14:textId="77777777" w:rsidR="00B6534B" w:rsidRDefault="00B6534B" w:rsidP="00B6534B">
      <w:r>
        <w:t>302.8476</w:t>
      </w:r>
      <w:r>
        <w:tab/>
        <w:t>1.013e0</w:t>
      </w:r>
    </w:p>
    <w:p w14:paraId="0E8DF2AB" w14:textId="77777777" w:rsidR="00B6534B" w:rsidRDefault="00B6534B" w:rsidP="00B6534B">
      <w:r>
        <w:t>302.8797</w:t>
      </w:r>
      <w:r>
        <w:tab/>
        <w:t>1.013e0</w:t>
      </w:r>
    </w:p>
    <w:p w14:paraId="76A34756" w14:textId="77777777" w:rsidR="00B6534B" w:rsidRDefault="00B6534B" w:rsidP="00B6534B">
      <w:r>
        <w:t>302.9354</w:t>
      </w:r>
      <w:r>
        <w:tab/>
        <w:t>3.038e0</w:t>
      </w:r>
    </w:p>
    <w:p w14:paraId="70F49770" w14:textId="77777777" w:rsidR="00B6534B" w:rsidRDefault="00B6534B" w:rsidP="00B6534B">
      <w:r>
        <w:t>302.9844</w:t>
      </w:r>
      <w:r>
        <w:tab/>
        <w:t>4.051e0</w:t>
      </w:r>
    </w:p>
    <w:p w14:paraId="7262A4C9" w14:textId="77777777" w:rsidR="00B6534B" w:rsidRDefault="00B6534B" w:rsidP="00B6534B">
      <w:r>
        <w:t>303.0649</w:t>
      </w:r>
      <w:r>
        <w:tab/>
        <w:t>2.025e0</w:t>
      </w:r>
    </w:p>
    <w:p w14:paraId="4D58B206" w14:textId="77777777" w:rsidR="00B6534B" w:rsidRDefault="00B6534B" w:rsidP="00B6534B">
      <w:r>
        <w:t>303.1993</w:t>
      </w:r>
      <w:r>
        <w:tab/>
        <w:t>1.013e0</w:t>
      </w:r>
    </w:p>
    <w:p w14:paraId="5EB26585" w14:textId="77777777" w:rsidR="00B6534B" w:rsidRDefault="00B6534B" w:rsidP="00B6534B">
      <w:r>
        <w:t>303.2685</w:t>
      </w:r>
      <w:r>
        <w:tab/>
        <w:t>1.013e0</w:t>
      </w:r>
    </w:p>
    <w:p w14:paraId="7CED9B3F" w14:textId="77777777" w:rsidR="00B6534B" w:rsidRDefault="00B6534B" w:rsidP="00B6534B">
      <w:r>
        <w:t>303.3316</w:t>
      </w:r>
      <w:r>
        <w:tab/>
        <w:t>1.013e0</w:t>
      </w:r>
    </w:p>
    <w:p w14:paraId="4269AA5C" w14:textId="77777777" w:rsidR="00B6534B" w:rsidRDefault="00B6534B" w:rsidP="00B6534B">
      <w:r>
        <w:t>303.3596</w:t>
      </w:r>
      <w:r>
        <w:tab/>
        <w:t>1.013e0</w:t>
      </w:r>
    </w:p>
    <w:p w14:paraId="6AB9699B" w14:textId="77777777" w:rsidR="00B6534B" w:rsidRDefault="00B6534B" w:rsidP="00B6534B">
      <w:r>
        <w:t>303.4875</w:t>
      </w:r>
      <w:r>
        <w:tab/>
        <w:t>3.038e0</w:t>
      </w:r>
    </w:p>
    <w:p w14:paraId="66154582" w14:textId="77777777" w:rsidR="00B6534B" w:rsidRDefault="00B6534B" w:rsidP="00B6534B">
      <w:r>
        <w:t>303.5267</w:t>
      </w:r>
      <w:r>
        <w:tab/>
        <w:t>2.025e0</w:t>
      </w:r>
    </w:p>
    <w:p w14:paraId="59188323" w14:textId="77777777" w:rsidR="00B6534B" w:rsidRDefault="00B6534B" w:rsidP="00B6534B">
      <w:r>
        <w:t>303.5931</w:t>
      </w:r>
      <w:r>
        <w:tab/>
        <w:t>1.013e0</w:t>
      </w:r>
    </w:p>
    <w:p w14:paraId="1C6BB9AC" w14:textId="77777777" w:rsidR="00B6534B" w:rsidRDefault="00B6534B" w:rsidP="00B6534B">
      <w:r>
        <w:t>303.7412</w:t>
      </w:r>
      <w:r>
        <w:tab/>
        <w:t>1.013e0</w:t>
      </w:r>
    </w:p>
    <w:p w14:paraId="6BBEBACC" w14:textId="77777777" w:rsidR="00B6534B" w:rsidRDefault="00B6534B" w:rsidP="00B6534B">
      <w:r>
        <w:t>303.8039</w:t>
      </w:r>
      <w:r>
        <w:tab/>
        <w:t>1.013e0</w:t>
      </w:r>
    </w:p>
    <w:p w14:paraId="0F11109C" w14:textId="77777777" w:rsidR="00B6534B" w:rsidRDefault="00B6534B" w:rsidP="00B6534B">
      <w:r>
        <w:t>303.8677</w:t>
      </w:r>
      <w:r>
        <w:tab/>
        <w:t>3.038e0</w:t>
      </w:r>
    </w:p>
    <w:p w14:paraId="1CB6E4C0" w14:textId="77777777" w:rsidR="00B6534B" w:rsidRDefault="00B6534B" w:rsidP="00B6534B">
      <w:r>
        <w:t>303.9476</w:t>
      </w:r>
      <w:r>
        <w:tab/>
        <w:t>1.013e0</w:t>
      </w:r>
    </w:p>
    <w:p w14:paraId="2F725671" w14:textId="77777777" w:rsidR="00B6534B" w:rsidRDefault="00B6534B" w:rsidP="00B6534B">
      <w:r>
        <w:t>304.0285</w:t>
      </w:r>
      <w:r>
        <w:tab/>
        <w:t>3.038e0</w:t>
      </w:r>
    </w:p>
    <w:p w14:paraId="506B0BD6" w14:textId="77777777" w:rsidR="00B6534B" w:rsidRDefault="00B6534B" w:rsidP="00B6534B">
      <w:r>
        <w:t>304.0777</w:t>
      </w:r>
      <w:r>
        <w:tab/>
        <w:t>1.013e0</w:t>
      </w:r>
    </w:p>
    <w:p w14:paraId="35B1E1F7" w14:textId="77777777" w:rsidR="00B6534B" w:rsidRDefault="00B6534B" w:rsidP="00B6534B">
      <w:r>
        <w:t>304.1660</w:t>
      </w:r>
      <w:r>
        <w:tab/>
        <w:t>1.013e0</w:t>
      </w:r>
    </w:p>
    <w:p w14:paraId="043696AD" w14:textId="77777777" w:rsidR="00B6534B" w:rsidRDefault="00B6534B" w:rsidP="00B6534B">
      <w:r>
        <w:t>304.2089</w:t>
      </w:r>
      <w:r>
        <w:tab/>
        <w:t>1.013e0</w:t>
      </w:r>
    </w:p>
    <w:p w14:paraId="3D3F2B70" w14:textId="77777777" w:rsidR="00B6534B" w:rsidRDefault="00B6534B" w:rsidP="00B6534B">
      <w:r>
        <w:t>304.2984</w:t>
      </w:r>
      <w:r>
        <w:tab/>
        <w:t>8.423e0</w:t>
      </w:r>
    </w:p>
    <w:p w14:paraId="3B723131" w14:textId="77777777" w:rsidR="00B6534B" w:rsidRDefault="00B6534B" w:rsidP="00B6534B">
      <w:r>
        <w:t>304.4820</w:t>
      </w:r>
      <w:r>
        <w:tab/>
        <w:t>1.013e0</w:t>
      </w:r>
    </w:p>
    <w:p w14:paraId="26D605E9" w14:textId="77777777" w:rsidR="00B6534B" w:rsidRDefault="00B6534B" w:rsidP="00B6534B">
      <w:r>
        <w:t>304.5402</w:t>
      </w:r>
      <w:r>
        <w:tab/>
        <w:t>1.013e0</w:t>
      </w:r>
    </w:p>
    <w:p w14:paraId="7BAD7EB4" w14:textId="77777777" w:rsidR="00B6534B" w:rsidRDefault="00B6534B" w:rsidP="00B6534B">
      <w:r>
        <w:t>304.5744</w:t>
      </w:r>
      <w:r>
        <w:tab/>
        <w:t>1.013e0</w:t>
      </w:r>
    </w:p>
    <w:p w14:paraId="49E2AF09" w14:textId="77777777" w:rsidR="00B6534B" w:rsidRDefault="00B6534B" w:rsidP="00B6534B">
      <w:r>
        <w:t>304.6107</w:t>
      </w:r>
      <w:r>
        <w:tab/>
        <w:t>2.025e0</w:t>
      </w:r>
    </w:p>
    <w:p w14:paraId="1861B8A0" w14:textId="77777777" w:rsidR="00B6534B" w:rsidRDefault="00B6534B" w:rsidP="00B6534B">
      <w:r>
        <w:t>304.7043</w:t>
      </w:r>
      <w:r>
        <w:tab/>
        <w:t>1.013e0</w:t>
      </w:r>
    </w:p>
    <w:p w14:paraId="77F4891F" w14:textId="77777777" w:rsidR="00B6534B" w:rsidRDefault="00B6534B" w:rsidP="00B6534B">
      <w:r>
        <w:t>304.8075</w:t>
      </w:r>
      <w:r>
        <w:tab/>
        <w:t>2.025e0</w:t>
      </w:r>
    </w:p>
    <w:p w14:paraId="7B3D5089" w14:textId="77777777" w:rsidR="00B6534B" w:rsidRDefault="00B6534B" w:rsidP="00B6534B">
      <w:r>
        <w:t>304.8594</w:t>
      </w:r>
      <w:r>
        <w:tab/>
        <w:t>1.323e0</w:t>
      </w:r>
    </w:p>
    <w:p w14:paraId="7A4795B9" w14:textId="77777777" w:rsidR="00B6534B" w:rsidRDefault="00B6534B" w:rsidP="00B6534B">
      <w:r>
        <w:t>304.9054</w:t>
      </w:r>
      <w:r>
        <w:tab/>
        <w:t>3.038e0</w:t>
      </w:r>
    </w:p>
    <w:p w14:paraId="2747C116" w14:textId="77777777" w:rsidR="00B6534B" w:rsidRDefault="00B6534B" w:rsidP="00B6534B">
      <w:r>
        <w:t>304.9621</w:t>
      </w:r>
      <w:r>
        <w:tab/>
        <w:t>3.038e0</w:t>
      </w:r>
    </w:p>
    <w:p w14:paraId="06C72B9B" w14:textId="77777777" w:rsidR="00B6534B" w:rsidRDefault="00B6534B" w:rsidP="00B6534B">
      <w:r>
        <w:t>305.0009</w:t>
      </w:r>
      <w:r>
        <w:tab/>
        <w:t>2.025e0</w:t>
      </w:r>
    </w:p>
    <w:p w14:paraId="21E09F25" w14:textId="77777777" w:rsidR="00B6534B" w:rsidRDefault="00B6534B" w:rsidP="00B6534B">
      <w:r>
        <w:t>305.0432</w:t>
      </w:r>
      <w:r>
        <w:tab/>
        <w:t>1.013e0</w:t>
      </w:r>
    </w:p>
    <w:p w14:paraId="41460D02" w14:textId="77777777" w:rsidR="00B6534B" w:rsidRDefault="00B6534B" w:rsidP="00B6534B">
      <w:r>
        <w:t>305.1218</w:t>
      </w:r>
      <w:r>
        <w:tab/>
        <w:t>1.013e0</w:t>
      </w:r>
    </w:p>
    <w:p w14:paraId="376DD2E7" w14:textId="77777777" w:rsidR="00B6534B" w:rsidRDefault="00B6534B" w:rsidP="00B6534B">
      <w:r>
        <w:t>305.1601</w:t>
      </w:r>
      <w:r>
        <w:tab/>
        <w:t>3.038e0</w:t>
      </w:r>
    </w:p>
    <w:p w14:paraId="0B40C535" w14:textId="77777777" w:rsidR="00B6534B" w:rsidRDefault="00B6534B" w:rsidP="00B6534B">
      <w:r>
        <w:t>305.1987</w:t>
      </w:r>
      <w:r>
        <w:tab/>
        <w:t>3.038e0</w:t>
      </w:r>
    </w:p>
    <w:p w14:paraId="4EDA3B33" w14:textId="77777777" w:rsidR="00B6534B" w:rsidRDefault="00B6534B" w:rsidP="00B6534B">
      <w:r>
        <w:t>305.2513</w:t>
      </w:r>
      <w:r>
        <w:tab/>
        <w:t>3.038e0</w:t>
      </w:r>
    </w:p>
    <w:p w14:paraId="251DEF2B" w14:textId="77777777" w:rsidR="00B6534B" w:rsidRDefault="00B6534B" w:rsidP="00B6534B">
      <w:r>
        <w:t>305.2934</w:t>
      </w:r>
      <w:r>
        <w:tab/>
        <w:t>4.051e0</w:t>
      </w:r>
    </w:p>
    <w:p w14:paraId="086CFDB8" w14:textId="77777777" w:rsidR="00B6534B" w:rsidRDefault="00B6534B" w:rsidP="00B6534B">
      <w:r>
        <w:t>305.3656</w:t>
      </w:r>
      <w:r>
        <w:tab/>
        <w:t>2.025e0</w:t>
      </w:r>
    </w:p>
    <w:p w14:paraId="584E3F0E" w14:textId="77777777" w:rsidR="00B6534B" w:rsidRDefault="00B6534B" w:rsidP="00B6534B">
      <w:r>
        <w:t>305.4325</w:t>
      </w:r>
      <w:r>
        <w:tab/>
        <w:t>1.013e0</w:t>
      </w:r>
    </w:p>
    <w:p w14:paraId="4CD5D34D" w14:textId="77777777" w:rsidR="00B6534B" w:rsidRDefault="00B6534B" w:rsidP="00B6534B">
      <w:r>
        <w:t>305.5093</w:t>
      </w:r>
      <w:r>
        <w:tab/>
        <w:t>2.025e0</w:t>
      </w:r>
    </w:p>
    <w:p w14:paraId="42181B4C" w14:textId="77777777" w:rsidR="00B6534B" w:rsidRDefault="00B6534B" w:rsidP="00B6534B">
      <w:r>
        <w:t>305.6367</w:t>
      </w:r>
      <w:r>
        <w:tab/>
        <w:t>2.025e0</w:t>
      </w:r>
    </w:p>
    <w:p w14:paraId="31DC02C9" w14:textId="77777777" w:rsidR="00B6534B" w:rsidRDefault="00B6534B" w:rsidP="00B6534B">
      <w:r>
        <w:t>305.7581</w:t>
      </w:r>
      <w:r>
        <w:tab/>
        <w:t>1.013e0</w:t>
      </w:r>
    </w:p>
    <w:p w14:paraId="60639A21" w14:textId="77777777" w:rsidR="00B6534B" w:rsidRDefault="00B6534B" w:rsidP="00B6534B">
      <w:r>
        <w:t>305.7993</w:t>
      </w:r>
      <w:r>
        <w:tab/>
        <w:t>4.051e0</w:t>
      </w:r>
    </w:p>
    <w:p w14:paraId="681CDE45" w14:textId="77777777" w:rsidR="00B6534B" w:rsidRDefault="00B6534B" w:rsidP="00B6534B">
      <w:r>
        <w:t>305.8451</w:t>
      </w:r>
      <w:r>
        <w:tab/>
        <w:t>1.013e0</w:t>
      </w:r>
    </w:p>
    <w:p w14:paraId="3687E7B1" w14:textId="77777777" w:rsidR="00B6534B" w:rsidRDefault="00B6534B" w:rsidP="00B6534B">
      <w:r>
        <w:t>305.9783</w:t>
      </w:r>
      <w:r>
        <w:tab/>
        <w:t>8.878e0</w:t>
      </w:r>
    </w:p>
    <w:p w14:paraId="16D036FD" w14:textId="77777777" w:rsidR="00B6534B" w:rsidRDefault="00B6534B" w:rsidP="00B6534B">
      <w:r>
        <w:t>306.0250</w:t>
      </w:r>
      <w:r>
        <w:tab/>
        <w:t>3.038e0</w:t>
      </w:r>
    </w:p>
    <w:p w14:paraId="4CDA388A" w14:textId="77777777" w:rsidR="00B6534B" w:rsidRDefault="00B6534B" w:rsidP="00B6534B">
      <w:r>
        <w:t>306.0685</w:t>
      </w:r>
      <w:r>
        <w:tab/>
        <w:t>2.025e0</w:t>
      </w:r>
    </w:p>
    <w:p w14:paraId="6AB7DB8C" w14:textId="77777777" w:rsidR="00B6534B" w:rsidRDefault="00B6534B" w:rsidP="00B6534B">
      <w:r>
        <w:t>306.1057</w:t>
      </w:r>
      <w:r>
        <w:tab/>
        <w:t>1.013e0</w:t>
      </w:r>
    </w:p>
    <w:p w14:paraId="2A6E8CC3" w14:textId="77777777" w:rsidR="00B6534B" w:rsidRDefault="00B6534B" w:rsidP="00B6534B">
      <w:r>
        <w:t>306.2115</w:t>
      </w:r>
      <w:r>
        <w:tab/>
        <w:t>2.025e0</w:t>
      </w:r>
    </w:p>
    <w:p w14:paraId="6E1AD4D3" w14:textId="77777777" w:rsidR="00B6534B" w:rsidRDefault="00B6534B" w:rsidP="00B6534B">
      <w:r>
        <w:t>306.2596</w:t>
      </w:r>
      <w:r>
        <w:tab/>
        <w:t>2.025e0</w:t>
      </w:r>
    </w:p>
    <w:p w14:paraId="1663A781" w14:textId="77777777" w:rsidR="00B6534B" w:rsidRDefault="00B6534B" w:rsidP="00B6534B">
      <w:r>
        <w:t>306.3018</w:t>
      </w:r>
      <w:r>
        <w:tab/>
        <w:t>2.025e0</w:t>
      </w:r>
    </w:p>
    <w:p w14:paraId="081DB54A" w14:textId="77777777" w:rsidR="00B6534B" w:rsidRDefault="00B6534B" w:rsidP="00B6534B">
      <w:r>
        <w:t>306.3374</w:t>
      </w:r>
      <w:r>
        <w:tab/>
        <w:t>3.038e0</w:t>
      </w:r>
    </w:p>
    <w:p w14:paraId="76C09EE9" w14:textId="77777777" w:rsidR="00B6534B" w:rsidRDefault="00B6534B" w:rsidP="00B6534B">
      <w:r>
        <w:t>306.4825</w:t>
      </w:r>
      <w:r>
        <w:tab/>
        <w:t>2.025e0</w:t>
      </w:r>
    </w:p>
    <w:p w14:paraId="569D5857" w14:textId="77777777" w:rsidR="00B6534B" w:rsidRDefault="00B6534B" w:rsidP="00B6534B">
      <w:r>
        <w:t>306.5544</w:t>
      </w:r>
      <w:r>
        <w:tab/>
        <w:t>2.025e0</w:t>
      </w:r>
    </w:p>
    <w:p w14:paraId="6D52D9A5" w14:textId="77777777" w:rsidR="00B6534B" w:rsidRDefault="00B6534B" w:rsidP="00B6534B">
      <w:r>
        <w:t>306.7498</w:t>
      </w:r>
      <w:r>
        <w:tab/>
        <w:t>2.025e0</w:t>
      </w:r>
    </w:p>
    <w:p w14:paraId="1E747931" w14:textId="77777777" w:rsidR="00B6534B" w:rsidRDefault="00B6534B" w:rsidP="00B6534B">
      <w:r>
        <w:t>306.7894</w:t>
      </w:r>
      <w:r>
        <w:tab/>
        <w:t>6.076e0</w:t>
      </w:r>
    </w:p>
    <w:p w14:paraId="755A1627" w14:textId="77777777" w:rsidR="00B6534B" w:rsidRDefault="00B6534B" w:rsidP="00B6534B">
      <w:r>
        <w:t>306.8559</w:t>
      </w:r>
      <w:r>
        <w:tab/>
        <w:t>1.013e0</w:t>
      </w:r>
    </w:p>
    <w:p w14:paraId="1C10CFB4" w14:textId="77777777" w:rsidR="00B6534B" w:rsidRDefault="00B6534B" w:rsidP="00B6534B">
      <w:r>
        <w:t>306.9023</w:t>
      </w:r>
      <w:r>
        <w:tab/>
        <w:t>2.025e0</w:t>
      </w:r>
    </w:p>
    <w:p w14:paraId="4BFCF7D8" w14:textId="77777777" w:rsidR="00B6534B" w:rsidRDefault="00B6534B" w:rsidP="00B6534B">
      <w:r>
        <w:t>306.9572</w:t>
      </w:r>
      <w:r>
        <w:tab/>
        <w:t>1.013e0</w:t>
      </w:r>
    </w:p>
    <w:p w14:paraId="42BCEFF0" w14:textId="77777777" w:rsidR="00B6534B" w:rsidRDefault="00B6534B" w:rsidP="00B6534B">
      <w:r>
        <w:t>307.0081</w:t>
      </w:r>
      <w:r>
        <w:tab/>
        <w:t>2.025e0</w:t>
      </w:r>
    </w:p>
    <w:p w14:paraId="654D9530" w14:textId="77777777" w:rsidR="00B6534B" w:rsidRDefault="00B6534B" w:rsidP="00B6534B">
      <w:r>
        <w:t>307.0354</w:t>
      </w:r>
      <w:r>
        <w:tab/>
        <w:t>1.013e0</w:t>
      </w:r>
    </w:p>
    <w:p w14:paraId="6C614BD2" w14:textId="77777777" w:rsidR="00B6534B" w:rsidRDefault="00B6534B" w:rsidP="00B6534B">
      <w:r>
        <w:t>307.1030</w:t>
      </w:r>
      <w:r>
        <w:tab/>
        <w:t>4.051e0</w:t>
      </w:r>
    </w:p>
    <w:p w14:paraId="6BA69B04" w14:textId="77777777" w:rsidR="00B6534B" w:rsidRDefault="00B6534B" w:rsidP="00B6534B">
      <w:r>
        <w:t>307.1697</w:t>
      </w:r>
      <w:r>
        <w:tab/>
        <w:t>2.025e0</w:t>
      </w:r>
    </w:p>
    <w:p w14:paraId="7195DFA9" w14:textId="77777777" w:rsidR="00B6534B" w:rsidRDefault="00B6534B" w:rsidP="00B6534B">
      <w:r>
        <w:t>307.2646</w:t>
      </w:r>
      <w:r>
        <w:tab/>
        <w:t>1.013e0</w:t>
      </w:r>
    </w:p>
    <w:p w14:paraId="1DB2564D" w14:textId="77777777" w:rsidR="00B6534B" w:rsidRDefault="00B6534B" w:rsidP="00B6534B">
      <w:r>
        <w:t>307.2933</w:t>
      </w:r>
      <w:r>
        <w:tab/>
        <w:t>1.013e0</w:t>
      </w:r>
    </w:p>
    <w:p w14:paraId="5DA57DD8" w14:textId="77777777" w:rsidR="00B6534B" w:rsidRDefault="00B6534B" w:rsidP="00B6534B">
      <w:r>
        <w:t>307.4225</w:t>
      </w:r>
      <w:r>
        <w:tab/>
        <w:t>1.013e0</w:t>
      </w:r>
    </w:p>
    <w:p w14:paraId="30D9B850" w14:textId="77777777" w:rsidR="00B6534B" w:rsidRDefault="00B6534B" w:rsidP="00B6534B">
      <w:r>
        <w:t>307.4546</w:t>
      </w:r>
      <w:r>
        <w:tab/>
        <w:t>1.013e0</w:t>
      </w:r>
    </w:p>
    <w:p w14:paraId="2B809DAB" w14:textId="77777777" w:rsidR="00B6534B" w:rsidRDefault="00B6534B" w:rsidP="00B6534B">
      <w:r>
        <w:t>307.5353</w:t>
      </w:r>
      <w:r>
        <w:tab/>
        <w:t>1.013e0</w:t>
      </w:r>
    </w:p>
    <w:p w14:paraId="002D8357" w14:textId="77777777" w:rsidR="00B6534B" w:rsidRDefault="00B6534B" w:rsidP="00B6534B">
      <w:r>
        <w:t>307.6024</w:t>
      </w:r>
      <w:r>
        <w:tab/>
        <w:t>2.025e0</w:t>
      </w:r>
    </w:p>
    <w:p w14:paraId="6D144864" w14:textId="77777777" w:rsidR="00B6534B" w:rsidRDefault="00B6534B" w:rsidP="00B6534B">
      <w:r>
        <w:t>307.6451</w:t>
      </w:r>
      <w:r>
        <w:tab/>
        <w:t>1.013e0</w:t>
      </w:r>
    </w:p>
    <w:p w14:paraId="3E2A0F7A" w14:textId="77777777" w:rsidR="00B6534B" w:rsidRDefault="00B6534B" w:rsidP="00B6534B">
      <w:r>
        <w:t>307.7137</w:t>
      </w:r>
      <w:r>
        <w:tab/>
        <w:t>2.025e0</w:t>
      </w:r>
    </w:p>
    <w:p w14:paraId="6EA099CD" w14:textId="77777777" w:rsidR="00B6534B" w:rsidRDefault="00B6534B" w:rsidP="00B6534B">
      <w:r>
        <w:t>307.7703</w:t>
      </w:r>
      <w:r>
        <w:tab/>
        <w:t>3.038e0</w:t>
      </w:r>
    </w:p>
    <w:p w14:paraId="22394F8D" w14:textId="77777777" w:rsidR="00B6534B" w:rsidRDefault="00B6534B" w:rsidP="00B6534B">
      <w:r>
        <w:t>307.8466</w:t>
      </w:r>
      <w:r>
        <w:tab/>
        <w:t>1.013e0</w:t>
      </w:r>
    </w:p>
    <w:p w14:paraId="0BAD944A" w14:textId="77777777" w:rsidR="00B6534B" w:rsidRDefault="00B6534B" w:rsidP="00B6534B">
      <w:r>
        <w:t>307.9307</w:t>
      </w:r>
      <w:r>
        <w:tab/>
        <w:t>1.013e0</w:t>
      </w:r>
    </w:p>
    <w:p w14:paraId="1D1E99FA" w14:textId="77777777" w:rsidR="00B6534B" w:rsidRDefault="00B6534B" w:rsidP="00B6534B">
      <w:r>
        <w:t>307.9861</w:t>
      </w:r>
      <w:r>
        <w:tab/>
        <w:t>4.063e0</w:t>
      </w:r>
    </w:p>
    <w:p w14:paraId="3A05BD0D" w14:textId="77777777" w:rsidR="00B6534B" w:rsidRDefault="00B6534B" w:rsidP="00B6534B">
      <w:r>
        <w:t>308.0557</w:t>
      </w:r>
      <w:r>
        <w:tab/>
        <w:t>3.038e0</w:t>
      </w:r>
    </w:p>
    <w:p w14:paraId="09325C2A" w14:textId="77777777" w:rsidR="00B6534B" w:rsidRDefault="00B6534B" w:rsidP="00B6534B">
      <w:r>
        <w:t>308.1159</w:t>
      </w:r>
      <w:r>
        <w:tab/>
        <w:t>3.038e0</w:t>
      </w:r>
    </w:p>
    <w:p w14:paraId="6C0672D3" w14:textId="77777777" w:rsidR="00B6534B" w:rsidRDefault="00B6534B" w:rsidP="00B6534B">
      <w:r>
        <w:t>308.1893</w:t>
      </w:r>
      <w:r>
        <w:tab/>
        <w:t>3.038e0</w:t>
      </w:r>
    </w:p>
    <w:p w14:paraId="4E6FF200" w14:textId="77777777" w:rsidR="00B6534B" w:rsidRDefault="00B6534B" w:rsidP="00B6534B">
      <w:r>
        <w:t>308.2631</w:t>
      </w:r>
      <w:r>
        <w:tab/>
        <w:t>2.025e0</w:t>
      </w:r>
    </w:p>
    <w:p w14:paraId="37A3D2D3" w14:textId="77777777" w:rsidR="00B6534B" w:rsidRDefault="00B6534B" w:rsidP="00B6534B">
      <w:r>
        <w:t>308.3604</w:t>
      </w:r>
      <w:r>
        <w:tab/>
        <w:t>1.013e0</w:t>
      </w:r>
    </w:p>
    <w:p w14:paraId="22DBC6EA" w14:textId="77777777" w:rsidR="00B6534B" w:rsidRDefault="00B6534B" w:rsidP="00B6534B">
      <w:r>
        <w:t>308.3923</w:t>
      </w:r>
      <w:r>
        <w:tab/>
        <w:t>1.013e0</w:t>
      </w:r>
    </w:p>
    <w:p w14:paraId="646AC5D0" w14:textId="77777777" w:rsidR="00B6534B" w:rsidRDefault="00B6534B" w:rsidP="00B6534B">
      <w:r>
        <w:t>308.4537</w:t>
      </w:r>
      <w:r>
        <w:tab/>
        <w:t>4.051e0</w:t>
      </w:r>
    </w:p>
    <w:p w14:paraId="6F33AF5A" w14:textId="77777777" w:rsidR="00B6534B" w:rsidRDefault="00B6534B" w:rsidP="00B6534B">
      <w:r>
        <w:t>308.5272</w:t>
      </w:r>
      <w:r>
        <w:tab/>
        <w:t>2.025e0</w:t>
      </w:r>
    </w:p>
    <w:p w14:paraId="2CDAF407" w14:textId="77777777" w:rsidR="00B6534B" w:rsidRDefault="00B6534B" w:rsidP="00B6534B">
      <w:r>
        <w:t>308.7010</w:t>
      </w:r>
      <w:r>
        <w:tab/>
        <w:t>2.025e0</w:t>
      </w:r>
    </w:p>
    <w:p w14:paraId="66D06C69" w14:textId="77777777" w:rsidR="00B6534B" w:rsidRDefault="00B6534B" w:rsidP="00B6534B">
      <w:r>
        <w:t>308.9097</w:t>
      </w:r>
      <w:r>
        <w:tab/>
        <w:t>1.013e0</w:t>
      </w:r>
    </w:p>
    <w:p w14:paraId="64DBD700" w14:textId="77777777" w:rsidR="00B6534B" w:rsidRDefault="00B6534B" w:rsidP="00B6534B">
      <w:r>
        <w:t>308.9518</w:t>
      </w:r>
      <w:r>
        <w:tab/>
        <w:t>1.013e0</w:t>
      </w:r>
    </w:p>
    <w:p w14:paraId="60D4198D" w14:textId="77777777" w:rsidR="00B6534B" w:rsidRDefault="00B6534B" w:rsidP="00B6534B">
      <w:r>
        <w:t>309.0040</w:t>
      </w:r>
      <w:r>
        <w:tab/>
        <w:t>4.051e0</w:t>
      </w:r>
    </w:p>
    <w:p w14:paraId="43E52E68" w14:textId="77777777" w:rsidR="00B6534B" w:rsidRDefault="00B6534B" w:rsidP="00B6534B">
      <w:r>
        <w:t>309.0538</w:t>
      </w:r>
      <w:r>
        <w:tab/>
        <w:t>2.025e0</w:t>
      </w:r>
    </w:p>
    <w:p w14:paraId="4A32331B" w14:textId="77777777" w:rsidR="00B6534B" w:rsidRDefault="00B6534B" w:rsidP="00B6534B">
      <w:r>
        <w:t>309.1100</w:t>
      </w:r>
      <w:r>
        <w:tab/>
        <w:t>3.038e0</w:t>
      </w:r>
    </w:p>
    <w:p w14:paraId="02DF7F29" w14:textId="77777777" w:rsidR="00B6534B" w:rsidRDefault="00B6534B" w:rsidP="00B6534B">
      <w:r>
        <w:t>309.1827</w:t>
      </w:r>
      <w:r>
        <w:tab/>
        <w:t>2.025e0</w:t>
      </w:r>
    </w:p>
    <w:p w14:paraId="531DEE08" w14:textId="77777777" w:rsidR="00B6534B" w:rsidRDefault="00B6534B" w:rsidP="00B6534B">
      <w:r>
        <w:t>309.2611</w:t>
      </w:r>
      <w:r>
        <w:tab/>
        <w:t>1.013e0</w:t>
      </w:r>
    </w:p>
    <w:p w14:paraId="3E419435" w14:textId="77777777" w:rsidR="00B6534B" w:rsidRDefault="00B6534B" w:rsidP="00B6534B">
      <w:r>
        <w:t>309.2904</w:t>
      </w:r>
      <w:r>
        <w:tab/>
        <w:t>2.025e0</w:t>
      </w:r>
    </w:p>
    <w:p w14:paraId="74DF83ED" w14:textId="77777777" w:rsidR="00B6534B" w:rsidRDefault="00B6534B" w:rsidP="00B6534B">
      <w:r>
        <w:t>309.3207</w:t>
      </w:r>
      <w:r>
        <w:tab/>
        <w:t>1.013e0</w:t>
      </w:r>
    </w:p>
    <w:p w14:paraId="3DD510A9" w14:textId="77777777" w:rsidR="00B6534B" w:rsidRDefault="00B6534B" w:rsidP="00B6534B">
      <w:r>
        <w:t>309.3787</w:t>
      </w:r>
      <w:r>
        <w:tab/>
        <w:t>1.013e0</w:t>
      </w:r>
    </w:p>
    <w:p w14:paraId="31ECFD16" w14:textId="77777777" w:rsidR="00B6534B" w:rsidRDefault="00B6534B" w:rsidP="00B6534B">
      <w:r>
        <w:t>309.4193</w:t>
      </w:r>
      <w:r>
        <w:tab/>
        <w:t>1.013e0</w:t>
      </w:r>
    </w:p>
    <w:p w14:paraId="6BB5F8BA" w14:textId="77777777" w:rsidR="00B6534B" w:rsidRDefault="00B6534B" w:rsidP="00B6534B">
      <w:r>
        <w:t>309.5038</w:t>
      </w:r>
      <w:r>
        <w:tab/>
        <w:t>1.013e0</w:t>
      </w:r>
    </w:p>
    <w:p w14:paraId="3F13D934" w14:textId="77777777" w:rsidR="00B6534B" w:rsidRDefault="00B6534B" w:rsidP="00B6534B">
      <w:r>
        <w:t>309.5547</w:t>
      </w:r>
      <w:r>
        <w:tab/>
        <w:t>1.013e0</w:t>
      </w:r>
    </w:p>
    <w:p w14:paraId="77806D70" w14:textId="77777777" w:rsidR="00B6534B" w:rsidRDefault="00B6534B" w:rsidP="00B6534B">
      <w:r>
        <w:t>309.6055</w:t>
      </w:r>
      <w:r>
        <w:tab/>
        <w:t>1.013e0</w:t>
      </w:r>
    </w:p>
    <w:p w14:paraId="14F361D1" w14:textId="77777777" w:rsidR="00B6534B" w:rsidRDefault="00B6534B" w:rsidP="00B6534B">
      <w:r>
        <w:t>309.8171</w:t>
      </w:r>
      <w:r>
        <w:tab/>
        <w:t>1.013e0</w:t>
      </w:r>
    </w:p>
    <w:p w14:paraId="57FC59C7" w14:textId="77777777" w:rsidR="00B6534B" w:rsidRDefault="00B6534B" w:rsidP="00B6534B">
      <w:r>
        <w:t>309.8717</w:t>
      </w:r>
      <w:r>
        <w:tab/>
        <w:t>1.013e0</w:t>
      </w:r>
    </w:p>
    <w:p w14:paraId="070D12BE" w14:textId="77777777" w:rsidR="00B6534B" w:rsidRDefault="00B6534B" w:rsidP="00B6534B">
      <w:r>
        <w:t>309.9674</w:t>
      </w:r>
      <w:r>
        <w:tab/>
        <w:t>5.063e0</w:t>
      </w:r>
    </w:p>
    <w:p w14:paraId="1B94C8A2" w14:textId="77777777" w:rsidR="00B6534B" w:rsidRDefault="00B6534B" w:rsidP="00B6534B">
      <w:r>
        <w:t>310.0401</w:t>
      </w:r>
      <w:r>
        <w:tab/>
        <w:t>1.013e0</w:t>
      </w:r>
    </w:p>
    <w:p w14:paraId="35E1BEE0" w14:textId="77777777" w:rsidR="00B6534B" w:rsidRDefault="00B6534B" w:rsidP="00B6534B">
      <w:r>
        <w:t>310.0797</w:t>
      </w:r>
      <w:r>
        <w:tab/>
        <w:t>1.013e0</w:t>
      </w:r>
    </w:p>
    <w:p w14:paraId="306470EA" w14:textId="77777777" w:rsidR="00B6534B" w:rsidRDefault="00B6534B" w:rsidP="00B6534B">
      <w:r>
        <w:t>310.1924</w:t>
      </w:r>
      <w:r>
        <w:tab/>
        <w:t>7.089e0</w:t>
      </w:r>
    </w:p>
    <w:p w14:paraId="184C9D2C" w14:textId="77777777" w:rsidR="00B6534B" w:rsidRDefault="00B6534B" w:rsidP="00B6534B">
      <w:r>
        <w:t>310.2990</w:t>
      </w:r>
      <w:r>
        <w:tab/>
        <w:t>2.025e0</w:t>
      </w:r>
    </w:p>
    <w:p w14:paraId="4E36647F" w14:textId="77777777" w:rsidR="00B6534B" w:rsidRDefault="00B6534B" w:rsidP="00B6534B">
      <w:r>
        <w:t>310.4160</w:t>
      </w:r>
      <w:r>
        <w:tab/>
        <w:t>3.038e0</w:t>
      </w:r>
    </w:p>
    <w:p w14:paraId="17BA28DE" w14:textId="77777777" w:rsidR="00B6534B" w:rsidRDefault="00B6534B" w:rsidP="00B6534B">
      <w:r>
        <w:t>310.4828</w:t>
      </w:r>
      <w:r>
        <w:tab/>
        <w:t>2.025e0</w:t>
      </w:r>
    </w:p>
    <w:p w14:paraId="5BBE801F" w14:textId="77777777" w:rsidR="00B6534B" w:rsidRDefault="00B6534B" w:rsidP="00B6534B">
      <w:r>
        <w:t>310.6322</w:t>
      </w:r>
      <w:r>
        <w:tab/>
        <w:t>1.013e0</w:t>
      </w:r>
    </w:p>
    <w:p w14:paraId="36461D4C" w14:textId="77777777" w:rsidR="00B6534B" w:rsidRDefault="00B6534B" w:rsidP="00B6534B">
      <w:r>
        <w:t>310.6657</w:t>
      </w:r>
      <w:r>
        <w:tab/>
        <w:t>2.025e0</w:t>
      </w:r>
    </w:p>
    <w:p w14:paraId="3ADEC600" w14:textId="77777777" w:rsidR="00B6534B" w:rsidRDefault="00B6534B" w:rsidP="00B6534B">
      <w:r>
        <w:t>310.7185</w:t>
      </w:r>
      <w:r>
        <w:tab/>
        <w:t>2.025e0</w:t>
      </w:r>
    </w:p>
    <w:p w14:paraId="0F5EBC3A" w14:textId="77777777" w:rsidR="00B6534B" w:rsidRDefault="00B6534B" w:rsidP="00B6534B">
      <w:r>
        <w:t>310.8007</w:t>
      </w:r>
      <w:r>
        <w:tab/>
        <w:t>1.013e0</w:t>
      </w:r>
    </w:p>
    <w:p w14:paraId="4067C8D3" w14:textId="77777777" w:rsidR="00B6534B" w:rsidRDefault="00B6534B" w:rsidP="00B6534B">
      <w:r>
        <w:t>310.8789</w:t>
      </w:r>
      <w:r>
        <w:tab/>
        <w:t>1.013e0</w:t>
      </w:r>
    </w:p>
    <w:p w14:paraId="689012A1" w14:textId="77777777" w:rsidR="00B6534B" w:rsidRDefault="00B6534B" w:rsidP="00B6534B">
      <w:r>
        <w:t>310.9408</w:t>
      </w:r>
      <w:r>
        <w:tab/>
        <w:t>1.013e0</w:t>
      </w:r>
    </w:p>
    <w:p w14:paraId="7A278B5E" w14:textId="77777777" w:rsidR="00B6534B" w:rsidRDefault="00B6534B" w:rsidP="00B6534B">
      <w:r>
        <w:t>310.9691</w:t>
      </w:r>
      <w:r>
        <w:tab/>
        <w:t>1.013e0</w:t>
      </w:r>
    </w:p>
    <w:p w14:paraId="5A1A9008" w14:textId="77777777" w:rsidR="00B6534B" w:rsidRDefault="00B6534B" w:rsidP="00B6534B">
      <w:r>
        <w:t>311.0395</w:t>
      </w:r>
      <w:r>
        <w:tab/>
        <w:t>2.025e0</w:t>
      </w:r>
    </w:p>
    <w:p w14:paraId="4814588D" w14:textId="77777777" w:rsidR="00B6534B" w:rsidRDefault="00B6534B" w:rsidP="00B6534B">
      <w:r>
        <w:t>311.1217</w:t>
      </w:r>
      <w:r>
        <w:tab/>
        <w:t>2.025e0</w:t>
      </w:r>
    </w:p>
    <w:p w14:paraId="4F95E44D" w14:textId="77777777" w:rsidR="00B6534B" w:rsidRDefault="00B6534B" w:rsidP="00B6534B">
      <w:r>
        <w:t>311.3138</w:t>
      </w:r>
      <w:r>
        <w:tab/>
        <w:t>1.013e0</w:t>
      </w:r>
    </w:p>
    <w:p w14:paraId="446437F6" w14:textId="77777777" w:rsidR="00B6534B" w:rsidRDefault="00B6534B" w:rsidP="00B6534B">
      <w:r>
        <w:t>311.5029</w:t>
      </w:r>
      <w:r>
        <w:tab/>
        <w:t>3.038e0</w:t>
      </w:r>
    </w:p>
    <w:p w14:paraId="53C3B7FA" w14:textId="77777777" w:rsidR="00B6534B" w:rsidRDefault="00B6534B" w:rsidP="00B6534B">
      <w:r>
        <w:t>311.6853</w:t>
      </w:r>
      <w:r>
        <w:tab/>
        <w:t>3.038e0</w:t>
      </w:r>
    </w:p>
    <w:p w14:paraId="1675C2F8" w14:textId="77777777" w:rsidR="00B6534B" w:rsidRDefault="00B6534B" w:rsidP="00B6534B">
      <w:r>
        <w:t>311.7452</w:t>
      </w:r>
      <w:r>
        <w:tab/>
        <w:t>2.025e0</w:t>
      </w:r>
    </w:p>
    <w:p w14:paraId="3EC57312" w14:textId="77777777" w:rsidR="00B6534B" w:rsidRDefault="00B6534B" w:rsidP="00B6534B">
      <w:r>
        <w:t>311.8082</w:t>
      </w:r>
      <w:r>
        <w:tab/>
        <w:t>1.013e0</w:t>
      </w:r>
    </w:p>
    <w:p w14:paraId="37DC3E40" w14:textId="77777777" w:rsidR="00B6534B" w:rsidRDefault="00B6534B" w:rsidP="00B6534B">
      <w:r>
        <w:t>311.9433</w:t>
      </w:r>
      <w:r>
        <w:tab/>
        <w:t>1.013e0</w:t>
      </w:r>
    </w:p>
    <w:p w14:paraId="174CE662" w14:textId="77777777" w:rsidR="00B6534B" w:rsidRDefault="00B6534B" w:rsidP="00B6534B">
      <w:r>
        <w:t>312.0042</w:t>
      </w:r>
      <w:r>
        <w:tab/>
        <w:t>2.025e0</w:t>
      </w:r>
    </w:p>
    <w:p w14:paraId="7C2EFBDD" w14:textId="77777777" w:rsidR="00B6534B" w:rsidRDefault="00B6534B" w:rsidP="00B6534B">
      <w:r>
        <w:t>312.0835</w:t>
      </w:r>
      <w:r>
        <w:tab/>
        <w:t>1.013e0</w:t>
      </w:r>
    </w:p>
    <w:p w14:paraId="31814B51" w14:textId="77777777" w:rsidR="00B6534B" w:rsidRDefault="00B6534B" w:rsidP="00B6534B">
      <w:r>
        <w:t>312.1539</w:t>
      </w:r>
      <w:r>
        <w:tab/>
        <w:t>3.038e0</w:t>
      </w:r>
    </w:p>
    <w:p w14:paraId="483329FB" w14:textId="77777777" w:rsidR="00B6534B" w:rsidRDefault="00B6534B" w:rsidP="00B6534B">
      <w:r>
        <w:t>312.3775</w:t>
      </w:r>
      <w:r>
        <w:tab/>
        <w:t>3.038e0</w:t>
      </w:r>
    </w:p>
    <w:p w14:paraId="6DDE6DEE" w14:textId="77777777" w:rsidR="00B6534B" w:rsidRDefault="00B6534B" w:rsidP="00B6534B">
      <w:r>
        <w:t>312.5626</w:t>
      </w:r>
      <w:r>
        <w:tab/>
        <w:t>2.025e0</w:t>
      </w:r>
    </w:p>
    <w:p w14:paraId="092C24F2" w14:textId="77777777" w:rsidR="00B6534B" w:rsidRDefault="00B6534B" w:rsidP="00B6534B">
      <w:r>
        <w:t>312.7184</w:t>
      </w:r>
      <w:r>
        <w:tab/>
        <w:t>1.013e0</w:t>
      </w:r>
    </w:p>
    <w:p w14:paraId="7D921786" w14:textId="77777777" w:rsidR="00B6534B" w:rsidRDefault="00B6534B" w:rsidP="00B6534B">
      <w:r>
        <w:t>312.7631</w:t>
      </w:r>
      <w:r>
        <w:tab/>
        <w:t>2.025e0</w:t>
      </w:r>
    </w:p>
    <w:p w14:paraId="689D780C" w14:textId="77777777" w:rsidR="00B6534B" w:rsidRDefault="00B6534B" w:rsidP="00B6534B">
      <w:r>
        <w:t>312.7930</w:t>
      </w:r>
      <w:r>
        <w:tab/>
        <w:t>1.013e0</w:t>
      </w:r>
    </w:p>
    <w:p w14:paraId="7C1354AC" w14:textId="77777777" w:rsidR="00B6534B" w:rsidRDefault="00B6534B" w:rsidP="00B6534B">
      <w:r>
        <w:t>312.8910</w:t>
      </w:r>
      <w:r>
        <w:tab/>
        <w:t>1.013e0</w:t>
      </w:r>
    </w:p>
    <w:p w14:paraId="0CA45568" w14:textId="77777777" w:rsidR="00B6534B" w:rsidRDefault="00B6534B" w:rsidP="00B6534B">
      <w:r>
        <w:t>312.9495</w:t>
      </w:r>
      <w:r>
        <w:tab/>
        <w:t>2.025e0</w:t>
      </w:r>
    </w:p>
    <w:p w14:paraId="176D2145" w14:textId="77777777" w:rsidR="00B6534B" w:rsidRDefault="00B6534B" w:rsidP="00B6534B">
      <w:r>
        <w:t>313.0160</w:t>
      </w:r>
      <w:r>
        <w:tab/>
        <w:t>5.063e0</w:t>
      </w:r>
    </w:p>
    <w:p w14:paraId="50A2072B" w14:textId="77777777" w:rsidR="00B6534B" w:rsidRDefault="00B6534B" w:rsidP="00B6534B">
      <w:r>
        <w:t>313.0795</w:t>
      </w:r>
      <w:r>
        <w:tab/>
        <w:t>1.013e0</w:t>
      </w:r>
    </w:p>
    <w:p w14:paraId="72F9D1D0" w14:textId="77777777" w:rsidR="00B6534B" w:rsidRDefault="00B6534B" w:rsidP="00B6534B">
      <w:r>
        <w:t>313.1477</w:t>
      </w:r>
      <w:r>
        <w:tab/>
        <w:t>3.038e0</w:t>
      </w:r>
    </w:p>
    <w:p w14:paraId="74F3068E" w14:textId="77777777" w:rsidR="00B6534B" w:rsidRDefault="00B6534B" w:rsidP="00B6534B">
      <w:r>
        <w:t>313.2904</w:t>
      </w:r>
      <w:r>
        <w:tab/>
        <w:t>3.038e0</w:t>
      </w:r>
    </w:p>
    <w:p w14:paraId="2A4F684E" w14:textId="77777777" w:rsidR="00B6534B" w:rsidRDefault="00B6534B" w:rsidP="00B6534B">
      <w:r>
        <w:t>313.3822</w:t>
      </w:r>
      <w:r>
        <w:tab/>
        <w:t>1.013e0</w:t>
      </w:r>
    </w:p>
    <w:p w14:paraId="43612F69" w14:textId="77777777" w:rsidR="00B6534B" w:rsidRDefault="00B6534B" w:rsidP="00B6534B">
      <w:r>
        <w:t>313.4467</w:t>
      </w:r>
      <w:r>
        <w:tab/>
        <w:t>1.013e0</w:t>
      </w:r>
    </w:p>
    <w:p w14:paraId="02649608" w14:textId="77777777" w:rsidR="00B6534B" w:rsidRDefault="00B6534B" w:rsidP="00B6534B">
      <w:r>
        <w:t>313.5547</w:t>
      </w:r>
      <w:r>
        <w:tab/>
        <w:t>1.013e0</w:t>
      </w:r>
    </w:p>
    <w:p w14:paraId="67DC5DF0" w14:textId="77777777" w:rsidR="00B6534B" w:rsidRDefault="00B6534B" w:rsidP="00B6534B">
      <w:r>
        <w:t>313.5979</w:t>
      </w:r>
      <w:r>
        <w:tab/>
        <w:t>1.013e0</w:t>
      </w:r>
    </w:p>
    <w:p w14:paraId="0C0CA067" w14:textId="77777777" w:rsidR="00B6534B" w:rsidRDefault="00B6534B" w:rsidP="00B6534B">
      <w:r>
        <w:t>313.6402</w:t>
      </w:r>
      <w:r>
        <w:tab/>
        <w:t>1.013e0</w:t>
      </w:r>
    </w:p>
    <w:p w14:paraId="5B723C39" w14:textId="77777777" w:rsidR="00B6534B" w:rsidRDefault="00B6534B" w:rsidP="00B6534B">
      <w:r>
        <w:t>313.7128</w:t>
      </w:r>
      <w:r>
        <w:tab/>
        <w:t>3.038e0</w:t>
      </w:r>
    </w:p>
    <w:p w14:paraId="487D4860" w14:textId="77777777" w:rsidR="00B6534B" w:rsidRDefault="00B6534B" w:rsidP="00B6534B">
      <w:r>
        <w:t>313.7576</w:t>
      </w:r>
      <w:r>
        <w:tab/>
        <w:t>2.025e0</w:t>
      </w:r>
    </w:p>
    <w:p w14:paraId="094E5369" w14:textId="77777777" w:rsidR="00B6534B" w:rsidRDefault="00B6534B" w:rsidP="00B6534B">
      <w:r>
        <w:t>313.8414</w:t>
      </w:r>
      <w:r>
        <w:tab/>
        <w:t>1.013e0</w:t>
      </w:r>
    </w:p>
    <w:p w14:paraId="1CE29007" w14:textId="77777777" w:rsidR="00B6534B" w:rsidRDefault="00B6534B" w:rsidP="00B6534B">
      <w:r>
        <w:t>313.9027</w:t>
      </w:r>
      <w:r>
        <w:tab/>
        <w:t>2.025e0</w:t>
      </w:r>
    </w:p>
    <w:p w14:paraId="3ABC2ED1" w14:textId="77777777" w:rsidR="00B6534B" w:rsidRDefault="00B6534B" w:rsidP="00B6534B">
      <w:r>
        <w:t>313.9619</w:t>
      </w:r>
      <w:r>
        <w:tab/>
        <w:t>3.038e0</w:t>
      </w:r>
    </w:p>
    <w:p w14:paraId="605CCC55" w14:textId="77777777" w:rsidR="00B6534B" w:rsidRDefault="00B6534B" w:rsidP="00B6534B">
      <w:r>
        <w:t>314.0338</w:t>
      </w:r>
      <w:r>
        <w:tab/>
        <w:t>2.200e0</w:t>
      </w:r>
    </w:p>
    <w:p w14:paraId="6317D2DC" w14:textId="77777777" w:rsidR="00B6534B" w:rsidRDefault="00B6534B" w:rsidP="00B6534B">
      <w:r>
        <w:t>314.1398</w:t>
      </w:r>
      <w:r>
        <w:tab/>
        <w:t>3.038e0</w:t>
      </w:r>
    </w:p>
    <w:p w14:paraId="24013709" w14:textId="77777777" w:rsidR="00B6534B" w:rsidRDefault="00B6534B" w:rsidP="00B6534B">
      <w:r>
        <w:t>314.2332</w:t>
      </w:r>
      <w:r>
        <w:tab/>
        <w:t>1.013e0</w:t>
      </w:r>
    </w:p>
    <w:p w14:paraId="5DA92A70" w14:textId="77777777" w:rsidR="00B6534B" w:rsidRDefault="00B6534B" w:rsidP="00B6534B">
      <w:r>
        <w:t>314.2567</w:t>
      </w:r>
      <w:r>
        <w:tab/>
        <w:t>1.013e0</w:t>
      </w:r>
    </w:p>
    <w:p w14:paraId="3DCDE02E" w14:textId="77777777" w:rsidR="00B6534B" w:rsidRDefault="00B6534B" w:rsidP="00B6534B">
      <w:r>
        <w:t>314.3167</w:t>
      </w:r>
      <w:r>
        <w:tab/>
        <w:t>1.013e0</w:t>
      </w:r>
    </w:p>
    <w:p w14:paraId="1E1E2838" w14:textId="77777777" w:rsidR="00B6534B" w:rsidRDefault="00B6534B" w:rsidP="00B6534B">
      <w:r>
        <w:t>314.3973</w:t>
      </w:r>
      <w:r>
        <w:tab/>
        <w:t>2.025e0</w:t>
      </w:r>
    </w:p>
    <w:p w14:paraId="05F9A837" w14:textId="77777777" w:rsidR="00B6534B" w:rsidRDefault="00B6534B" w:rsidP="00B6534B">
      <w:r>
        <w:t>314.4425</w:t>
      </w:r>
      <w:r>
        <w:tab/>
        <w:t>3.038e0</w:t>
      </w:r>
    </w:p>
    <w:p w14:paraId="55B6FE7A" w14:textId="77777777" w:rsidR="00B6534B" w:rsidRDefault="00B6534B" w:rsidP="00B6534B">
      <w:r>
        <w:t>314.4918</w:t>
      </w:r>
      <w:r>
        <w:tab/>
        <w:t>1.013e0</w:t>
      </w:r>
    </w:p>
    <w:p w14:paraId="684D6682" w14:textId="77777777" w:rsidR="00B6534B" w:rsidRDefault="00B6534B" w:rsidP="00B6534B">
      <w:r>
        <w:t>314.5927</w:t>
      </w:r>
      <w:r>
        <w:tab/>
        <w:t>3.038e0</w:t>
      </w:r>
    </w:p>
    <w:p w14:paraId="7C628168" w14:textId="77777777" w:rsidR="00B6534B" w:rsidRDefault="00B6534B" w:rsidP="00B6534B">
      <w:r>
        <w:t>314.6800</w:t>
      </w:r>
      <w:r>
        <w:tab/>
        <w:t>1.013e0</w:t>
      </w:r>
    </w:p>
    <w:p w14:paraId="6A0B8078" w14:textId="77777777" w:rsidR="00B6534B" w:rsidRDefault="00B6534B" w:rsidP="00B6534B">
      <w:r>
        <w:t>314.7701</w:t>
      </w:r>
      <w:r>
        <w:tab/>
        <w:t>2.025e0</w:t>
      </w:r>
    </w:p>
    <w:p w14:paraId="564C6804" w14:textId="77777777" w:rsidR="00B6534B" w:rsidRDefault="00B6534B" w:rsidP="00B6534B">
      <w:r>
        <w:t>314.7959</w:t>
      </w:r>
      <w:r>
        <w:tab/>
        <w:t>3.038e0</w:t>
      </w:r>
    </w:p>
    <w:p w14:paraId="4C3F34EC" w14:textId="77777777" w:rsidR="00B6534B" w:rsidRDefault="00B6534B" w:rsidP="00B6534B">
      <w:r>
        <w:t>314.8448</w:t>
      </w:r>
      <w:r>
        <w:tab/>
        <w:t>2.025e0</w:t>
      </w:r>
    </w:p>
    <w:p w14:paraId="2FDE28E9" w14:textId="77777777" w:rsidR="00B6534B" w:rsidRDefault="00B6534B" w:rsidP="00B6534B">
      <w:r>
        <w:t>315.0177</w:t>
      </w:r>
      <w:r>
        <w:tab/>
        <w:t>4.051e0</w:t>
      </w:r>
    </w:p>
    <w:p w14:paraId="78D4510D" w14:textId="77777777" w:rsidR="00B6534B" w:rsidRDefault="00B6534B" w:rsidP="00B6534B">
      <w:r>
        <w:t>315.0803</w:t>
      </w:r>
      <w:r>
        <w:tab/>
        <w:t>2.025e0</w:t>
      </w:r>
    </w:p>
    <w:p w14:paraId="04365AD5" w14:textId="77777777" w:rsidR="00B6534B" w:rsidRDefault="00B6534B" w:rsidP="00B6534B">
      <w:r>
        <w:t>315.1374</w:t>
      </w:r>
      <w:r>
        <w:tab/>
        <w:t>3.038e0</w:t>
      </w:r>
    </w:p>
    <w:p w14:paraId="344761A4" w14:textId="77777777" w:rsidR="00B6534B" w:rsidRDefault="00B6534B" w:rsidP="00B6534B">
      <w:r>
        <w:t>315.1796</w:t>
      </w:r>
      <w:r>
        <w:tab/>
        <w:t>2.025e0</w:t>
      </w:r>
    </w:p>
    <w:p w14:paraId="31799643" w14:textId="77777777" w:rsidR="00B6534B" w:rsidRDefault="00B6534B" w:rsidP="00B6534B">
      <w:r>
        <w:t>315.2275</w:t>
      </w:r>
      <w:r>
        <w:tab/>
        <w:t>1.013e0</w:t>
      </w:r>
    </w:p>
    <w:p w14:paraId="20865F55" w14:textId="77777777" w:rsidR="00B6534B" w:rsidRDefault="00B6534B" w:rsidP="00B6534B">
      <w:r>
        <w:t>315.2982</w:t>
      </w:r>
      <w:r>
        <w:tab/>
        <w:t>1.013e0</w:t>
      </w:r>
    </w:p>
    <w:p w14:paraId="5E04154C" w14:textId="77777777" w:rsidR="00B6534B" w:rsidRDefault="00B6534B" w:rsidP="00B6534B">
      <w:r>
        <w:t>315.3829</w:t>
      </w:r>
      <w:r>
        <w:tab/>
        <w:t>2.025e0</w:t>
      </w:r>
    </w:p>
    <w:p w14:paraId="5DB1E125" w14:textId="77777777" w:rsidR="00B6534B" w:rsidRDefault="00B6534B" w:rsidP="00B6534B">
      <w:r>
        <w:t>315.4391</w:t>
      </w:r>
      <w:r>
        <w:tab/>
        <w:t>2.025e0</w:t>
      </w:r>
    </w:p>
    <w:p w14:paraId="0C172ECC" w14:textId="77777777" w:rsidR="00B6534B" w:rsidRDefault="00B6534B" w:rsidP="00B6534B">
      <w:r>
        <w:t>315.4962</w:t>
      </w:r>
      <w:r>
        <w:tab/>
        <w:t>2.025e0</w:t>
      </w:r>
    </w:p>
    <w:p w14:paraId="706B003A" w14:textId="77777777" w:rsidR="00B6534B" w:rsidRDefault="00B6534B" w:rsidP="00B6534B">
      <w:r>
        <w:t>315.5812</w:t>
      </w:r>
      <w:r>
        <w:tab/>
        <w:t>1.013e0</w:t>
      </w:r>
    </w:p>
    <w:p w14:paraId="53F4B325" w14:textId="77777777" w:rsidR="00B6534B" w:rsidRDefault="00B6534B" w:rsidP="00B6534B">
      <w:r>
        <w:t>315.6225</w:t>
      </w:r>
      <w:r>
        <w:tab/>
        <w:t>1.013e0</w:t>
      </w:r>
    </w:p>
    <w:p w14:paraId="6D8978DE" w14:textId="77777777" w:rsidR="00B6534B" w:rsidRDefault="00B6534B" w:rsidP="00B6534B">
      <w:r>
        <w:t>315.6577</w:t>
      </w:r>
      <w:r>
        <w:tab/>
        <w:t>1.013e0</w:t>
      </w:r>
    </w:p>
    <w:p w14:paraId="4DEEC21A" w14:textId="77777777" w:rsidR="00B6534B" w:rsidRDefault="00B6534B" w:rsidP="00B6534B">
      <w:r>
        <w:t>315.7549</w:t>
      </w:r>
      <w:r>
        <w:tab/>
        <w:t>2.025e0</w:t>
      </w:r>
    </w:p>
    <w:p w14:paraId="5B99372F" w14:textId="77777777" w:rsidR="00B6534B" w:rsidRDefault="00B6534B" w:rsidP="00B6534B">
      <w:r>
        <w:t>315.8030</w:t>
      </w:r>
      <w:r>
        <w:tab/>
        <w:t>1.013e0</w:t>
      </w:r>
    </w:p>
    <w:p w14:paraId="1FE6FAD1" w14:textId="77777777" w:rsidR="00B6534B" w:rsidRDefault="00B6534B" w:rsidP="00B6534B">
      <w:r>
        <w:t>315.9056</w:t>
      </w:r>
      <w:r>
        <w:tab/>
        <w:t>2.025e0</w:t>
      </w:r>
    </w:p>
    <w:p w14:paraId="7B30D740" w14:textId="77777777" w:rsidR="00B6534B" w:rsidRDefault="00B6534B" w:rsidP="00B6534B">
      <w:r>
        <w:t>315.9766</w:t>
      </w:r>
      <w:r>
        <w:tab/>
        <w:t>1.013e0</w:t>
      </w:r>
    </w:p>
    <w:p w14:paraId="1BBE9C5A" w14:textId="77777777" w:rsidR="00B6534B" w:rsidRDefault="00B6534B" w:rsidP="00B6534B">
      <w:r>
        <w:t>316.0088</w:t>
      </w:r>
      <w:r>
        <w:tab/>
        <w:t>2.025e0</w:t>
      </w:r>
    </w:p>
    <w:p w14:paraId="7A80E3F6" w14:textId="77777777" w:rsidR="00B6534B" w:rsidRDefault="00B6534B" w:rsidP="00B6534B">
      <w:r>
        <w:t>316.0693</w:t>
      </w:r>
      <w:r>
        <w:tab/>
        <w:t>2.025e0</w:t>
      </w:r>
    </w:p>
    <w:p w14:paraId="3DB64835" w14:textId="77777777" w:rsidR="00B6534B" w:rsidRDefault="00B6534B" w:rsidP="00B6534B">
      <w:r>
        <w:t>316.1345</w:t>
      </w:r>
      <w:r>
        <w:tab/>
        <w:t>3.038e0</w:t>
      </w:r>
    </w:p>
    <w:p w14:paraId="14FCEC34" w14:textId="77777777" w:rsidR="00B6534B" w:rsidRDefault="00B6534B" w:rsidP="00B6534B">
      <w:r>
        <w:t>316.1807</w:t>
      </w:r>
      <w:r>
        <w:tab/>
        <w:t>1.013e0</w:t>
      </w:r>
    </w:p>
    <w:p w14:paraId="45FE3D4A" w14:textId="77777777" w:rsidR="00B6534B" w:rsidRDefault="00B6534B" w:rsidP="00B6534B">
      <w:r>
        <w:t>316.2838</w:t>
      </w:r>
      <w:r>
        <w:tab/>
        <w:t>1.013e0</w:t>
      </w:r>
    </w:p>
    <w:p w14:paraId="458214C7" w14:textId="77777777" w:rsidR="00B6534B" w:rsidRDefault="00B6534B" w:rsidP="00B6534B">
      <w:r>
        <w:t>316.3547</w:t>
      </w:r>
      <w:r>
        <w:tab/>
        <w:t>1.013e0</w:t>
      </w:r>
    </w:p>
    <w:p w14:paraId="2A63E86B" w14:textId="77777777" w:rsidR="00B6534B" w:rsidRDefault="00B6534B" w:rsidP="00B6534B">
      <w:r>
        <w:t>316.3843</w:t>
      </w:r>
      <w:r>
        <w:tab/>
        <w:t>1.013e0</w:t>
      </w:r>
    </w:p>
    <w:p w14:paraId="55D80758" w14:textId="77777777" w:rsidR="00B6534B" w:rsidRDefault="00B6534B" w:rsidP="00B6534B">
      <w:r>
        <w:t>316.5020</w:t>
      </w:r>
      <w:r>
        <w:tab/>
        <w:t>4.051e0</w:t>
      </w:r>
    </w:p>
    <w:p w14:paraId="5B9E96D4" w14:textId="77777777" w:rsidR="00B6534B" w:rsidRDefault="00B6534B" w:rsidP="00B6534B">
      <w:r>
        <w:t>316.6491</w:t>
      </w:r>
      <w:r>
        <w:tab/>
        <w:t>1.013e0</w:t>
      </w:r>
    </w:p>
    <w:p w14:paraId="6E0D3760" w14:textId="77777777" w:rsidR="00B6534B" w:rsidRDefault="00B6534B" w:rsidP="00B6534B">
      <w:r>
        <w:t>316.7360</w:t>
      </w:r>
      <w:r>
        <w:tab/>
        <w:t>2.025e0</w:t>
      </w:r>
    </w:p>
    <w:p w14:paraId="0C126174" w14:textId="77777777" w:rsidR="00B6534B" w:rsidRDefault="00B6534B" w:rsidP="00B6534B">
      <w:r>
        <w:t>316.7806</w:t>
      </w:r>
      <w:r>
        <w:tab/>
        <w:t>1.013e0</w:t>
      </w:r>
    </w:p>
    <w:p w14:paraId="3831511E" w14:textId="77777777" w:rsidR="00B6534B" w:rsidRDefault="00B6534B" w:rsidP="00B6534B">
      <w:r>
        <w:t>316.8339</w:t>
      </w:r>
      <w:r>
        <w:tab/>
        <w:t>1.013e0</w:t>
      </w:r>
    </w:p>
    <w:p w14:paraId="5701CBA8" w14:textId="77777777" w:rsidR="00B6534B" w:rsidRDefault="00B6534B" w:rsidP="00B6534B">
      <w:r>
        <w:t>316.8849</w:t>
      </w:r>
      <w:r>
        <w:tab/>
        <w:t>2.025e0</w:t>
      </w:r>
    </w:p>
    <w:p w14:paraId="7AEECB1D" w14:textId="77777777" w:rsidR="00B6534B" w:rsidRDefault="00B6534B" w:rsidP="00B6534B">
      <w:r>
        <w:t>316.9200</w:t>
      </w:r>
      <w:r>
        <w:tab/>
        <w:t>3.038e0</w:t>
      </w:r>
    </w:p>
    <w:p w14:paraId="35F304A2" w14:textId="77777777" w:rsidR="00B6534B" w:rsidRDefault="00B6534B" w:rsidP="00B6534B">
      <w:r>
        <w:t>317.0603</w:t>
      </w:r>
      <w:r>
        <w:tab/>
        <w:t>3.038e0</w:t>
      </w:r>
    </w:p>
    <w:p w14:paraId="4705804F" w14:textId="77777777" w:rsidR="00B6534B" w:rsidRDefault="00B6534B" w:rsidP="00B6534B">
      <w:r>
        <w:t>317.1490</w:t>
      </w:r>
      <w:r>
        <w:tab/>
        <w:t>1.013e0</w:t>
      </w:r>
    </w:p>
    <w:p w14:paraId="39183F26" w14:textId="77777777" w:rsidR="00B6534B" w:rsidRDefault="00B6534B" w:rsidP="00B6534B">
      <w:r>
        <w:t>317.2161</w:t>
      </w:r>
      <w:r>
        <w:tab/>
        <w:t>2.025e0</w:t>
      </w:r>
    </w:p>
    <w:p w14:paraId="723B7695" w14:textId="77777777" w:rsidR="00B6534B" w:rsidRDefault="00B6534B" w:rsidP="00B6534B">
      <w:r>
        <w:t>317.2435</w:t>
      </w:r>
      <w:r>
        <w:tab/>
        <w:t>1.013e0</w:t>
      </w:r>
    </w:p>
    <w:p w14:paraId="6E4133E7" w14:textId="77777777" w:rsidR="00B6534B" w:rsidRDefault="00B6534B" w:rsidP="00B6534B">
      <w:r>
        <w:t>317.3105</w:t>
      </w:r>
      <w:r>
        <w:tab/>
        <w:t>1.013e0</w:t>
      </w:r>
    </w:p>
    <w:p w14:paraId="567115D5" w14:textId="77777777" w:rsidR="00B6534B" w:rsidRDefault="00B6534B" w:rsidP="00B6534B">
      <w:r>
        <w:t>317.4203</w:t>
      </w:r>
      <w:r>
        <w:tab/>
        <w:t>1.013e0</w:t>
      </w:r>
    </w:p>
    <w:p w14:paraId="4B5F8264" w14:textId="77777777" w:rsidR="00B6534B" w:rsidRDefault="00B6534B" w:rsidP="00B6534B">
      <w:r>
        <w:t>317.4796</w:t>
      </w:r>
      <w:r>
        <w:tab/>
        <w:t>1.013e0</w:t>
      </w:r>
    </w:p>
    <w:p w14:paraId="2A1A1364" w14:textId="77777777" w:rsidR="00B6534B" w:rsidRDefault="00B6534B" w:rsidP="00B6534B">
      <w:r>
        <w:t>317.5429</w:t>
      </w:r>
      <w:r>
        <w:tab/>
        <w:t>2.025e0</w:t>
      </w:r>
    </w:p>
    <w:p w14:paraId="4566ADBB" w14:textId="77777777" w:rsidR="00B6534B" w:rsidRDefault="00B6534B" w:rsidP="00B6534B">
      <w:r>
        <w:t>317.6138</w:t>
      </w:r>
      <w:r>
        <w:tab/>
        <w:t>1.013e0</w:t>
      </w:r>
    </w:p>
    <w:p w14:paraId="0F23C6F0" w14:textId="77777777" w:rsidR="00B6534B" w:rsidRDefault="00B6534B" w:rsidP="00B6534B">
      <w:r>
        <w:t>317.6985</w:t>
      </w:r>
      <w:r>
        <w:tab/>
        <w:t>2.025e0</w:t>
      </w:r>
    </w:p>
    <w:p w14:paraId="6A939D28" w14:textId="77777777" w:rsidR="00B6534B" w:rsidRDefault="00B6534B" w:rsidP="00B6534B">
      <w:r>
        <w:t>317.8030</w:t>
      </w:r>
      <w:r>
        <w:tab/>
        <w:t>2.025e0</w:t>
      </w:r>
    </w:p>
    <w:p w14:paraId="3C00FBAC" w14:textId="77777777" w:rsidR="00B6534B" w:rsidRDefault="00B6534B" w:rsidP="00B6534B">
      <w:r>
        <w:t>317.8831</w:t>
      </w:r>
      <w:r>
        <w:tab/>
        <w:t>1.013e0</w:t>
      </w:r>
    </w:p>
    <w:p w14:paraId="0CC3BDCB" w14:textId="77777777" w:rsidR="00B6534B" w:rsidRDefault="00B6534B" w:rsidP="00B6534B">
      <w:r>
        <w:t>317.9514</w:t>
      </w:r>
      <w:r>
        <w:tab/>
        <w:t>3.038e0</w:t>
      </w:r>
    </w:p>
    <w:p w14:paraId="4C54D316" w14:textId="77777777" w:rsidR="00B6534B" w:rsidRDefault="00B6534B" w:rsidP="00B6534B">
      <w:r>
        <w:t>318.1093</w:t>
      </w:r>
      <w:r>
        <w:tab/>
        <w:t>2.025e0</w:t>
      </w:r>
    </w:p>
    <w:p w14:paraId="6D32D1A0" w14:textId="77777777" w:rsidR="00B6534B" w:rsidRDefault="00B6534B" w:rsidP="00B6534B">
      <w:r>
        <w:t>318.1770</w:t>
      </w:r>
      <w:r>
        <w:tab/>
        <w:t>2.025e0</w:t>
      </w:r>
    </w:p>
    <w:p w14:paraId="51A0D0C6" w14:textId="77777777" w:rsidR="00B6534B" w:rsidRDefault="00B6534B" w:rsidP="00B6534B">
      <w:r>
        <w:t>318.2811</w:t>
      </w:r>
      <w:r>
        <w:tab/>
        <w:t>1.013e0</w:t>
      </w:r>
    </w:p>
    <w:p w14:paraId="21761A44" w14:textId="77777777" w:rsidR="00B6534B" w:rsidRDefault="00B6534B" w:rsidP="00B6534B">
      <w:r>
        <w:t>318.5665</w:t>
      </w:r>
      <w:r>
        <w:tab/>
        <w:t>1.013e0</w:t>
      </w:r>
    </w:p>
    <w:p w14:paraId="4ADA707A" w14:textId="77777777" w:rsidR="00B6534B" w:rsidRDefault="00B6534B" w:rsidP="00B6534B">
      <w:r>
        <w:t>318.6294</w:t>
      </w:r>
      <w:r>
        <w:tab/>
        <w:t>2.025e0</w:t>
      </w:r>
    </w:p>
    <w:p w14:paraId="3919E6FD" w14:textId="77777777" w:rsidR="00B6534B" w:rsidRDefault="00B6534B" w:rsidP="00B6534B">
      <w:r>
        <w:t>318.7212</w:t>
      </w:r>
      <w:r>
        <w:tab/>
        <w:t>1.013e0</w:t>
      </w:r>
    </w:p>
    <w:p w14:paraId="31BF5C9D" w14:textId="77777777" w:rsidR="00B6534B" w:rsidRDefault="00B6534B" w:rsidP="00B6534B">
      <w:r>
        <w:t>318.7871</w:t>
      </w:r>
      <w:r>
        <w:tab/>
        <w:t>2.025e0</w:t>
      </w:r>
    </w:p>
    <w:p w14:paraId="1550D1AC" w14:textId="77777777" w:rsidR="00B6534B" w:rsidRDefault="00B6534B" w:rsidP="00B6534B">
      <w:r>
        <w:t>318.8700</w:t>
      </w:r>
      <w:r>
        <w:tab/>
        <w:t>1.013e0</w:t>
      </w:r>
    </w:p>
    <w:p w14:paraId="588876C5" w14:textId="77777777" w:rsidR="00B6534B" w:rsidRDefault="00B6534B" w:rsidP="00B6534B">
      <w:r>
        <w:t>318.9263</w:t>
      </w:r>
      <w:r>
        <w:tab/>
        <w:t>1.013e0</w:t>
      </w:r>
    </w:p>
    <w:p w14:paraId="064141C1" w14:textId="77777777" w:rsidR="00B6534B" w:rsidRDefault="00B6534B" w:rsidP="00B6534B">
      <w:r>
        <w:t>318.9807</w:t>
      </w:r>
      <w:r>
        <w:tab/>
        <w:t>3.038e0</w:t>
      </w:r>
    </w:p>
    <w:p w14:paraId="108448F5" w14:textId="77777777" w:rsidR="00B6534B" w:rsidRDefault="00B6534B" w:rsidP="00B6534B">
      <w:r>
        <w:t>319.1330</w:t>
      </w:r>
      <w:r>
        <w:tab/>
        <w:t>3.038e0</w:t>
      </w:r>
    </w:p>
    <w:p w14:paraId="3DEF8930" w14:textId="77777777" w:rsidR="00B6534B" w:rsidRDefault="00B6534B" w:rsidP="00B6534B">
      <w:r>
        <w:t>319.2155</w:t>
      </w:r>
      <w:r>
        <w:tab/>
        <w:t>1.013e0</w:t>
      </w:r>
    </w:p>
    <w:p w14:paraId="296EDA65" w14:textId="77777777" w:rsidR="00B6534B" w:rsidRDefault="00B6534B" w:rsidP="00B6534B">
      <w:r>
        <w:t>319.2577</w:t>
      </w:r>
      <w:r>
        <w:tab/>
        <w:t>3.038e0</w:t>
      </w:r>
    </w:p>
    <w:p w14:paraId="1CBD1402" w14:textId="77777777" w:rsidR="00B6534B" w:rsidRDefault="00B6534B" w:rsidP="00B6534B">
      <w:r>
        <w:t>319.3009</w:t>
      </w:r>
      <w:r>
        <w:tab/>
        <w:t>2.025e0</w:t>
      </w:r>
    </w:p>
    <w:p w14:paraId="1CB556DD" w14:textId="77777777" w:rsidR="00B6534B" w:rsidRDefault="00B6534B" w:rsidP="00B6534B">
      <w:r>
        <w:t>319.3680</w:t>
      </w:r>
      <w:r>
        <w:tab/>
        <w:t>1.013e0</w:t>
      </w:r>
    </w:p>
    <w:p w14:paraId="73D2105C" w14:textId="77777777" w:rsidR="00B6534B" w:rsidRDefault="00B6534B" w:rsidP="00B6534B">
      <w:r>
        <w:t>319.5672</w:t>
      </w:r>
      <w:r>
        <w:tab/>
        <w:t>2.025e0</w:t>
      </w:r>
    </w:p>
    <w:p w14:paraId="5CCA7C7A" w14:textId="77777777" w:rsidR="00B6534B" w:rsidRDefault="00B6534B" w:rsidP="00B6534B">
      <w:r>
        <w:t>319.6627</w:t>
      </w:r>
      <w:r>
        <w:tab/>
        <w:t>2.025e0</w:t>
      </w:r>
    </w:p>
    <w:p w14:paraId="5F163341" w14:textId="77777777" w:rsidR="00B6534B" w:rsidRDefault="00B6534B" w:rsidP="00B6534B">
      <w:r>
        <w:t>319.7239</w:t>
      </w:r>
      <w:r>
        <w:tab/>
        <w:t>2.257e0</w:t>
      </w:r>
    </w:p>
    <w:p w14:paraId="71B923C5" w14:textId="77777777" w:rsidR="00B6534B" w:rsidRDefault="00B6534B" w:rsidP="00B6534B">
      <w:r>
        <w:t>319.8964</w:t>
      </w:r>
      <w:r>
        <w:tab/>
        <w:t>3.038e0</w:t>
      </w:r>
    </w:p>
    <w:p w14:paraId="669E30A1" w14:textId="77777777" w:rsidR="00B6534B" w:rsidRDefault="00B6534B" w:rsidP="00B6534B">
      <w:r>
        <w:t>319.9437</w:t>
      </w:r>
      <w:r>
        <w:tab/>
        <w:t>2.025e0</w:t>
      </w:r>
    </w:p>
    <w:p w14:paraId="5DBC7843" w14:textId="77777777" w:rsidR="00B6534B" w:rsidRDefault="00B6534B" w:rsidP="00B6534B">
      <w:r>
        <w:t>319.9971</w:t>
      </w:r>
      <w:r>
        <w:tab/>
        <w:t>4.051e0</w:t>
      </w:r>
    </w:p>
    <w:p w14:paraId="225E9223" w14:textId="77777777" w:rsidR="00B6534B" w:rsidRDefault="00B6534B" w:rsidP="00B6534B">
      <w:r>
        <w:t>320.0567</w:t>
      </w:r>
      <w:r>
        <w:tab/>
        <w:t>1.013e0</w:t>
      </w:r>
    </w:p>
    <w:p w14:paraId="2118FC7E" w14:textId="77777777" w:rsidR="00B6534B" w:rsidRDefault="00B6534B" w:rsidP="00B6534B">
      <w:r>
        <w:t>320.1056</w:t>
      </w:r>
      <w:r>
        <w:tab/>
        <w:t>2.025e0</w:t>
      </w:r>
    </w:p>
    <w:p w14:paraId="569B34F4" w14:textId="77777777" w:rsidR="00B6534B" w:rsidRDefault="00B6534B" w:rsidP="00B6534B">
      <w:r>
        <w:t>320.1610</w:t>
      </w:r>
      <w:r>
        <w:tab/>
        <w:t>1.013e0</w:t>
      </w:r>
    </w:p>
    <w:p w14:paraId="1B4B63E9" w14:textId="77777777" w:rsidR="00B6534B" w:rsidRDefault="00B6534B" w:rsidP="00B6534B">
      <w:r>
        <w:t>320.2084</w:t>
      </w:r>
      <w:r>
        <w:tab/>
        <w:t>1.013e0</w:t>
      </w:r>
    </w:p>
    <w:p w14:paraId="3644B15F" w14:textId="77777777" w:rsidR="00B6534B" w:rsidRDefault="00B6534B" w:rsidP="00B6534B">
      <w:r>
        <w:t>320.3225</w:t>
      </w:r>
      <w:r>
        <w:tab/>
        <w:t>2.025e0</w:t>
      </w:r>
    </w:p>
    <w:p w14:paraId="0455472F" w14:textId="77777777" w:rsidR="00B6534B" w:rsidRDefault="00B6534B" w:rsidP="00B6534B">
      <w:r>
        <w:t>320.4215</w:t>
      </w:r>
      <w:r>
        <w:tab/>
        <w:t>2.025e0</w:t>
      </w:r>
    </w:p>
    <w:p w14:paraId="569875FE" w14:textId="77777777" w:rsidR="00B6534B" w:rsidRDefault="00B6534B" w:rsidP="00B6534B">
      <w:r>
        <w:t>320.4751</w:t>
      </w:r>
      <w:r>
        <w:tab/>
        <w:t>1.013e0</w:t>
      </w:r>
    </w:p>
    <w:p w14:paraId="31F379A6" w14:textId="77777777" w:rsidR="00B6534B" w:rsidRDefault="00B6534B" w:rsidP="00B6534B">
      <w:r>
        <w:t>320.5330</w:t>
      </w:r>
      <w:r>
        <w:tab/>
        <w:t>2.280e0</w:t>
      </w:r>
    </w:p>
    <w:p w14:paraId="648EB01E" w14:textId="77777777" w:rsidR="00B6534B" w:rsidRDefault="00B6534B" w:rsidP="00B6534B">
      <w:r>
        <w:t>320.5776</w:t>
      </w:r>
      <w:r>
        <w:tab/>
        <w:t>2.025e0</w:t>
      </w:r>
    </w:p>
    <w:p w14:paraId="51074E6E" w14:textId="77777777" w:rsidR="00B6534B" w:rsidRDefault="00B6534B" w:rsidP="00B6534B">
      <w:r>
        <w:t>320.6229</w:t>
      </w:r>
      <w:r>
        <w:tab/>
        <w:t>1.013e0</w:t>
      </w:r>
    </w:p>
    <w:p w14:paraId="2058C281" w14:textId="77777777" w:rsidR="00B6534B" w:rsidRDefault="00B6534B" w:rsidP="00B6534B">
      <w:r>
        <w:t>320.6844</w:t>
      </w:r>
      <w:r>
        <w:tab/>
        <w:t>1.013e0</w:t>
      </w:r>
    </w:p>
    <w:p w14:paraId="082AA1F6" w14:textId="77777777" w:rsidR="00B6534B" w:rsidRDefault="00B6534B" w:rsidP="00B6534B">
      <w:r>
        <w:t>320.7687</w:t>
      </w:r>
      <w:r>
        <w:tab/>
        <w:t>1.013e0</w:t>
      </w:r>
    </w:p>
    <w:p w14:paraId="66941EB3" w14:textId="77777777" w:rsidR="00B6534B" w:rsidRDefault="00B6534B" w:rsidP="00B6534B">
      <w:r>
        <w:t>320.8124</w:t>
      </w:r>
      <w:r>
        <w:tab/>
        <w:t>2.025e0</w:t>
      </w:r>
    </w:p>
    <w:p w14:paraId="5B6AAC0A" w14:textId="77777777" w:rsidR="00B6534B" w:rsidRDefault="00B6534B" w:rsidP="00B6534B">
      <w:r>
        <w:t>320.8696</w:t>
      </w:r>
      <w:r>
        <w:tab/>
        <w:t>2.025e0</w:t>
      </w:r>
    </w:p>
    <w:p w14:paraId="2656F4DE" w14:textId="77777777" w:rsidR="00B6534B" w:rsidRDefault="00B6534B" w:rsidP="00B6534B">
      <w:r>
        <w:t>320.9506</w:t>
      </w:r>
      <w:r>
        <w:tab/>
        <w:t>1.013e0</w:t>
      </w:r>
    </w:p>
    <w:p w14:paraId="70FCBE70" w14:textId="77777777" w:rsidR="00B6534B" w:rsidRDefault="00B6534B" w:rsidP="00B6534B">
      <w:r>
        <w:t>320.9980</w:t>
      </w:r>
      <w:r>
        <w:tab/>
        <w:t>2.025e0</w:t>
      </w:r>
    </w:p>
    <w:p w14:paraId="2B22CE11" w14:textId="77777777" w:rsidR="00B6534B" w:rsidRDefault="00B6534B" w:rsidP="00B6534B">
      <w:r>
        <w:t>321.0499</w:t>
      </w:r>
      <w:r>
        <w:tab/>
        <w:t>3.038e0</w:t>
      </w:r>
    </w:p>
    <w:p w14:paraId="714833EB" w14:textId="77777777" w:rsidR="00B6534B" w:rsidRDefault="00B6534B" w:rsidP="00B6534B">
      <w:r>
        <w:t>321.1729</w:t>
      </w:r>
      <w:r>
        <w:tab/>
        <w:t>1.786e1</w:t>
      </w:r>
    </w:p>
    <w:p w14:paraId="79FCC517" w14:textId="77777777" w:rsidR="00B6534B" w:rsidRDefault="00B6534B" w:rsidP="00B6534B">
      <w:r>
        <w:t>321.2674</w:t>
      </w:r>
      <w:r>
        <w:tab/>
        <w:t>2.025e0</w:t>
      </w:r>
    </w:p>
    <w:p w14:paraId="7121F3F8" w14:textId="77777777" w:rsidR="00B6534B" w:rsidRDefault="00B6534B" w:rsidP="00B6534B">
      <w:r>
        <w:t>321.3430</w:t>
      </w:r>
      <w:r>
        <w:tab/>
        <w:t>4.051e0</w:t>
      </w:r>
    </w:p>
    <w:p w14:paraId="3E997199" w14:textId="77777777" w:rsidR="00B6534B" w:rsidRDefault="00B6534B" w:rsidP="00B6534B">
      <w:r>
        <w:t>321.4445</w:t>
      </w:r>
      <w:r>
        <w:tab/>
        <w:t>2.025e0</w:t>
      </w:r>
    </w:p>
    <w:p w14:paraId="1FA7C1D7" w14:textId="77777777" w:rsidR="00B6534B" w:rsidRDefault="00B6534B" w:rsidP="00B6534B">
      <w:r>
        <w:t>321.6458</w:t>
      </w:r>
      <w:r>
        <w:tab/>
        <w:t>1.013e0</w:t>
      </w:r>
    </w:p>
    <w:p w14:paraId="01C424FC" w14:textId="77777777" w:rsidR="00B6534B" w:rsidRDefault="00B6534B" w:rsidP="00B6534B">
      <w:r>
        <w:t>321.6731</w:t>
      </w:r>
      <w:r>
        <w:tab/>
        <w:t>1.013e0</w:t>
      </w:r>
    </w:p>
    <w:p w14:paraId="5CCB7CC9" w14:textId="77777777" w:rsidR="00B6534B" w:rsidRDefault="00B6534B" w:rsidP="00B6534B">
      <w:r>
        <w:t>321.7346</w:t>
      </w:r>
      <w:r>
        <w:tab/>
        <w:t>2.025e0</w:t>
      </w:r>
    </w:p>
    <w:p w14:paraId="057F0F6E" w14:textId="77777777" w:rsidR="00B6534B" w:rsidRDefault="00B6534B" w:rsidP="00B6534B">
      <w:r>
        <w:t>321.7878</w:t>
      </w:r>
      <w:r>
        <w:tab/>
        <w:t>2.025e0</w:t>
      </w:r>
    </w:p>
    <w:p w14:paraId="767FA25C" w14:textId="77777777" w:rsidR="00B6534B" w:rsidRDefault="00B6534B" w:rsidP="00B6534B">
      <w:r>
        <w:t>321.8472</w:t>
      </w:r>
      <w:r>
        <w:tab/>
        <w:t>2.025e0</w:t>
      </w:r>
    </w:p>
    <w:p w14:paraId="1984947E" w14:textId="77777777" w:rsidR="00B6534B" w:rsidRDefault="00B6534B" w:rsidP="00B6534B">
      <w:r>
        <w:t>321.9106</w:t>
      </w:r>
      <w:r>
        <w:tab/>
        <w:t>2.025e0</w:t>
      </w:r>
    </w:p>
    <w:p w14:paraId="0E415D00" w14:textId="77777777" w:rsidR="00B6534B" w:rsidRDefault="00B6534B" w:rsidP="00B6534B">
      <w:r>
        <w:t>321.9778</w:t>
      </w:r>
      <w:r>
        <w:tab/>
        <w:t>2.025e0</w:t>
      </w:r>
    </w:p>
    <w:p w14:paraId="7C997774" w14:textId="77777777" w:rsidR="00B6534B" w:rsidRDefault="00B6534B" w:rsidP="00B6534B">
      <w:r>
        <w:t>322.0409</w:t>
      </w:r>
      <w:r>
        <w:tab/>
        <w:t>1.013e0</w:t>
      </w:r>
    </w:p>
    <w:p w14:paraId="26888EA9" w14:textId="77777777" w:rsidR="00B6534B" w:rsidRDefault="00B6534B" w:rsidP="00B6534B">
      <w:r>
        <w:t>322.1043</w:t>
      </w:r>
      <w:r>
        <w:tab/>
        <w:t>1.013e0</w:t>
      </w:r>
    </w:p>
    <w:p w14:paraId="5FD5A410" w14:textId="77777777" w:rsidR="00B6534B" w:rsidRDefault="00B6534B" w:rsidP="00B6534B">
      <w:r>
        <w:t>322.1623</w:t>
      </w:r>
      <w:r>
        <w:tab/>
        <w:t>3.038e0</w:t>
      </w:r>
    </w:p>
    <w:p w14:paraId="2203DC45" w14:textId="77777777" w:rsidR="00B6534B" w:rsidRDefault="00B6534B" w:rsidP="00B6534B">
      <w:r>
        <w:t>322.1985</w:t>
      </w:r>
      <w:r>
        <w:tab/>
        <w:t>3.038e0</w:t>
      </w:r>
    </w:p>
    <w:p w14:paraId="09261079" w14:textId="77777777" w:rsidR="00B6534B" w:rsidRDefault="00B6534B" w:rsidP="00B6534B">
      <w:r>
        <w:t>322.2741</w:t>
      </w:r>
      <w:r>
        <w:tab/>
        <w:t>2.025e0</w:t>
      </w:r>
    </w:p>
    <w:p w14:paraId="1452976D" w14:textId="77777777" w:rsidR="00B6534B" w:rsidRDefault="00B6534B" w:rsidP="00B6534B">
      <w:r>
        <w:t>322.3418</w:t>
      </w:r>
      <w:r>
        <w:tab/>
        <w:t>3.038e0</w:t>
      </w:r>
    </w:p>
    <w:p w14:paraId="3F87DD2E" w14:textId="77777777" w:rsidR="00B6534B" w:rsidRDefault="00B6534B" w:rsidP="00B6534B">
      <w:r>
        <w:t>322.4158</w:t>
      </w:r>
      <w:r>
        <w:tab/>
        <w:t>3.038e0</w:t>
      </w:r>
    </w:p>
    <w:p w14:paraId="5A3D0A79" w14:textId="77777777" w:rsidR="00B6534B" w:rsidRDefault="00B6534B" w:rsidP="00B6534B">
      <w:r>
        <w:t>322.4901</w:t>
      </w:r>
      <w:r>
        <w:tab/>
        <w:t>1.013e0</w:t>
      </w:r>
    </w:p>
    <w:p w14:paraId="72C798D9" w14:textId="77777777" w:rsidR="00B6534B" w:rsidRDefault="00B6534B" w:rsidP="00B6534B">
      <w:r>
        <w:t>322.7207</w:t>
      </w:r>
      <w:r>
        <w:tab/>
        <w:t>4.051e0</w:t>
      </w:r>
    </w:p>
    <w:p w14:paraId="6E3FB550" w14:textId="77777777" w:rsidR="00B6534B" w:rsidRDefault="00B6534B" w:rsidP="00B6534B">
      <w:r>
        <w:t>322.8199</w:t>
      </w:r>
      <w:r>
        <w:tab/>
        <w:t>1.013e0</w:t>
      </w:r>
    </w:p>
    <w:p w14:paraId="1D1BC144" w14:textId="77777777" w:rsidR="00B6534B" w:rsidRDefault="00B6534B" w:rsidP="00B6534B">
      <w:r>
        <w:t>322.8511</w:t>
      </w:r>
      <w:r>
        <w:tab/>
        <w:t>1.013e0</w:t>
      </w:r>
    </w:p>
    <w:p w14:paraId="4CD20347" w14:textId="77777777" w:rsidR="00B6534B" w:rsidRDefault="00B6534B" w:rsidP="00B6534B">
      <w:r>
        <w:t>323.0410</w:t>
      </w:r>
      <w:r>
        <w:tab/>
        <w:t>2.025e0</w:t>
      </w:r>
    </w:p>
    <w:p w14:paraId="2FD48FC3" w14:textId="77777777" w:rsidR="00B6534B" w:rsidRDefault="00B6534B" w:rsidP="00B6534B">
      <w:r>
        <w:t>323.1059</w:t>
      </w:r>
      <w:r>
        <w:tab/>
        <w:t>2.025e0</w:t>
      </w:r>
    </w:p>
    <w:p w14:paraId="089C04EF" w14:textId="77777777" w:rsidR="00B6534B" w:rsidRDefault="00B6534B" w:rsidP="00B6534B">
      <w:r>
        <w:t>323.1479</w:t>
      </w:r>
      <w:r>
        <w:tab/>
        <w:t>1.013e0</w:t>
      </w:r>
    </w:p>
    <w:p w14:paraId="6475F72D" w14:textId="77777777" w:rsidR="00B6534B" w:rsidRDefault="00B6534B" w:rsidP="00B6534B">
      <w:r>
        <w:t>323.2052</w:t>
      </w:r>
      <w:r>
        <w:tab/>
        <w:t>2.025e0</w:t>
      </w:r>
    </w:p>
    <w:p w14:paraId="1C985596" w14:textId="77777777" w:rsidR="00B6534B" w:rsidRDefault="00B6534B" w:rsidP="00B6534B">
      <w:r>
        <w:t>323.2737</w:t>
      </w:r>
      <w:r>
        <w:tab/>
        <w:t>3.038e0</w:t>
      </w:r>
    </w:p>
    <w:p w14:paraId="1B1825F9" w14:textId="77777777" w:rsidR="00B6534B" w:rsidRDefault="00B6534B" w:rsidP="00B6534B">
      <w:r>
        <w:t>323.3210</w:t>
      </w:r>
      <w:r>
        <w:tab/>
        <w:t>1.013e0</w:t>
      </w:r>
    </w:p>
    <w:p w14:paraId="08758A11" w14:textId="77777777" w:rsidR="00B6534B" w:rsidRDefault="00B6534B" w:rsidP="00B6534B">
      <w:r>
        <w:t>323.3735</w:t>
      </w:r>
      <w:r>
        <w:tab/>
        <w:t>1.013e0</w:t>
      </w:r>
    </w:p>
    <w:p w14:paraId="203E6207" w14:textId="77777777" w:rsidR="00B6534B" w:rsidRDefault="00B6534B" w:rsidP="00B6534B">
      <w:r>
        <w:t>323.4248</w:t>
      </w:r>
      <w:r>
        <w:tab/>
        <w:t>1.013e0</w:t>
      </w:r>
    </w:p>
    <w:p w14:paraId="144374B2" w14:textId="77777777" w:rsidR="00B6534B" w:rsidRDefault="00B6534B" w:rsidP="00B6534B">
      <w:r>
        <w:t>323.4597</w:t>
      </w:r>
      <w:r>
        <w:tab/>
        <w:t>1.013e0</w:t>
      </w:r>
    </w:p>
    <w:p w14:paraId="7AE09572" w14:textId="77777777" w:rsidR="00B6534B" w:rsidRDefault="00B6534B" w:rsidP="00B6534B">
      <w:r>
        <w:t>323.5200</w:t>
      </w:r>
      <w:r>
        <w:tab/>
        <w:t>1.013e0</w:t>
      </w:r>
    </w:p>
    <w:p w14:paraId="14D22CE1" w14:textId="77777777" w:rsidR="00B6534B" w:rsidRDefault="00B6534B" w:rsidP="00B6534B">
      <w:r>
        <w:t>323.7454</w:t>
      </w:r>
      <w:r>
        <w:tab/>
        <w:t>1.013e0</w:t>
      </w:r>
    </w:p>
    <w:p w14:paraId="5E106DF5" w14:textId="77777777" w:rsidR="00B6534B" w:rsidRDefault="00B6534B" w:rsidP="00B6534B">
      <w:r>
        <w:t>323.8036</w:t>
      </w:r>
      <w:r>
        <w:tab/>
        <w:t>1.013e0</w:t>
      </w:r>
    </w:p>
    <w:p w14:paraId="37572F04" w14:textId="77777777" w:rsidR="00B6534B" w:rsidRDefault="00B6534B" w:rsidP="00B6534B">
      <w:r>
        <w:t>323.8997</w:t>
      </w:r>
      <w:r>
        <w:tab/>
        <w:t>2.025e0</w:t>
      </w:r>
    </w:p>
    <w:p w14:paraId="26B36C38" w14:textId="77777777" w:rsidR="00B6534B" w:rsidRDefault="00B6534B" w:rsidP="00B6534B">
      <w:r>
        <w:t>323.9532</w:t>
      </w:r>
      <w:r>
        <w:tab/>
        <w:t>2.279e0</w:t>
      </w:r>
    </w:p>
    <w:p w14:paraId="4C4B69EC" w14:textId="77777777" w:rsidR="00B6534B" w:rsidRDefault="00B6534B" w:rsidP="00B6534B">
      <w:r>
        <w:t>324.0831</w:t>
      </w:r>
      <w:r>
        <w:tab/>
        <w:t>2.025e0</w:t>
      </w:r>
    </w:p>
    <w:p w14:paraId="042B6AD0" w14:textId="77777777" w:rsidR="00B6534B" w:rsidRDefault="00B6534B" w:rsidP="00B6534B">
      <w:r>
        <w:t>324.1478</w:t>
      </w:r>
      <w:r>
        <w:tab/>
        <w:t>1.013e0</w:t>
      </w:r>
    </w:p>
    <w:p w14:paraId="10AD6C81" w14:textId="77777777" w:rsidR="00B6534B" w:rsidRDefault="00B6534B" w:rsidP="00B6534B">
      <w:r>
        <w:t>324.2110</w:t>
      </w:r>
      <w:r>
        <w:tab/>
        <w:t>2.025e0</w:t>
      </w:r>
    </w:p>
    <w:p w14:paraId="68285A84" w14:textId="77777777" w:rsidR="00B6534B" w:rsidRDefault="00B6534B" w:rsidP="00B6534B">
      <w:r>
        <w:t>324.3049</w:t>
      </w:r>
      <w:r>
        <w:tab/>
        <w:t>2.025e0</w:t>
      </w:r>
    </w:p>
    <w:p w14:paraId="6F2568FF" w14:textId="77777777" w:rsidR="00B6534B" w:rsidRDefault="00B6534B" w:rsidP="00B6534B">
      <w:r>
        <w:t>324.3593</w:t>
      </w:r>
      <w:r>
        <w:tab/>
        <w:t>1.013e0</w:t>
      </w:r>
    </w:p>
    <w:p w14:paraId="0939DFD3" w14:textId="77777777" w:rsidR="00B6534B" w:rsidRDefault="00B6534B" w:rsidP="00B6534B">
      <w:r>
        <w:t>324.3956</w:t>
      </w:r>
      <w:r>
        <w:tab/>
        <w:t>1.013e0</w:t>
      </w:r>
    </w:p>
    <w:p w14:paraId="0C4C4566" w14:textId="77777777" w:rsidR="00B6534B" w:rsidRDefault="00B6534B" w:rsidP="00B6534B">
      <w:r>
        <w:t>324.4740</w:t>
      </w:r>
      <w:r>
        <w:tab/>
        <w:t>2.025e0</w:t>
      </w:r>
    </w:p>
    <w:p w14:paraId="650EFFD1" w14:textId="77777777" w:rsidR="00B6534B" w:rsidRDefault="00B6534B" w:rsidP="00B6534B">
      <w:r>
        <w:t>324.5528</w:t>
      </w:r>
      <w:r>
        <w:tab/>
        <w:t>1.013e0</w:t>
      </w:r>
    </w:p>
    <w:p w14:paraId="0B78E3C0" w14:textId="77777777" w:rsidR="00B6534B" w:rsidRDefault="00B6534B" w:rsidP="00B6534B">
      <w:r>
        <w:t>324.6480</w:t>
      </w:r>
      <w:r>
        <w:tab/>
        <w:t>2.025e0</w:t>
      </w:r>
    </w:p>
    <w:p w14:paraId="37C5E2AA" w14:textId="77777777" w:rsidR="00B6534B" w:rsidRDefault="00B6534B" w:rsidP="00B6534B">
      <w:r>
        <w:t>324.7211</w:t>
      </w:r>
      <w:r>
        <w:tab/>
        <w:t>2.025e0</w:t>
      </w:r>
    </w:p>
    <w:p w14:paraId="3D956A27" w14:textId="77777777" w:rsidR="00B6534B" w:rsidRDefault="00B6534B" w:rsidP="00B6534B">
      <w:r>
        <w:t>324.8184</w:t>
      </w:r>
      <w:r>
        <w:tab/>
        <w:t>1.013e0</w:t>
      </w:r>
    </w:p>
    <w:p w14:paraId="28161E34" w14:textId="77777777" w:rsidR="00B6534B" w:rsidRDefault="00B6534B" w:rsidP="00B6534B">
      <w:r>
        <w:t>324.8978</w:t>
      </w:r>
      <w:r>
        <w:tab/>
        <w:t>2.025e0</w:t>
      </w:r>
    </w:p>
    <w:p w14:paraId="73918808" w14:textId="77777777" w:rsidR="00B6534B" w:rsidRDefault="00B6534B" w:rsidP="00B6534B">
      <w:r>
        <w:t>325.0281</w:t>
      </w:r>
      <w:r>
        <w:tab/>
        <w:t>1.013e0</w:t>
      </w:r>
    </w:p>
    <w:p w14:paraId="311C7E43" w14:textId="77777777" w:rsidR="00B6534B" w:rsidRDefault="00B6534B" w:rsidP="00B6534B">
      <w:r>
        <w:t>325.1311</w:t>
      </w:r>
      <w:r>
        <w:tab/>
        <w:t>2.025e0</w:t>
      </w:r>
    </w:p>
    <w:p w14:paraId="2D24A4C9" w14:textId="77777777" w:rsidR="00B6534B" w:rsidRDefault="00B6534B" w:rsidP="00B6534B">
      <w:r>
        <w:t>325.2127</w:t>
      </w:r>
      <w:r>
        <w:tab/>
        <w:t>3.038e0</w:t>
      </w:r>
    </w:p>
    <w:p w14:paraId="71D281B1" w14:textId="77777777" w:rsidR="00B6534B" w:rsidRDefault="00B6534B" w:rsidP="00B6534B">
      <w:r>
        <w:t>325.2915</w:t>
      </w:r>
      <w:r>
        <w:tab/>
        <w:t>1.013e0</w:t>
      </w:r>
    </w:p>
    <w:p w14:paraId="33C658DD" w14:textId="77777777" w:rsidR="00B6534B" w:rsidRDefault="00B6534B" w:rsidP="00B6534B">
      <w:r>
        <w:t>325.3589</w:t>
      </w:r>
      <w:r>
        <w:tab/>
        <w:t>2.025e0</w:t>
      </w:r>
    </w:p>
    <w:p w14:paraId="5B4BEFF9" w14:textId="77777777" w:rsidR="00B6534B" w:rsidRDefault="00B6534B" w:rsidP="00B6534B">
      <w:r>
        <w:t>325.4006</w:t>
      </w:r>
      <w:r>
        <w:tab/>
        <w:t>1.013e0</w:t>
      </w:r>
    </w:p>
    <w:p w14:paraId="0B420D8F" w14:textId="77777777" w:rsidR="00B6534B" w:rsidRDefault="00B6534B" w:rsidP="00B6534B">
      <w:r>
        <w:t>325.4401</w:t>
      </w:r>
      <w:r>
        <w:tab/>
        <w:t>1.013e0</w:t>
      </w:r>
    </w:p>
    <w:p w14:paraId="000EE239" w14:textId="77777777" w:rsidR="00B6534B" w:rsidRDefault="00B6534B" w:rsidP="00B6534B">
      <w:r>
        <w:t>325.4876</w:t>
      </w:r>
      <w:r>
        <w:tab/>
        <w:t>1.013e0</w:t>
      </w:r>
    </w:p>
    <w:p w14:paraId="56094BD2" w14:textId="77777777" w:rsidR="00B6534B" w:rsidRDefault="00B6534B" w:rsidP="00B6534B">
      <w:r>
        <w:t>325.6262</w:t>
      </w:r>
      <w:r>
        <w:tab/>
        <w:t>1.013e0</w:t>
      </w:r>
    </w:p>
    <w:p w14:paraId="3DAE8A16" w14:textId="77777777" w:rsidR="00B6534B" w:rsidRDefault="00B6534B" w:rsidP="00B6534B">
      <w:r>
        <w:t>325.6736</w:t>
      </w:r>
      <w:r>
        <w:tab/>
        <w:t>1.013e0</w:t>
      </w:r>
    </w:p>
    <w:p w14:paraId="6BF44A74" w14:textId="77777777" w:rsidR="00B6534B" w:rsidRDefault="00B6534B" w:rsidP="00B6534B">
      <w:r>
        <w:t>325.7234</w:t>
      </w:r>
      <w:r>
        <w:tab/>
        <w:t>2.025e0</w:t>
      </w:r>
    </w:p>
    <w:p w14:paraId="15D92387" w14:textId="77777777" w:rsidR="00B6534B" w:rsidRDefault="00B6534B" w:rsidP="00B6534B">
      <w:r>
        <w:t>325.8131</w:t>
      </w:r>
      <w:r>
        <w:tab/>
        <w:t>1.013e0</w:t>
      </w:r>
    </w:p>
    <w:p w14:paraId="4634AE5C" w14:textId="77777777" w:rsidR="00B6534B" w:rsidRDefault="00B6534B" w:rsidP="00B6534B">
      <w:r>
        <w:t>325.8721</w:t>
      </w:r>
      <w:r>
        <w:tab/>
        <w:t>2.025e0</w:t>
      </w:r>
    </w:p>
    <w:p w14:paraId="6E11E1BA" w14:textId="77777777" w:rsidR="00B6534B" w:rsidRDefault="00B6534B" w:rsidP="00B6534B">
      <w:r>
        <w:t>325.9458</w:t>
      </w:r>
      <w:r>
        <w:tab/>
        <w:t>6.076e0</w:t>
      </w:r>
    </w:p>
    <w:p w14:paraId="3F0D8266" w14:textId="77777777" w:rsidR="00B6534B" w:rsidRDefault="00B6534B" w:rsidP="00B6534B">
      <w:r>
        <w:t>326.0125</w:t>
      </w:r>
      <w:r>
        <w:tab/>
        <w:t>2.025e0</w:t>
      </w:r>
    </w:p>
    <w:p w14:paraId="04505734" w14:textId="77777777" w:rsidR="00B6534B" w:rsidRDefault="00B6534B" w:rsidP="00B6534B">
      <w:r>
        <w:t>326.1430</w:t>
      </w:r>
      <w:r>
        <w:tab/>
        <w:t>4.051e0</w:t>
      </w:r>
    </w:p>
    <w:p w14:paraId="192E18B2" w14:textId="77777777" w:rsidR="00B6534B" w:rsidRDefault="00B6534B" w:rsidP="00B6534B">
      <w:r>
        <w:t>326.2079</w:t>
      </w:r>
      <w:r>
        <w:tab/>
        <w:t>1.013e0</w:t>
      </w:r>
    </w:p>
    <w:p w14:paraId="18761DFD" w14:textId="77777777" w:rsidR="00B6534B" w:rsidRDefault="00B6534B" w:rsidP="00B6534B">
      <w:r>
        <w:t>326.2747</w:t>
      </w:r>
      <w:r>
        <w:tab/>
        <w:t>1.013e0</w:t>
      </w:r>
    </w:p>
    <w:p w14:paraId="066924AB" w14:textId="77777777" w:rsidR="00B6534B" w:rsidRDefault="00B6534B" w:rsidP="00B6534B">
      <w:r>
        <w:t>326.3173</w:t>
      </w:r>
      <w:r>
        <w:tab/>
        <w:t>1.013e0</w:t>
      </w:r>
    </w:p>
    <w:p w14:paraId="0AB0589D" w14:textId="77777777" w:rsidR="00B6534B" w:rsidRDefault="00B6534B" w:rsidP="00B6534B">
      <w:r>
        <w:t>326.3835</w:t>
      </w:r>
      <w:r>
        <w:tab/>
        <w:t>3.038e0</w:t>
      </w:r>
    </w:p>
    <w:p w14:paraId="2A44441F" w14:textId="77777777" w:rsidR="00B6534B" w:rsidRDefault="00B6534B" w:rsidP="00B6534B">
      <w:r>
        <w:t>326.4387</w:t>
      </w:r>
      <w:r>
        <w:tab/>
        <w:t>2.025e0</w:t>
      </w:r>
    </w:p>
    <w:p w14:paraId="17F61EDF" w14:textId="77777777" w:rsidR="00B6534B" w:rsidRDefault="00B6534B" w:rsidP="00B6534B">
      <w:r>
        <w:t>326.5103</w:t>
      </w:r>
      <w:r>
        <w:tab/>
        <w:t>1.013e0</w:t>
      </w:r>
    </w:p>
    <w:p w14:paraId="580B2109" w14:textId="77777777" w:rsidR="00B6534B" w:rsidRDefault="00B6534B" w:rsidP="00B6534B">
      <w:r>
        <w:t>326.5578</w:t>
      </w:r>
      <w:r>
        <w:tab/>
        <w:t>1.013e0</w:t>
      </w:r>
    </w:p>
    <w:p w14:paraId="3DFF2FCF" w14:textId="77777777" w:rsidR="00B6534B" w:rsidRDefault="00B6534B" w:rsidP="00B6534B">
      <w:r>
        <w:t>326.5970</w:t>
      </w:r>
      <w:r>
        <w:tab/>
        <w:t>1.013e0</w:t>
      </w:r>
    </w:p>
    <w:p w14:paraId="01D9F45D" w14:textId="77777777" w:rsidR="00B6534B" w:rsidRDefault="00B6534B" w:rsidP="00B6534B">
      <w:r>
        <w:t>326.6418</w:t>
      </w:r>
      <w:r>
        <w:tab/>
        <w:t>2.025e0</w:t>
      </w:r>
    </w:p>
    <w:p w14:paraId="2180574C" w14:textId="77777777" w:rsidR="00B6534B" w:rsidRDefault="00B6534B" w:rsidP="00B6534B">
      <w:r>
        <w:t>326.7126</w:t>
      </w:r>
      <w:r>
        <w:tab/>
        <w:t>1.013e0</w:t>
      </w:r>
    </w:p>
    <w:p w14:paraId="53A1CB56" w14:textId="77777777" w:rsidR="00B6534B" w:rsidRDefault="00B6534B" w:rsidP="00B6534B">
      <w:r>
        <w:t>326.7603</w:t>
      </w:r>
      <w:r>
        <w:tab/>
        <w:t>1.013e0</w:t>
      </w:r>
    </w:p>
    <w:p w14:paraId="01029317" w14:textId="77777777" w:rsidR="00B6534B" w:rsidRDefault="00B6534B" w:rsidP="00B6534B">
      <w:r>
        <w:t>326.7878</w:t>
      </w:r>
      <w:r>
        <w:tab/>
        <w:t>1.013e0</w:t>
      </w:r>
    </w:p>
    <w:p w14:paraId="5AD17B99" w14:textId="77777777" w:rsidR="00B6534B" w:rsidRDefault="00B6534B" w:rsidP="00B6534B">
      <w:r>
        <w:t>326.9804</w:t>
      </w:r>
      <w:r>
        <w:tab/>
        <w:t>1.013e0</w:t>
      </w:r>
    </w:p>
    <w:p w14:paraId="317F76CC" w14:textId="77777777" w:rsidR="00B6534B" w:rsidRDefault="00B6534B" w:rsidP="00B6534B">
      <w:r>
        <w:t>327.0339</w:t>
      </w:r>
      <w:r>
        <w:tab/>
        <w:t>1.013e0</w:t>
      </w:r>
    </w:p>
    <w:p w14:paraId="01FD49BA" w14:textId="77777777" w:rsidR="00B6534B" w:rsidRDefault="00B6534B" w:rsidP="00B6534B">
      <w:r>
        <w:t>327.0673</w:t>
      </w:r>
      <w:r>
        <w:tab/>
        <w:t>2.025e0</w:t>
      </w:r>
    </w:p>
    <w:p w14:paraId="6D022156" w14:textId="77777777" w:rsidR="00B6534B" w:rsidRDefault="00B6534B" w:rsidP="00B6534B">
      <w:r>
        <w:t>327.1488</w:t>
      </w:r>
      <w:r>
        <w:tab/>
        <w:t>1.013e0</w:t>
      </w:r>
    </w:p>
    <w:p w14:paraId="05C5C600" w14:textId="77777777" w:rsidR="00B6534B" w:rsidRDefault="00B6534B" w:rsidP="00B6534B">
      <w:r>
        <w:t>327.1964</w:t>
      </w:r>
      <w:r>
        <w:tab/>
        <w:t>1.013e0</w:t>
      </w:r>
    </w:p>
    <w:p w14:paraId="0F49ABD2" w14:textId="77777777" w:rsidR="00B6534B" w:rsidRDefault="00B6534B" w:rsidP="00B6534B">
      <w:r>
        <w:t>327.2440</w:t>
      </w:r>
      <w:r>
        <w:tab/>
        <w:t>2.025e0</w:t>
      </w:r>
    </w:p>
    <w:p w14:paraId="18514526" w14:textId="77777777" w:rsidR="00B6534B" w:rsidRDefault="00B6534B" w:rsidP="00B6534B">
      <w:r>
        <w:t>327.3231</w:t>
      </w:r>
      <w:r>
        <w:tab/>
        <w:t>2.025e0</w:t>
      </w:r>
    </w:p>
    <w:p w14:paraId="00D67C94" w14:textId="77777777" w:rsidR="00B6534B" w:rsidRDefault="00B6534B" w:rsidP="00B6534B">
      <w:r>
        <w:t>327.3750</w:t>
      </w:r>
      <w:r>
        <w:tab/>
        <w:t>3.038e0</w:t>
      </w:r>
    </w:p>
    <w:p w14:paraId="3F75EEF7" w14:textId="77777777" w:rsidR="00B6534B" w:rsidRDefault="00B6534B" w:rsidP="00B6534B">
      <w:r>
        <w:t>327.4159</w:t>
      </w:r>
      <w:r>
        <w:tab/>
        <w:t>2.025e0</w:t>
      </w:r>
    </w:p>
    <w:p w14:paraId="2A5D5239" w14:textId="77777777" w:rsidR="00B6534B" w:rsidRDefault="00B6534B" w:rsidP="00B6534B">
      <w:r>
        <w:t>327.4676</w:t>
      </w:r>
      <w:r>
        <w:tab/>
        <w:t>2.025e0</w:t>
      </w:r>
    </w:p>
    <w:p w14:paraId="59282780" w14:textId="77777777" w:rsidR="00B6534B" w:rsidRDefault="00B6534B" w:rsidP="00B6534B">
      <w:r>
        <w:t>327.5101</w:t>
      </w:r>
      <w:r>
        <w:tab/>
        <w:t>1.013e0</w:t>
      </w:r>
    </w:p>
    <w:p w14:paraId="74804EAF" w14:textId="77777777" w:rsidR="00B6534B" w:rsidRDefault="00B6534B" w:rsidP="00B6534B">
      <w:r>
        <w:t>327.5813</w:t>
      </w:r>
      <w:r>
        <w:tab/>
        <w:t>2.025e0</w:t>
      </w:r>
    </w:p>
    <w:p w14:paraId="79579312" w14:textId="77777777" w:rsidR="00B6534B" w:rsidRDefault="00B6534B" w:rsidP="00B6534B">
      <w:r>
        <w:t>327.6488</w:t>
      </w:r>
      <w:r>
        <w:tab/>
        <w:t>1.013e0</w:t>
      </w:r>
    </w:p>
    <w:p w14:paraId="2FB2115A" w14:textId="77777777" w:rsidR="00B6534B" w:rsidRDefault="00B6534B" w:rsidP="00B6534B">
      <w:r>
        <w:t>327.7738</w:t>
      </w:r>
      <w:r>
        <w:tab/>
        <w:t>2.025e0</w:t>
      </w:r>
    </w:p>
    <w:p w14:paraId="5D506E41" w14:textId="77777777" w:rsidR="00B6534B" w:rsidRDefault="00B6534B" w:rsidP="00B6534B">
      <w:r>
        <w:t>327.8705</w:t>
      </w:r>
      <w:r>
        <w:tab/>
        <w:t>1.013e0</w:t>
      </w:r>
    </w:p>
    <w:p w14:paraId="71A2952B" w14:textId="77777777" w:rsidR="00B6534B" w:rsidRDefault="00B6534B" w:rsidP="00B6534B">
      <w:r>
        <w:t>327.9155</w:t>
      </w:r>
      <w:r>
        <w:tab/>
        <w:t>2.025e0</w:t>
      </w:r>
    </w:p>
    <w:p w14:paraId="05417F7F" w14:textId="77777777" w:rsidR="00B6534B" w:rsidRDefault="00B6534B" w:rsidP="00B6534B">
      <w:r>
        <w:t>327.9621</w:t>
      </w:r>
      <w:r>
        <w:tab/>
        <w:t>1.013e0</w:t>
      </w:r>
    </w:p>
    <w:p w14:paraId="3CC4DBC4" w14:textId="77777777" w:rsidR="00B6534B" w:rsidRDefault="00B6534B" w:rsidP="00B6534B">
      <w:r>
        <w:t>328.0377</w:t>
      </w:r>
      <w:r>
        <w:tab/>
        <w:t>1.013e0</w:t>
      </w:r>
    </w:p>
    <w:p w14:paraId="672FC39F" w14:textId="77777777" w:rsidR="00B6534B" w:rsidRDefault="00B6534B" w:rsidP="00B6534B">
      <w:r>
        <w:t>328.0777</w:t>
      </w:r>
      <w:r>
        <w:tab/>
        <w:t>1.013e0</w:t>
      </w:r>
    </w:p>
    <w:p w14:paraId="2E70874D" w14:textId="77777777" w:rsidR="00B6534B" w:rsidRDefault="00B6534B" w:rsidP="00B6534B">
      <w:r>
        <w:t>328.1251</w:t>
      </w:r>
      <w:r>
        <w:tab/>
        <w:t>1.013e0</w:t>
      </w:r>
    </w:p>
    <w:p w14:paraId="2E0354F6" w14:textId="77777777" w:rsidR="00B6534B" w:rsidRDefault="00B6534B" w:rsidP="00B6534B">
      <w:r>
        <w:t>328.1848</w:t>
      </w:r>
      <w:r>
        <w:tab/>
        <w:t>2.025e0</w:t>
      </w:r>
    </w:p>
    <w:p w14:paraId="50DF3FDA" w14:textId="77777777" w:rsidR="00B6534B" w:rsidRDefault="00B6534B" w:rsidP="00B6534B">
      <w:r>
        <w:t>328.2593</w:t>
      </w:r>
      <w:r>
        <w:tab/>
        <w:t>3.038e0</w:t>
      </w:r>
    </w:p>
    <w:p w14:paraId="1FA169E9" w14:textId="77777777" w:rsidR="00B6534B" w:rsidRDefault="00B6534B" w:rsidP="00B6534B">
      <w:r>
        <w:t>328.3592</w:t>
      </w:r>
      <w:r>
        <w:tab/>
        <w:t>1.013e0</w:t>
      </w:r>
    </w:p>
    <w:p w14:paraId="0E68CFB6" w14:textId="77777777" w:rsidR="00B6534B" w:rsidRDefault="00B6534B" w:rsidP="00B6534B">
      <w:r>
        <w:t>328.4629</w:t>
      </w:r>
      <w:r>
        <w:tab/>
        <w:t>1.013e0</w:t>
      </w:r>
    </w:p>
    <w:p w14:paraId="65F53834" w14:textId="77777777" w:rsidR="00B6534B" w:rsidRDefault="00B6534B" w:rsidP="00B6534B">
      <w:r>
        <w:t>328.5578</w:t>
      </w:r>
      <w:r>
        <w:tab/>
        <w:t>1.013e0</w:t>
      </w:r>
    </w:p>
    <w:p w14:paraId="0B7A20D9" w14:textId="77777777" w:rsidR="00B6534B" w:rsidRDefault="00B6534B" w:rsidP="00B6534B">
      <w:r>
        <w:t>328.6099</w:t>
      </w:r>
      <w:r>
        <w:tab/>
        <w:t>1.013e0</w:t>
      </w:r>
    </w:p>
    <w:p w14:paraId="674AE545" w14:textId="77777777" w:rsidR="00B6534B" w:rsidRDefault="00B6534B" w:rsidP="00B6534B">
      <w:r>
        <w:t>328.7078</w:t>
      </w:r>
      <w:r>
        <w:tab/>
        <w:t>1.013e0</w:t>
      </w:r>
    </w:p>
    <w:p w14:paraId="3F4A6A00" w14:textId="77777777" w:rsidR="00B6534B" w:rsidRDefault="00B6534B" w:rsidP="00B6534B">
      <w:r>
        <w:t>328.8214</w:t>
      </w:r>
      <w:r>
        <w:tab/>
        <w:t>2.025e0</w:t>
      </w:r>
    </w:p>
    <w:p w14:paraId="24D144FD" w14:textId="77777777" w:rsidR="00B6534B" w:rsidRDefault="00B6534B" w:rsidP="00B6534B">
      <w:r>
        <w:t>328.8555</w:t>
      </w:r>
      <w:r>
        <w:tab/>
        <w:t>1.013e0</w:t>
      </w:r>
    </w:p>
    <w:p w14:paraId="0B50603A" w14:textId="77777777" w:rsidR="00B6534B" w:rsidRDefault="00B6534B" w:rsidP="00B6534B">
      <w:r>
        <w:t>328.9153</w:t>
      </w:r>
      <w:r>
        <w:tab/>
        <w:t>2.025e0</w:t>
      </w:r>
    </w:p>
    <w:p w14:paraId="25883B08" w14:textId="77777777" w:rsidR="00B6534B" w:rsidRDefault="00B6534B" w:rsidP="00B6534B">
      <w:r>
        <w:t>328.9519</w:t>
      </w:r>
      <w:r>
        <w:tab/>
        <w:t>3.038e0</w:t>
      </w:r>
    </w:p>
    <w:p w14:paraId="764D70F4" w14:textId="77777777" w:rsidR="00B6534B" w:rsidRDefault="00B6534B" w:rsidP="00B6534B">
      <w:r>
        <w:t>329.0424</w:t>
      </w:r>
      <w:r>
        <w:tab/>
        <w:t>2.025e0</w:t>
      </w:r>
    </w:p>
    <w:p w14:paraId="13F332AF" w14:textId="77777777" w:rsidR="00B6534B" w:rsidRDefault="00B6534B" w:rsidP="00B6534B">
      <w:r>
        <w:t>329.1180</w:t>
      </w:r>
      <w:r>
        <w:tab/>
        <w:t>1.013e0</w:t>
      </w:r>
    </w:p>
    <w:p w14:paraId="73EC28BB" w14:textId="77777777" w:rsidR="00B6534B" w:rsidRDefault="00B6534B" w:rsidP="00B6534B">
      <w:r>
        <w:t>329.1656</w:t>
      </w:r>
      <w:r>
        <w:tab/>
        <w:t>1.013e0</w:t>
      </w:r>
    </w:p>
    <w:p w14:paraId="45E380E0" w14:textId="77777777" w:rsidR="00B6534B" w:rsidRDefault="00B6534B" w:rsidP="00B6534B">
      <w:r>
        <w:t>329.2371</w:t>
      </w:r>
      <w:r>
        <w:tab/>
        <w:t>1.013e0</w:t>
      </w:r>
    </w:p>
    <w:p w14:paraId="43D3DD6D" w14:textId="77777777" w:rsidR="00B6534B" w:rsidRDefault="00B6534B" w:rsidP="00B6534B">
      <w:r>
        <w:t>329.2956</w:t>
      </w:r>
      <w:r>
        <w:tab/>
        <w:t>1.013e0</w:t>
      </w:r>
    </w:p>
    <w:p w14:paraId="31E28673" w14:textId="77777777" w:rsidR="00B6534B" w:rsidRDefault="00B6534B" w:rsidP="00B6534B">
      <w:r>
        <w:t>329.3569</w:t>
      </w:r>
      <w:r>
        <w:tab/>
        <w:t>1.013e0</w:t>
      </w:r>
    </w:p>
    <w:p w14:paraId="5A4CBA2D" w14:textId="77777777" w:rsidR="00B6534B" w:rsidRDefault="00B6534B" w:rsidP="00B6534B">
      <w:r>
        <w:t>329.3876</w:t>
      </w:r>
      <w:r>
        <w:tab/>
        <w:t>1.013e0</w:t>
      </w:r>
    </w:p>
    <w:p w14:paraId="4C8F265D" w14:textId="77777777" w:rsidR="00B6534B" w:rsidRDefault="00B6534B" w:rsidP="00B6534B">
      <w:r>
        <w:t>329.5889</w:t>
      </w:r>
      <w:r>
        <w:tab/>
        <w:t>3.038e0</w:t>
      </w:r>
    </w:p>
    <w:p w14:paraId="2ABFABB5" w14:textId="77777777" w:rsidR="00B6534B" w:rsidRDefault="00B6534B" w:rsidP="00B6534B">
      <w:r>
        <w:t>329.6501</w:t>
      </w:r>
      <w:r>
        <w:tab/>
        <w:t>3.038e0</w:t>
      </w:r>
    </w:p>
    <w:p w14:paraId="162B0424" w14:textId="77777777" w:rsidR="00B6534B" w:rsidRDefault="00B6534B" w:rsidP="00B6534B">
      <w:r>
        <w:t>329.6900</w:t>
      </w:r>
      <w:r>
        <w:tab/>
        <w:t>1.013e0</w:t>
      </w:r>
    </w:p>
    <w:p w14:paraId="0B4A9433" w14:textId="77777777" w:rsidR="00B6534B" w:rsidRDefault="00B6534B" w:rsidP="00B6534B">
      <w:r>
        <w:t>329.7862</w:t>
      </w:r>
      <w:r>
        <w:tab/>
        <w:t>1.013e0</w:t>
      </w:r>
    </w:p>
    <w:p w14:paraId="47242811" w14:textId="77777777" w:rsidR="00B6534B" w:rsidRDefault="00B6534B" w:rsidP="00B6534B">
      <w:r>
        <w:t>329.8970</w:t>
      </w:r>
      <w:r>
        <w:tab/>
        <w:t>2.025e0</w:t>
      </w:r>
    </w:p>
    <w:p w14:paraId="5121EF37" w14:textId="77777777" w:rsidR="00B6534B" w:rsidRDefault="00B6534B" w:rsidP="00B6534B">
      <w:r>
        <w:t>329.9556</w:t>
      </w:r>
      <w:r>
        <w:tab/>
        <w:t>3.038e0</w:t>
      </w:r>
    </w:p>
    <w:p w14:paraId="1DE2DF0F" w14:textId="77777777" w:rsidR="00B6534B" w:rsidRDefault="00B6534B" w:rsidP="00B6534B">
      <w:r>
        <w:t>329.9865</w:t>
      </w:r>
      <w:r>
        <w:tab/>
        <w:t>4.051e0</w:t>
      </w:r>
    </w:p>
    <w:p w14:paraId="23940044" w14:textId="77777777" w:rsidR="00B6534B" w:rsidRDefault="00B6534B" w:rsidP="00B6534B">
      <w:r>
        <w:t>330.0563</w:t>
      </w:r>
      <w:r>
        <w:tab/>
        <w:t>1.013e0</w:t>
      </w:r>
    </w:p>
    <w:p w14:paraId="7FDB04EB" w14:textId="77777777" w:rsidR="00B6534B" w:rsidRDefault="00B6534B" w:rsidP="00B6534B">
      <w:r>
        <w:t>330.1392</w:t>
      </w:r>
      <w:r>
        <w:tab/>
        <w:t>1.013e0</w:t>
      </w:r>
    </w:p>
    <w:p w14:paraId="1058B1DF" w14:textId="77777777" w:rsidR="00B6534B" w:rsidRDefault="00B6534B" w:rsidP="00B6534B">
      <w:r>
        <w:t>330.2269</w:t>
      </w:r>
      <w:r>
        <w:tab/>
        <w:t>3.038e0</w:t>
      </w:r>
    </w:p>
    <w:p w14:paraId="35AC6D49" w14:textId="77777777" w:rsidR="00B6534B" w:rsidRDefault="00B6534B" w:rsidP="00B6534B">
      <w:r>
        <w:t>330.2628</w:t>
      </w:r>
      <w:r>
        <w:tab/>
        <w:t>3.038e0</w:t>
      </w:r>
    </w:p>
    <w:p w14:paraId="32E968FB" w14:textId="77777777" w:rsidR="00B6534B" w:rsidRDefault="00B6534B" w:rsidP="00B6534B">
      <w:r>
        <w:t>330.3499</w:t>
      </w:r>
      <w:r>
        <w:tab/>
        <w:t>3.038e0</w:t>
      </w:r>
    </w:p>
    <w:p w14:paraId="3F6D2865" w14:textId="77777777" w:rsidR="00B6534B" w:rsidRDefault="00B6534B" w:rsidP="00B6534B">
      <w:r>
        <w:t>330.4059</w:t>
      </w:r>
      <w:r>
        <w:tab/>
        <w:t>1.013e0</w:t>
      </w:r>
    </w:p>
    <w:p w14:paraId="59B381E8" w14:textId="77777777" w:rsidR="00B6534B" w:rsidRDefault="00B6534B" w:rsidP="00B6534B">
      <w:r>
        <w:t>330.4596</w:t>
      </w:r>
      <w:r>
        <w:tab/>
        <w:t>2.025e0</w:t>
      </w:r>
    </w:p>
    <w:p w14:paraId="568B8B9A" w14:textId="77777777" w:rsidR="00B6534B" w:rsidRDefault="00B6534B" w:rsidP="00B6534B">
      <w:r>
        <w:t>330.5110</w:t>
      </w:r>
      <w:r>
        <w:tab/>
        <w:t>1.013e0</w:t>
      </w:r>
    </w:p>
    <w:p w14:paraId="4277897B" w14:textId="77777777" w:rsidR="00B6534B" w:rsidRDefault="00B6534B" w:rsidP="00B6534B">
      <w:r>
        <w:t>330.5602</w:t>
      </w:r>
      <w:r>
        <w:tab/>
        <w:t>1.013e0</w:t>
      </w:r>
    </w:p>
    <w:p w14:paraId="7EE21B28" w14:textId="77777777" w:rsidR="00B6534B" w:rsidRDefault="00B6534B" w:rsidP="00B6534B">
      <w:r>
        <w:t>330.6525</w:t>
      </w:r>
      <w:r>
        <w:tab/>
        <w:t>1.013e0</w:t>
      </w:r>
    </w:p>
    <w:p w14:paraId="4338C7D0" w14:textId="77777777" w:rsidR="00B6534B" w:rsidRDefault="00B6534B" w:rsidP="00B6534B">
      <w:r>
        <w:t>330.7664</w:t>
      </w:r>
      <w:r>
        <w:tab/>
        <w:t>3.038e0</w:t>
      </w:r>
    </w:p>
    <w:p w14:paraId="7456612F" w14:textId="77777777" w:rsidR="00B6534B" w:rsidRDefault="00B6534B" w:rsidP="00B6534B">
      <w:r>
        <w:t>330.8623</w:t>
      </w:r>
      <w:r>
        <w:tab/>
        <w:t>3.038e0</w:t>
      </w:r>
    </w:p>
    <w:p w14:paraId="30DB341F" w14:textId="77777777" w:rsidR="00B6534B" w:rsidRDefault="00B6534B" w:rsidP="00B6534B">
      <w:r>
        <w:t>330.9377</w:t>
      </w:r>
      <w:r>
        <w:tab/>
        <w:t>3.038e0</w:t>
      </w:r>
    </w:p>
    <w:p w14:paraId="646B6067" w14:textId="77777777" w:rsidR="00B6534B" w:rsidRDefault="00B6534B" w:rsidP="00B6534B">
      <w:r>
        <w:t>330.9894</w:t>
      </w:r>
      <w:r>
        <w:tab/>
        <w:t>3.038e0</w:t>
      </w:r>
    </w:p>
    <w:p w14:paraId="065E32C7" w14:textId="77777777" w:rsidR="00B6534B" w:rsidRDefault="00B6534B" w:rsidP="00B6534B">
      <w:r>
        <w:t>331.0923</w:t>
      </w:r>
      <w:r>
        <w:tab/>
        <w:t>2.025e0</w:t>
      </w:r>
    </w:p>
    <w:p w14:paraId="66CEAA39" w14:textId="77777777" w:rsidR="00B6534B" w:rsidRDefault="00B6534B" w:rsidP="00B6534B">
      <w:r>
        <w:t>331.1677</w:t>
      </w:r>
      <w:r>
        <w:tab/>
        <w:t>2.025e0</w:t>
      </w:r>
    </w:p>
    <w:p w14:paraId="216533D0" w14:textId="77777777" w:rsidR="00B6534B" w:rsidRDefault="00B6534B" w:rsidP="00B6534B">
      <w:r>
        <w:t>331.2112</w:t>
      </w:r>
      <w:r>
        <w:tab/>
        <w:t>2.025e0</w:t>
      </w:r>
    </w:p>
    <w:p w14:paraId="428163A4" w14:textId="77777777" w:rsidR="00B6534B" w:rsidRDefault="00B6534B" w:rsidP="00B6534B">
      <w:r>
        <w:t>331.2648</w:t>
      </w:r>
      <w:r>
        <w:tab/>
        <w:t>1.013e0</w:t>
      </w:r>
    </w:p>
    <w:p w14:paraId="78D86371" w14:textId="77777777" w:rsidR="00B6534B" w:rsidRDefault="00B6534B" w:rsidP="00B6534B">
      <w:r>
        <w:t>331.4239</w:t>
      </w:r>
      <w:r>
        <w:tab/>
        <w:t>1.013e0</w:t>
      </w:r>
    </w:p>
    <w:p w14:paraId="206BD03A" w14:textId="77777777" w:rsidR="00B6534B" w:rsidRDefault="00B6534B" w:rsidP="00B6534B">
      <w:r>
        <w:t>331.5208</w:t>
      </w:r>
      <w:r>
        <w:tab/>
        <w:t>1.013e0</w:t>
      </w:r>
    </w:p>
    <w:p w14:paraId="63200361" w14:textId="77777777" w:rsidR="00B6534B" w:rsidRDefault="00B6534B" w:rsidP="00B6534B">
      <w:r>
        <w:t>331.5591</w:t>
      </w:r>
      <w:r>
        <w:tab/>
        <w:t>1.013e0</w:t>
      </w:r>
    </w:p>
    <w:p w14:paraId="5E2E96EC" w14:textId="77777777" w:rsidR="00B6534B" w:rsidRDefault="00B6534B" w:rsidP="00B6534B">
      <w:r>
        <w:t>331.6302</w:t>
      </w:r>
      <w:r>
        <w:tab/>
        <w:t>3.038e0</w:t>
      </w:r>
    </w:p>
    <w:p w14:paraId="3C60D126" w14:textId="77777777" w:rsidR="00B6534B" w:rsidRDefault="00B6534B" w:rsidP="00B6534B">
      <w:r>
        <w:t>331.7034</w:t>
      </w:r>
      <w:r>
        <w:tab/>
        <w:t>2.880e0</w:t>
      </w:r>
    </w:p>
    <w:p w14:paraId="69446A7B" w14:textId="77777777" w:rsidR="00B6534B" w:rsidRDefault="00B6534B" w:rsidP="00B6534B">
      <w:r>
        <w:t>331.7490</w:t>
      </w:r>
      <w:r>
        <w:tab/>
        <w:t>1.013e0</w:t>
      </w:r>
    </w:p>
    <w:p w14:paraId="00B5DC0F" w14:textId="77777777" w:rsidR="00B6534B" w:rsidRDefault="00B6534B" w:rsidP="00B6534B">
      <w:r>
        <w:t>331.7860</w:t>
      </w:r>
      <w:r>
        <w:tab/>
        <w:t>1.013e0</w:t>
      </w:r>
    </w:p>
    <w:p w14:paraId="5BC7EA17" w14:textId="77777777" w:rsidR="00B6534B" w:rsidRDefault="00B6534B" w:rsidP="00B6534B">
      <w:r>
        <w:t>331.8600</w:t>
      </w:r>
      <w:r>
        <w:tab/>
        <w:t>1.013e0</w:t>
      </w:r>
    </w:p>
    <w:p w14:paraId="1F6C4881" w14:textId="77777777" w:rsidR="00B6534B" w:rsidRDefault="00B6534B" w:rsidP="00B6534B">
      <w:r>
        <w:t>331.8972</w:t>
      </w:r>
      <w:r>
        <w:tab/>
        <w:t>1.013e0</w:t>
      </w:r>
    </w:p>
    <w:p w14:paraId="18263B22" w14:textId="77777777" w:rsidR="00B6534B" w:rsidRDefault="00B6534B" w:rsidP="00B6534B">
      <w:r>
        <w:t>331.9778</w:t>
      </w:r>
      <w:r>
        <w:tab/>
        <w:t>4.051e0</w:t>
      </w:r>
    </w:p>
    <w:p w14:paraId="0DB738A8" w14:textId="77777777" w:rsidR="00B6534B" w:rsidRDefault="00B6534B" w:rsidP="00B6534B">
      <w:r>
        <w:t>332.0607</w:t>
      </w:r>
      <w:r>
        <w:tab/>
        <w:t>2.025e0</w:t>
      </w:r>
    </w:p>
    <w:p w14:paraId="49054C70" w14:textId="77777777" w:rsidR="00B6534B" w:rsidRDefault="00B6534B" w:rsidP="00B6534B">
      <w:r>
        <w:t>332.1093</w:t>
      </w:r>
      <w:r>
        <w:tab/>
        <w:t>2.025e0</w:t>
      </w:r>
    </w:p>
    <w:p w14:paraId="6B52427F" w14:textId="77777777" w:rsidR="00B6534B" w:rsidRDefault="00B6534B" w:rsidP="00B6534B">
      <w:r>
        <w:t>332.1749</w:t>
      </w:r>
      <w:r>
        <w:tab/>
        <w:t>2.025e0</w:t>
      </w:r>
    </w:p>
    <w:p w14:paraId="4DCDEBDC" w14:textId="77777777" w:rsidR="00B6534B" w:rsidRDefault="00B6534B" w:rsidP="00B6534B">
      <w:r>
        <w:t>332.2429</w:t>
      </w:r>
      <w:r>
        <w:tab/>
        <w:t>1.013e0</w:t>
      </w:r>
    </w:p>
    <w:p w14:paraId="6FDE3C26" w14:textId="77777777" w:rsidR="00B6534B" w:rsidRDefault="00B6534B" w:rsidP="00B6534B">
      <w:r>
        <w:t>332.2834</w:t>
      </w:r>
      <w:r>
        <w:tab/>
        <w:t>2.025e0</w:t>
      </w:r>
    </w:p>
    <w:p w14:paraId="3BB666DB" w14:textId="77777777" w:rsidR="00B6534B" w:rsidRDefault="00B6534B" w:rsidP="00B6534B">
      <w:r>
        <w:t>332.3403</w:t>
      </w:r>
      <w:r>
        <w:tab/>
        <w:t>6.076e0</w:t>
      </w:r>
    </w:p>
    <w:p w14:paraId="5F94AC82" w14:textId="77777777" w:rsidR="00B6534B" w:rsidRDefault="00B6534B" w:rsidP="00B6534B">
      <w:r>
        <w:t>332.3911</w:t>
      </w:r>
      <w:r>
        <w:tab/>
        <w:t>1.013e0</w:t>
      </w:r>
    </w:p>
    <w:p w14:paraId="65AAE5F8" w14:textId="77777777" w:rsidR="00B6534B" w:rsidRDefault="00B6534B" w:rsidP="00B6534B">
      <w:r>
        <w:t>332.4626</w:t>
      </w:r>
      <w:r>
        <w:tab/>
        <w:t>2.025e0</w:t>
      </w:r>
    </w:p>
    <w:p w14:paraId="684546C3" w14:textId="77777777" w:rsidR="00B6534B" w:rsidRDefault="00B6534B" w:rsidP="00B6534B">
      <w:r>
        <w:t>332.6077</w:t>
      </w:r>
      <w:r>
        <w:tab/>
        <w:t>2.025e0</w:t>
      </w:r>
    </w:p>
    <w:p w14:paraId="44B8A7B7" w14:textId="77777777" w:rsidR="00B6534B" w:rsidRDefault="00B6534B" w:rsidP="00B6534B">
      <w:r>
        <w:t>332.6541</w:t>
      </w:r>
      <w:r>
        <w:tab/>
        <w:t>1.013e0</w:t>
      </w:r>
    </w:p>
    <w:p w14:paraId="7B070180" w14:textId="77777777" w:rsidR="00B6534B" w:rsidRDefault="00B6534B" w:rsidP="00B6534B">
      <w:r>
        <w:t>332.7181</w:t>
      </w:r>
      <w:r>
        <w:tab/>
        <w:t>1.013e0</w:t>
      </w:r>
    </w:p>
    <w:p w14:paraId="56D18C87" w14:textId="77777777" w:rsidR="00B6534B" w:rsidRDefault="00B6534B" w:rsidP="00B6534B">
      <w:r>
        <w:t>332.8095</w:t>
      </w:r>
      <w:r>
        <w:tab/>
        <w:t>1.013e0</w:t>
      </w:r>
    </w:p>
    <w:p w14:paraId="4008E8CA" w14:textId="77777777" w:rsidR="00B6534B" w:rsidRDefault="00B6534B" w:rsidP="00B6534B">
      <w:r>
        <w:t>332.8573</w:t>
      </w:r>
      <w:r>
        <w:tab/>
        <w:t>1.013e0</w:t>
      </w:r>
    </w:p>
    <w:p w14:paraId="30D76DBE" w14:textId="77777777" w:rsidR="00B6534B" w:rsidRDefault="00B6534B" w:rsidP="00B6534B">
      <w:r>
        <w:t>332.9514</w:t>
      </w:r>
      <w:r>
        <w:tab/>
        <w:t>3.038e0</w:t>
      </w:r>
    </w:p>
    <w:p w14:paraId="5399DC20" w14:textId="77777777" w:rsidR="00B6534B" w:rsidRDefault="00B6534B" w:rsidP="00B6534B">
      <w:r>
        <w:t>333.0529</w:t>
      </w:r>
      <w:r>
        <w:tab/>
        <w:t>1.013e0</w:t>
      </w:r>
    </w:p>
    <w:p w14:paraId="509EAA1D" w14:textId="77777777" w:rsidR="00B6534B" w:rsidRDefault="00B6534B" w:rsidP="00B6534B">
      <w:r>
        <w:t>333.1397</w:t>
      </w:r>
      <w:r>
        <w:tab/>
        <w:t>1.013e0</w:t>
      </w:r>
    </w:p>
    <w:p w14:paraId="71F1095A" w14:textId="77777777" w:rsidR="00B6534B" w:rsidRDefault="00B6534B" w:rsidP="00B6534B">
      <w:r>
        <w:t>333.2016</w:t>
      </w:r>
      <w:r>
        <w:tab/>
        <w:t>1.013e0</w:t>
      </w:r>
    </w:p>
    <w:p w14:paraId="4700B456" w14:textId="77777777" w:rsidR="00B6534B" w:rsidRDefault="00B6534B" w:rsidP="00B6534B">
      <w:r>
        <w:t>333.3712</w:t>
      </w:r>
      <w:r>
        <w:tab/>
        <w:t>1.013e0</w:t>
      </w:r>
    </w:p>
    <w:p w14:paraId="01131DCA" w14:textId="77777777" w:rsidR="00B6534B" w:rsidRDefault="00B6534B" w:rsidP="00B6534B">
      <w:r>
        <w:t>333.4587</w:t>
      </w:r>
      <w:r>
        <w:tab/>
        <w:t>2.025e0</w:t>
      </w:r>
    </w:p>
    <w:p w14:paraId="556A79FD" w14:textId="77777777" w:rsidR="00B6534B" w:rsidRDefault="00B6534B" w:rsidP="00B6534B">
      <w:r>
        <w:t>333.5067</w:t>
      </w:r>
      <w:r>
        <w:tab/>
        <w:t>1.013e0</w:t>
      </w:r>
    </w:p>
    <w:p w14:paraId="70D6D42C" w14:textId="77777777" w:rsidR="00B6534B" w:rsidRDefault="00B6534B" w:rsidP="00B6534B">
      <w:r>
        <w:t>333.6019</w:t>
      </w:r>
      <w:r>
        <w:tab/>
        <w:t>2.025e0</w:t>
      </w:r>
    </w:p>
    <w:p w14:paraId="7C968B8D" w14:textId="77777777" w:rsidR="00B6534B" w:rsidRDefault="00B6534B" w:rsidP="00B6534B">
      <w:r>
        <w:t>333.6541</w:t>
      </w:r>
      <w:r>
        <w:tab/>
        <w:t>1.013e0</w:t>
      </w:r>
    </w:p>
    <w:p w14:paraId="36748BE5" w14:textId="77777777" w:rsidR="00B6534B" w:rsidRDefault="00B6534B" w:rsidP="00B6534B">
      <w:r>
        <w:t>333.7667</w:t>
      </w:r>
      <w:r>
        <w:tab/>
        <w:t>5.063e0</w:t>
      </w:r>
    </w:p>
    <w:p w14:paraId="3027AAC8" w14:textId="77777777" w:rsidR="00B6534B" w:rsidRDefault="00B6534B" w:rsidP="00B6534B">
      <w:r>
        <w:t>333.8546</w:t>
      </w:r>
      <w:r>
        <w:tab/>
        <w:t>2.025e0</w:t>
      </w:r>
    </w:p>
    <w:p w14:paraId="7CCF8548" w14:textId="77777777" w:rsidR="00B6534B" w:rsidRDefault="00B6534B" w:rsidP="00B6534B">
      <w:r>
        <w:t>333.8960</w:t>
      </w:r>
      <w:r>
        <w:tab/>
        <w:t>1.013e0</w:t>
      </w:r>
    </w:p>
    <w:p w14:paraId="40391810" w14:textId="77777777" w:rsidR="00B6534B" w:rsidRDefault="00B6534B" w:rsidP="00B6534B">
      <w:r>
        <w:t>333.9561</w:t>
      </w:r>
      <w:r>
        <w:tab/>
        <w:t>2.025e0</w:t>
      </w:r>
    </w:p>
    <w:p w14:paraId="695CEFDB" w14:textId="77777777" w:rsidR="00B6534B" w:rsidRDefault="00B6534B" w:rsidP="00B6534B">
      <w:r>
        <w:t>334.0133</w:t>
      </w:r>
      <w:r>
        <w:tab/>
        <w:t>1.013e0</w:t>
      </w:r>
    </w:p>
    <w:p w14:paraId="2D6AA0CB" w14:textId="77777777" w:rsidR="00B6534B" w:rsidRDefault="00B6534B" w:rsidP="00B6534B">
      <w:r>
        <w:t>334.0678</w:t>
      </w:r>
      <w:r>
        <w:tab/>
        <w:t>2.025e0</w:t>
      </w:r>
    </w:p>
    <w:p w14:paraId="6EA7455D" w14:textId="77777777" w:rsidR="00B6534B" w:rsidRDefault="00B6534B" w:rsidP="00B6534B">
      <w:r>
        <w:t>334.1109</w:t>
      </w:r>
      <w:r>
        <w:tab/>
        <w:t>2.025e0</w:t>
      </w:r>
    </w:p>
    <w:p w14:paraId="221CF4C7" w14:textId="77777777" w:rsidR="00B6534B" w:rsidRDefault="00B6534B" w:rsidP="00B6534B">
      <w:r>
        <w:t>334.1631</w:t>
      </w:r>
      <w:r>
        <w:tab/>
        <w:t>2.779e0</w:t>
      </w:r>
    </w:p>
    <w:p w14:paraId="4BE730A9" w14:textId="77777777" w:rsidR="00B6534B" w:rsidRDefault="00B6534B" w:rsidP="00B6534B">
      <w:r>
        <w:t>334.2082</w:t>
      </w:r>
      <w:r>
        <w:tab/>
        <w:t>1.717e0</w:t>
      </w:r>
    </w:p>
    <w:p w14:paraId="7F42B056" w14:textId="77777777" w:rsidR="00B6534B" w:rsidRDefault="00B6534B" w:rsidP="00B6534B">
      <w:r>
        <w:t>334.2540</w:t>
      </w:r>
      <w:r>
        <w:tab/>
        <w:t>3.038e0</w:t>
      </w:r>
    </w:p>
    <w:p w14:paraId="3C73D77E" w14:textId="77777777" w:rsidR="00B6534B" w:rsidRDefault="00B6534B" w:rsidP="00B6534B">
      <w:r>
        <w:t>334.3318</w:t>
      </w:r>
      <w:r>
        <w:tab/>
        <w:t>1.013e0</w:t>
      </w:r>
    </w:p>
    <w:p w14:paraId="431EC72D" w14:textId="77777777" w:rsidR="00B6534B" w:rsidRDefault="00B6534B" w:rsidP="00B6534B">
      <w:r>
        <w:t>334.3958</w:t>
      </w:r>
      <w:r>
        <w:tab/>
        <w:t>2.025e0</w:t>
      </w:r>
    </w:p>
    <w:p w14:paraId="0ECBF15A" w14:textId="77777777" w:rsidR="00B6534B" w:rsidRDefault="00B6534B" w:rsidP="00B6534B">
      <w:r>
        <w:t>334.4238</w:t>
      </w:r>
      <w:r>
        <w:tab/>
        <w:t>1.013e0</w:t>
      </w:r>
    </w:p>
    <w:p w14:paraId="40F6C1AB" w14:textId="77777777" w:rsidR="00B6534B" w:rsidRDefault="00B6534B" w:rsidP="00B6534B">
      <w:r>
        <w:t>334.4836</w:t>
      </w:r>
      <w:r>
        <w:tab/>
        <w:t>1.013e0</w:t>
      </w:r>
    </w:p>
    <w:p w14:paraId="55708AE5" w14:textId="77777777" w:rsidR="00B6534B" w:rsidRDefault="00B6534B" w:rsidP="00B6534B">
      <w:r>
        <w:t>334.5990</w:t>
      </w:r>
      <w:r>
        <w:tab/>
        <w:t>2.025e0</w:t>
      </w:r>
    </w:p>
    <w:p w14:paraId="598D61DC" w14:textId="77777777" w:rsidR="00B6534B" w:rsidRDefault="00B6534B" w:rsidP="00B6534B">
      <w:r>
        <w:t>334.6476</w:t>
      </w:r>
      <w:r>
        <w:tab/>
        <w:t>1.013e0</w:t>
      </w:r>
    </w:p>
    <w:p w14:paraId="1FF019A1" w14:textId="77777777" w:rsidR="00B6534B" w:rsidRDefault="00B6534B" w:rsidP="00B6534B">
      <w:r>
        <w:t>334.6830</w:t>
      </w:r>
      <w:r>
        <w:tab/>
        <w:t>1.013e0</w:t>
      </w:r>
    </w:p>
    <w:p w14:paraId="5913EDC2" w14:textId="77777777" w:rsidR="00B6534B" w:rsidRDefault="00B6534B" w:rsidP="00B6534B">
      <w:r>
        <w:t>334.7993</w:t>
      </w:r>
      <w:r>
        <w:tab/>
        <w:t>2.025e0</w:t>
      </w:r>
    </w:p>
    <w:p w14:paraId="6C951520" w14:textId="77777777" w:rsidR="00B6534B" w:rsidRDefault="00B6534B" w:rsidP="00B6534B">
      <w:r>
        <w:t>334.8528</w:t>
      </w:r>
      <w:r>
        <w:tab/>
        <w:t>1.013e0</w:t>
      </w:r>
    </w:p>
    <w:p w14:paraId="2E584AD0" w14:textId="77777777" w:rsidR="00B6534B" w:rsidRDefault="00B6534B" w:rsidP="00B6534B">
      <w:r>
        <w:t>334.8872</w:t>
      </w:r>
      <w:r>
        <w:tab/>
        <w:t>2.025e0</w:t>
      </w:r>
    </w:p>
    <w:p w14:paraId="0C3ACD7B" w14:textId="77777777" w:rsidR="00B6534B" w:rsidRDefault="00B6534B" w:rsidP="00B6534B">
      <w:r>
        <w:t>334.9981</w:t>
      </w:r>
      <w:r>
        <w:tab/>
        <w:t>1.013e0</w:t>
      </w:r>
    </w:p>
    <w:p w14:paraId="46E998D6" w14:textId="77777777" w:rsidR="00B6534B" w:rsidRDefault="00B6534B" w:rsidP="00B6534B">
      <w:r>
        <w:t>335.1018</w:t>
      </w:r>
      <w:r>
        <w:tab/>
        <w:t>1.013e0</w:t>
      </w:r>
    </w:p>
    <w:p w14:paraId="0A992994" w14:textId="77777777" w:rsidR="00B6534B" w:rsidRDefault="00B6534B" w:rsidP="00B6534B">
      <w:r>
        <w:t>335.1942</w:t>
      </w:r>
      <w:r>
        <w:tab/>
        <w:t>6.076e0</w:t>
      </w:r>
    </w:p>
    <w:p w14:paraId="30DCD275" w14:textId="77777777" w:rsidR="00B6534B" w:rsidRDefault="00B6534B" w:rsidP="00B6534B">
      <w:r>
        <w:t>335.3197</w:t>
      </w:r>
      <w:r>
        <w:tab/>
        <w:t>1.013e0</w:t>
      </w:r>
    </w:p>
    <w:p w14:paraId="2282951E" w14:textId="77777777" w:rsidR="00B6534B" w:rsidRDefault="00B6534B" w:rsidP="00B6534B">
      <w:r>
        <w:t>335.3770</w:t>
      </w:r>
      <w:r>
        <w:tab/>
        <w:t>2.025e0</w:t>
      </w:r>
    </w:p>
    <w:p w14:paraId="069F65BC" w14:textId="77777777" w:rsidR="00B6534B" w:rsidRDefault="00B6534B" w:rsidP="00B6534B">
      <w:r>
        <w:t>335.5267</w:t>
      </w:r>
      <w:r>
        <w:tab/>
        <w:t>2.025e0</w:t>
      </w:r>
    </w:p>
    <w:p w14:paraId="2C0E9BDD" w14:textId="77777777" w:rsidR="00B6534B" w:rsidRDefault="00B6534B" w:rsidP="00B6534B">
      <w:r>
        <w:t>335.5966</w:t>
      </w:r>
      <w:r>
        <w:tab/>
        <w:t>2.025e0</w:t>
      </w:r>
    </w:p>
    <w:p w14:paraId="477E3A76" w14:textId="77777777" w:rsidR="00B6534B" w:rsidRDefault="00B6534B" w:rsidP="00B6534B">
      <w:r>
        <w:t>335.6563</w:t>
      </w:r>
      <w:r>
        <w:tab/>
        <w:t>1.013e0</w:t>
      </w:r>
    </w:p>
    <w:p w14:paraId="50959E27" w14:textId="77777777" w:rsidR="00B6534B" w:rsidRDefault="00B6534B" w:rsidP="00B6534B">
      <w:r>
        <w:t>335.6928</w:t>
      </w:r>
      <w:r>
        <w:tab/>
        <w:t>2.025e0</w:t>
      </w:r>
    </w:p>
    <w:p w14:paraId="16E11D7B" w14:textId="77777777" w:rsidR="00B6534B" w:rsidRDefault="00B6534B" w:rsidP="00B6534B">
      <w:r>
        <w:t>335.7810</w:t>
      </w:r>
      <w:r>
        <w:tab/>
        <w:t>1.013e0</w:t>
      </w:r>
    </w:p>
    <w:p w14:paraId="5534ACF5" w14:textId="77777777" w:rsidR="00B6534B" w:rsidRDefault="00B6534B" w:rsidP="00B6534B">
      <w:r>
        <w:t>335.8558</w:t>
      </w:r>
      <w:r>
        <w:tab/>
        <w:t>1.013e0</w:t>
      </w:r>
    </w:p>
    <w:p w14:paraId="60DC1276" w14:textId="77777777" w:rsidR="00B6534B" w:rsidRDefault="00B6534B" w:rsidP="00B6534B">
      <w:r>
        <w:t>335.8878</w:t>
      </w:r>
      <w:r>
        <w:tab/>
        <w:t>2.025e0</w:t>
      </w:r>
    </w:p>
    <w:p w14:paraId="75BD2270" w14:textId="77777777" w:rsidR="00B6534B" w:rsidRDefault="00B6534B" w:rsidP="00B6534B">
      <w:r>
        <w:t>335.9690</w:t>
      </w:r>
      <w:r>
        <w:tab/>
        <w:t>7.085e0</w:t>
      </w:r>
    </w:p>
    <w:p w14:paraId="73DF2044" w14:textId="77777777" w:rsidR="00B6534B" w:rsidRDefault="00B6534B" w:rsidP="00B6534B">
      <w:r>
        <w:t>336.0078</w:t>
      </w:r>
      <w:r>
        <w:tab/>
        <w:t>2.025e0</w:t>
      </w:r>
    </w:p>
    <w:p w14:paraId="51E5BB07" w14:textId="77777777" w:rsidR="00B6534B" w:rsidRDefault="00B6534B" w:rsidP="00B6534B">
      <w:r>
        <w:t>336.0555</w:t>
      </w:r>
      <w:r>
        <w:tab/>
        <w:t>1.013e0</w:t>
      </w:r>
    </w:p>
    <w:p w14:paraId="7544CBCA" w14:textId="77777777" w:rsidR="00B6534B" w:rsidRDefault="00B6534B" w:rsidP="00B6534B">
      <w:r>
        <w:t>336.0875</w:t>
      </w:r>
      <w:r>
        <w:tab/>
        <w:t>1.013e0</w:t>
      </w:r>
    </w:p>
    <w:p w14:paraId="6B4AF2D3" w14:textId="77777777" w:rsidR="00B6534B" w:rsidRDefault="00B6534B" w:rsidP="00B6534B">
      <w:r>
        <w:t>336.2595</w:t>
      </w:r>
      <w:r>
        <w:tab/>
        <w:t>1.013e0</w:t>
      </w:r>
    </w:p>
    <w:p w14:paraId="35527EF7" w14:textId="77777777" w:rsidR="00B6534B" w:rsidRDefault="00B6534B" w:rsidP="00B6534B">
      <w:r>
        <w:t>336.2953</w:t>
      </w:r>
      <w:r>
        <w:tab/>
        <w:t>2.025e0</w:t>
      </w:r>
    </w:p>
    <w:p w14:paraId="38DD9C61" w14:textId="77777777" w:rsidR="00B6534B" w:rsidRDefault="00B6534B" w:rsidP="00B6534B">
      <w:r>
        <w:t>336.3503</w:t>
      </w:r>
      <w:r>
        <w:tab/>
        <w:t>3.038e0</w:t>
      </w:r>
    </w:p>
    <w:p w14:paraId="28C4F621" w14:textId="77777777" w:rsidR="00B6534B" w:rsidRDefault="00B6534B" w:rsidP="00B6534B">
      <w:r>
        <w:t>336.4077</w:t>
      </w:r>
      <w:r>
        <w:tab/>
        <w:t>2.025e0</w:t>
      </w:r>
    </w:p>
    <w:p w14:paraId="27230F01" w14:textId="77777777" w:rsidR="00B6534B" w:rsidRDefault="00B6534B" w:rsidP="00B6534B">
      <w:r>
        <w:t>336.4510</w:t>
      </w:r>
      <w:r>
        <w:tab/>
        <w:t>2.025e0</w:t>
      </w:r>
    </w:p>
    <w:p w14:paraId="070369FD" w14:textId="77777777" w:rsidR="00B6534B" w:rsidRDefault="00B6534B" w:rsidP="00B6534B">
      <w:r>
        <w:t>336.5031</w:t>
      </w:r>
      <w:r>
        <w:tab/>
        <w:t>1.013e0</w:t>
      </w:r>
    </w:p>
    <w:p w14:paraId="2905D379" w14:textId="77777777" w:rsidR="00B6534B" w:rsidRDefault="00B6534B" w:rsidP="00B6534B">
      <w:r>
        <w:t>336.6020</w:t>
      </w:r>
      <w:r>
        <w:tab/>
        <w:t>3.038e0</w:t>
      </w:r>
    </w:p>
    <w:p w14:paraId="5F8E8426" w14:textId="77777777" w:rsidR="00B6534B" w:rsidRDefault="00B6534B" w:rsidP="00B6534B">
      <w:r>
        <w:t>336.6489</w:t>
      </w:r>
      <w:r>
        <w:tab/>
        <w:t>1.013e0</w:t>
      </w:r>
    </w:p>
    <w:p w14:paraId="797092AC" w14:textId="77777777" w:rsidR="00B6534B" w:rsidRDefault="00B6534B" w:rsidP="00B6534B">
      <w:r>
        <w:t>336.7379</w:t>
      </w:r>
      <w:r>
        <w:tab/>
        <w:t>5.087e0</w:t>
      </w:r>
    </w:p>
    <w:p w14:paraId="6EB7CDC3" w14:textId="77777777" w:rsidR="00B6534B" w:rsidRDefault="00B6534B" w:rsidP="00B6534B">
      <w:r>
        <w:t>336.8220</w:t>
      </w:r>
      <w:r>
        <w:tab/>
        <w:t>4.051e0</w:t>
      </w:r>
    </w:p>
    <w:p w14:paraId="1C5DA6A8" w14:textId="77777777" w:rsidR="00B6534B" w:rsidRDefault="00B6534B" w:rsidP="00B6534B">
      <w:r>
        <w:t>336.8854</w:t>
      </w:r>
      <w:r>
        <w:tab/>
        <w:t>2.025e0</w:t>
      </w:r>
    </w:p>
    <w:p w14:paraId="4FCF3566" w14:textId="77777777" w:rsidR="00B6534B" w:rsidRDefault="00B6534B" w:rsidP="00B6534B">
      <w:r>
        <w:t>337.0269</w:t>
      </w:r>
      <w:r>
        <w:tab/>
        <w:t>4.051e0</w:t>
      </w:r>
    </w:p>
    <w:p w14:paraId="5B407700" w14:textId="77777777" w:rsidR="00B6534B" w:rsidRDefault="00B6534B" w:rsidP="00B6534B">
      <w:r>
        <w:t>337.1804</w:t>
      </w:r>
      <w:r>
        <w:tab/>
        <w:t>5.063e0</w:t>
      </w:r>
    </w:p>
    <w:p w14:paraId="532218E2" w14:textId="77777777" w:rsidR="00B6534B" w:rsidRDefault="00B6534B" w:rsidP="00B6534B">
      <w:r>
        <w:t>337.2218</w:t>
      </w:r>
      <w:r>
        <w:tab/>
        <w:t>2.025e0</w:t>
      </w:r>
    </w:p>
    <w:p w14:paraId="5E2186CB" w14:textId="77777777" w:rsidR="00B6534B" w:rsidRDefault="00B6534B" w:rsidP="00B6534B">
      <w:r>
        <w:t>337.2746</w:t>
      </w:r>
      <w:r>
        <w:tab/>
        <w:t>1.013e0</w:t>
      </w:r>
    </w:p>
    <w:p w14:paraId="473CFAC7" w14:textId="77777777" w:rsidR="00B6534B" w:rsidRDefault="00B6534B" w:rsidP="00B6534B">
      <w:r>
        <w:t>337.3699</w:t>
      </w:r>
      <w:r>
        <w:tab/>
        <w:t>1.013e0</w:t>
      </w:r>
    </w:p>
    <w:p w14:paraId="096D86C1" w14:textId="77777777" w:rsidR="00B6534B" w:rsidRDefault="00B6534B" w:rsidP="00B6534B">
      <w:r>
        <w:t>337.4375</w:t>
      </w:r>
      <w:r>
        <w:tab/>
        <w:t>1.013e0</w:t>
      </w:r>
    </w:p>
    <w:p w14:paraId="49D74127" w14:textId="77777777" w:rsidR="00B6534B" w:rsidRDefault="00B6534B" w:rsidP="00B6534B">
      <w:r>
        <w:t>337.4966</w:t>
      </w:r>
      <w:r>
        <w:tab/>
        <w:t>2.025e0</w:t>
      </w:r>
    </w:p>
    <w:p w14:paraId="61EB40FE" w14:textId="77777777" w:rsidR="00B6534B" w:rsidRDefault="00B6534B" w:rsidP="00B6534B">
      <w:r>
        <w:t>337.6003</w:t>
      </w:r>
      <w:r>
        <w:tab/>
        <w:t>1.013e0</w:t>
      </w:r>
    </w:p>
    <w:p w14:paraId="19294996" w14:textId="77777777" w:rsidR="00B6534B" w:rsidRDefault="00B6534B" w:rsidP="00B6534B">
      <w:r>
        <w:t>337.6630</w:t>
      </w:r>
      <w:r>
        <w:tab/>
        <w:t>1.013e0</w:t>
      </w:r>
    </w:p>
    <w:p w14:paraId="5FF8B5E3" w14:textId="77777777" w:rsidR="00B6534B" w:rsidRDefault="00B6534B" w:rsidP="00B6534B">
      <w:r>
        <w:t>337.7996</w:t>
      </w:r>
      <w:r>
        <w:tab/>
        <w:t>2.025e0</w:t>
      </w:r>
    </w:p>
    <w:p w14:paraId="6366C0B8" w14:textId="77777777" w:rsidR="00B6534B" w:rsidRDefault="00B6534B" w:rsidP="00B6534B">
      <w:r>
        <w:t>337.8537</w:t>
      </w:r>
      <w:r>
        <w:tab/>
        <w:t>1.013e0</w:t>
      </w:r>
    </w:p>
    <w:p w14:paraId="77FC4B53" w14:textId="77777777" w:rsidR="00B6534B" w:rsidRDefault="00B6534B" w:rsidP="00B6534B">
      <w:r>
        <w:t>337.9590</w:t>
      </w:r>
      <w:r>
        <w:tab/>
        <w:t>3.036e0</w:t>
      </w:r>
    </w:p>
    <w:p w14:paraId="24E2B25B" w14:textId="77777777" w:rsidR="00B6534B" w:rsidRDefault="00B6534B" w:rsidP="00B6534B">
      <w:r>
        <w:t>338.0050</w:t>
      </w:r>
      <w:r>
        <w:tab/>
        <w:t>3.037e0</w:t>
      </w:r>
    </w:p>
    <w:p w14:paraId="27E102A2" w14:textId="77777777" w:rsidR="00B6534B" w:rsidRDefault="00B6534B" w:rsidP="00B6534B">
      <w:r>
        <w:t>338.0582</w:t>
      </w:r>
      <w:r>
        <w:tab/>
        <w:t>1.013e0</w:t>
      </w:r>
    </w:p>
    <w:p w14:paraId="7E2ED5D1" w14:textId="77777777" w:rsidR="00B6534B" w:rsidRDefault="00B6534B" w:rsidP="00B6534B">
      <w:r>
        <w:t>338.1105</w:t>
      </w:r>
      <w:r>
        <w:tab/>
        <w:t>2.025e0</w:t>
      </w:r>
    </w:p>
    <w:p w14:paraId="65CDB260" w14:textId="77777777" w:rsidR="00B6534B" w:rsidRDefault="00B6534B" w:rsidP="00B6534B">
      <w:r>
        <w:t>338.1615</w:t>
      </w:r>
      <w:r>
        <w:tab/>
        <w:t>2.025e0</w:t>
      </w:r>
    </w:p>
    <w:p w14:paraId="1F410C08" w14:textId="77777777" w:rsidR="00B6534B" w:rsidRDefault="00B6534B" w:rsidP="00B6534B">
      <w:r>
        <w:t>338.2151</w:t>
      </w:r>
      <w:r>
        <w:tab/>
        <w:t>1.013e0</w:t>
      </w:r>
    </w:p>
    <w:p w14:paraId="1D774BC0" w14:textId="77777777" w:rsidR="00B6534B" w:rsidRDefault="00B6534B" w:rsidP="00B6534B">
      <w:r>
        <w:t>338.2590</w:t>
      </w:r>
      <w:r>
        <w:tab/>
        <w:t>1.013e0</w:t>
      </w:r>
    </w:p>
    <w:p w14:paraId="04A1CB1D" w14:textId="77777777" w:rsidR="00B6534B" w:rsidRDefault="00B6534B" w:rsidP="00B6534B">
      <w:r>
        <w:t>338.3218</w:t>
      </w:r>
      <w:r>
        <w:tab/>
        <w:t>1.013e0</w:t>
      </w:r>
    </w:p>
    <w:p w14:paraId="4DF9BA27" w14:textId="77777777" w:rsidR="00B6534B" w:rsidRDefault="00B6534B" w:rsidP="00B6534B">
      <w:r>
        <w:t>338.3716</w:t>
      </w:r>
      <w:r>
        <w:tab/>
        <w:t>3.038e0</w:t>
      </w:r>
    </w:p>
    <w:p w14:paraId="006740DD" w14:textId="77777777" w:rsidR="00B6534B" w:rsidRDefault="00B6534B" w:rsidP="00B6534B">
      <w:r>
        <w:t>338.4736</w:t>
      </w:r>
      <w:r>
        <w:tab/>
        <w:t>3.038e0</w:t>
      </w:r>
    </w:p>
    <w:p w14:paraId="143017D5" w14:textId="77777777" w:rsidR="00B6534B" w:rsidRDefault="00B6534B" w:rsidP="00B6534B">
      <w:r>
        <w:t>338.5276</w:t>
      </w:r>
      <w:r>
        <w:tab/>
        <w:t>2.025e0</w:t>
      </w:r>
    </w:p>
    <w:p w14:paraId="140F0D0A" w14:textId="77777777" w:rsidR="00B6534B" w:rsidRDefault="00B6534B" w:rsidP="00B6534B">
      <w:r>
        <w:t>338.5933</w:t>
      </w:r>
      <w:r>
        <w:tab/>
        <w:t>2.025e0</w:t>
      </w:r>
    </w:p>
    <w:p w14:paraId="2074057E" w14:textId="77777777" w:rsidR="00B6534B" w:rsidRDefault="00B6534B" w:rsidP="00B6534B">
      <w:r>
        <w:t>338.6933</w:t>
      </w:r>
      <w:r>
        <w:tab/>
        <w:t>2.025e0</w:t>
      </w:r>
    </w:p>
    <w:p w14:paraId="1E037C09" w14:textId="77777777" w:rsidR="00B6534B" w:rsidRDefault="00B6534B" w:rsidP="00B6534B">
      <w:r>
        <w:t>338.7868</w:t>
      </w:r>
      <w:r>
        <w:tab/>
        <w:t>1.013e0</w:t>
      </w:r>
    </w:p>
    <w:p w14:paraId="06BA3958" w14:textId="77777777" w:rsidR="00B6534B" w:rsidRDefault="00B6534B" w:rsidP="00B6534B">
      <w:r>
        <w:t>338.8179</w:t>
      </w:r>
      <w:r>
        <w:tab/>
        <w:t>1.013e0</w:t>
      </w:r>
    </w:p>
    <w:p w14:paraId="313690CE" w14:textId="77777777" w:rsidR="00B6534B" w:rsidRDefault="00B6534B" w:rsidP="00B6534B">
      <w:r>
        <w:t>338.8748</w:t>
      </w:r>
      <w:r>
        <w:tab/>
        <w:t>1.013e0</w:t>
      </w:r>
    </w:p>
    <w:p w14:paraId="155DEC48" w14:textId="77777777" w:rsidR="00B6534B" w:rsidRDefault="00B6534B" w:rsidP="00B6534B">
      <w:r>
        <w:t>338.9288</w:t>
      </w:r>
      <w:r>
        <w:tab/>
        <w:t>2.025e0</w:t>
      </w:r>
    </w:p>
    <w:p w14:paraId="4F3E3789" w14:textId="77777777" w:rsidR="00B6534B" w:rsidRDefault="00B6534B" w:rsidP="00B6534B">
      <w:r>
        <w:t>338.9680</w:t>
      </w:r>
      <w:r>
        <w:tab/>
        <w:t>3.238e0</w:t>
      </w:r>
    </w:p>
    <w:p w14:paraId="20E55126" w14:textId="77777777" w:rsidR="00B6534B" w:rsidRDefault="00B6534B" w:rsidP="00B6534B">
      <w:r>
        <w:t>339.0176</w:t>
      </w:r>
      <w:r>
        <w:tab/>
        <w:t>1.013e0</w:t>
      </w:r>
    </w:p>
    <w:p w14:paraId="1866D222" w14:textId="77777777" w:rsidR="00B6534B" w:rsidRDefault="00B6534B" w:rsidP="00B6534B">
      <w:r>
        <w:t>339.0937</w:t>
      </w:r>
      <w:r>
        <w:tab/>
        <w:t>3.038e0</w:t>
      </w:r>
    </w:p>
    <w:p w14:paraId="3B982616" w14:textId="77777777" w:rsidR="00B6534B" w:rsidRDefault="00B6534B" w:rsidP="00B6534B">
      <w:r>
        <w:t>339.1657</w:t>
      </w:r>
      <w:r>
        <w:tab/>
        <w:t>4.051e0</w:t>
      </w:r>
    </w:p>
    <w:p w14:paraId="56F9FB9F" w14:textId="77777777" w:rsidR="00B6534B" w:rsidRDefault="00B6534B" w:rsidP="00B6534B">
      <w:r>
        <w:t>339.2277</w:t>
      </w:r>
      <w:r>
        <w:tab/>
        <w:t>2.025e0</w:t>
      </w:r>
    </w:p>
    <w:p w14:paraId="4F36F69A" w14:textId="77777777" w:rsidR="00B6534B" w:rsidRDefault="00B6534B" w:rsidP="00B6534B">
      <w:r>
        <w:t>339.3783</w:t>
      </w:r>
      <w:r>
        <w:tab/>
        <w:t>2.025e0</w:t>
      </w:r>
    </w:p>
    <w:p w14:paraId="0A9F44BF" w14:textId="77777777" w:rsidR="00B6534B" w:rsidRDefault="00B6534B" w:rsidP="00B6534B">
      <w:r>
        <w:t>339.4286</w:t>
      </w:r>
      <w:r>
        <w:tab/>
        <w:t>1.013e0</w:t>
      </w:r>
    </w:p>
    <w:p w14:paraId="1B1CFBDA" w14:textId="77777777" w:rsidR="00B6534B" w:rsidRDefault="00B6534B" w:rsidP="00B6534B">
      <w:r>
        <w:t>339.4783</w:t>
      </w:r>
      <w:r>
        <w:tab/>
        <w:t>2.025e0</w:t>
      </w:r>
    </w:p>
    <w:p w14:paraId="41F690F8" w14:textId="77777777" w:rsidR="00B6534B" w:rsidRDefault="00B6534B" w:rsidP="00B6534B">
      <w:r>
        <w:t>339.5119</w:t>
      </w:r>
      <w:r>
        <w:tab/>
        <w:t>2.025e0</w:t>
      </w:r>
    </w:p>
    <w:p w14:paraId="2B244B78" w14:textId="77777777" w:rsidR="00B6534B" w:rsidRDefault="00B6534B" w:rsidP="00B6534B">
      <w:r>
        <w:t>339.5834</w:t>
      </w:r>
      <w:r>
        <w:tab/>
        <w:t>2.025e0</w:t>
      </w:r>
    </w:p>
    <w:p w14:paraId="2A6FF81D" w14:textId="77777777" w:rsidR="00B6534B" w:rsidRDefault="00B6534B" w:rsidP="00B6534B">
      <w:r>
        <w:t>339.7058</w:t>
      </w:r>
      <w:r>
        <w:tab/>
        <w:t>1.013e0</w:t>
      </w:r>
    </w:p>
    <w:p w14:paraId="248E28E2" w14:textId="77777777" w:rsidR="00B6534B" w:rsidRDefault="00B6534B" w:rsidP="00B6534B">
      <w:r>
        <w:t>339.7466</w:t>
      </w:r>
      <w:r>
        <w:tab/>
        <w:t>3.300e0</w:t>
      </w:r>
    </w:p>
    <w:p w14:paraId="7CC3305A" w14:textId="77777777" w:rsidR="00B6534B" w:rsidRDefault="00B6534B" w:rsidP="00B6534B">
      <w:r>
        <w:t>339.8065</w:t>
      </w:r>
      <w:r>
        <w:tab/>
        <w:t>1.013e0</w:t>
      </w:r>
    </w:p>
    <w:p w14:paraId="6722ED1F" w14:textId="77777777" w:rsidR="00B6534B" w:rsidRDefault="00B6534B" w:rsidP="00B6534B">
      <w:r>
        <w:t>339.9617</w:t>
      </w:r>
      <w:r>
        <w:tab/>
        <w:t>3.036e0</w:t>
      </w:r>
    </w:p>
    <w:p w14:paraId="41EFA4FD" w14:textId="77777777" w:rsidR="00B6534B" w:rsidRDefault="00B6534B" w:rsidP="00B6534B">
      <w:r>
        <w:t>340.0747</w:t>
      </w:r>
      <w:r>
        <w:tab/>
        <w:t>2.025e0</w:t>
      </w:r>
    </w:p>
    <w:p w14:paraId="219958E0" w14:textId="77777777" w:rsidR="00B6534B" w:rsidRDefault="00B6534B" w:rsidP="00B6534B">
      <w:r>
        <w:t>340.1145</w:t>
      </w:r>
      <w:r>
        <w:tab/>
        <w:t>1.013e0</w:t>
      </w:r>
    </w:p>
    <w:p w14:paraId="12F3507C" w14:textId="77777777" w:rsidR="00B6534B" w:rsidRDefault="00B6534B" w:rsidP="00B6534B">
      <w:r>
        <w:t>340.1737</w:t>
      </w:r>
      <w:r>
        <w:tab/>
        <w:t>5.063e0</w:t>
      </w:r>
    </w:p>
    <w:p w14:paraId="1B6366FD" w14:textId="77777777" w:rsidR="00B6534B" w:rsidRDefault="00B6534B" w:rsidP="00B6534B">
      <w:r>
        <w:t>340.3146</w:t>
      </w:r>
      <w:r>
        <w:tab/>
        <w:t>2.025e0</w:t>
      </w:r>
    </w:p>
    <w:p w14:paraId="4F72A564" w14:textId="77777777" w:rsidR="00B6534B" w:rsidRDefault="00B6534B" w:rsidP="00B6534B">
      <w:r>
        <w:t>340.3935</w:t>
      </w:r>
      <w:r>
        <w:tab/>
        <w:t>1.013e0</w:t>
      </w:r>
    </w:p>
    <w:p w14:paraId="7C3FD0FB" w14:textId="77777777" w:rsidR="00B6534B" w:rsidRDefault="00B6534B" w:rsidP="00B6534B">
      <w:r>
        <w:t>340.4996</w:t>
      </w:r>
      <w:r>
        <w:tab/>
        <w:t>3.038e0</w:t>
      </w:r>
    </w:p>
    <w:p w14:paraId="37411D5A" w14:textId="77777777" w:rsidR="00B6534B" w:rsidRDefault="00B6534B" w:rsidP="00B6534B">
      <w:r>
        <w:t>340.5587</w:t>
      </w:r>
      <w:r>
        <w:tab/>
        <w:t>1.013e0</w:t>
      </w:r>
    </w:p>
    <w:p w14:paraId="580FDC63" w14:textId="77777777" w:rsidR="00B6534B" w:rsidRDefault="00B6534B" w:rsidP="00B6534B">
      <w:r>
        <w:t>340.6255</w:t>
      </w:r>
      <w:r>
        <w:tab/>
        <w:t>2.025e0</w:t>
      </w:r>
    </w:p>
    <w:p w14:paraId="7386A1DF" w14:textId="77777777" w:rsidR="00B6534B" w:rsidRDefault="00B6534B" w:rsidP="00B6534B">
      <w:r>
        <w:t>340.7119</w:t>
      </w:r>
      <w:r>
        <w:tab/>
        <w:t>2.025e0</w:t>
      </w:r>
    </w:p>
    <w:p w14:paraId="0EFCD509" w14:textId="77777777" w:rsidR="00B6534B" w:rsidRDefault="00B6534B" w:rsidP="00B6534B">
      <w:r>
        <w:t>340.7543</w:t>
      </w:r>
      <w:r>
        <w:tab/>
        <w:t>1.193e0</w:t>
      </w:r>
    </w:p>
    <w:p w14:paraId="148578D6" w14:textId="77777777" w:rsidR="00B6534B" w:rsidRDefault="00B6534B" w:rsidP="00B6534B">
      <w:r>
        <w:t>340.8547</w:t>
      </w:r>
      <w:r>
        <w:tab/>
        <w:t>1.013e0</w:t>
      </w:r>
    </w:p>
    <w:p w14:paraId="5F7976EB" w14:textId="77777777" w:rsidR="00B6534B" w:rsidRDefault="00B6534B" w:rsidP="00B6534B">
      <w:r>
        <w:t>340.9179</w:t>
      </w:r>
      <w:r>
        <w:tab/>
        <w:t>1.013e0</w:t>
      </w:r>
    </w:p>
    <w:p w14:paraId="51D3F2A8" w14:textId="77777777" w:rsidR="00B6534B" w:rsidRDefault="00B6534B" w:rsidP="00B6534B">
      <w:r>
        <w:t>340.9622</w:t>
      </w:r>
      <w:r>
        <w:tab/>
        <w:t>1.013e0</w:t>
      </w:r>
    </w:p>
    <w:p w14:paraId="4B10F657" w14:textId="77777777" w:rsidR="00B6534B" w:rsidRDefault="00B6534B" w:rsidP="00B6534B">
      <w:r>
        <w:t>341.0477</w:t>
      </w:r>
      <w:r>
        <w:tab/>
        <w:t>2.025e0</w:t>
      </w:r>
    </w:p>
    <w:p w14:paraId="64C7433E" w14:textId="77777777" w:rsidR="00B6534B" w:rsidRDefault="00B6534B" w:rsidP="00B6534B">
      <w:r>
        <w:t>341.1753</w:t>
      </w:r>
      <w:r>
        <w:tab/>
        <w:t>4.051e0</w:t>
      </w:r>
    </w:p>
    <w:p w14:paraId="4B6B80FB" w14:textId="77777777" w:rsidR="00B6534B" w:rsidRDefault="00B6534B" w:rsidP="00B6534B">
      <w:r>
        <w:t>341.2405</w:t>
      </w:r>
      <w:r>
        <w:tab/>
        <w:t>1.013e0</w:t>
      </w:r>
    </w:p>
    <w:p w14:paraId="764006C1" w14:textId="77777777" w:rsidR="00B6534B" w:rsidRDefault="00B6534B" w:rsidP="00B6534B">
      <w:r>
        <w:t>341.4084</w:t>
      </w:r>
      <w:r>
        <w:tab/>
        <w:t>1.013e0</w:t>
      </w:r>
    </w:p>
    <w:p w14:paraId="115017B2" w14:textId="77777777" w:rsidR="00B6534B" w:rsidRDefault="00B6534B" w:rsidP="00B6534B">
      <w:r>
        <w:t>341.6085</w:t>
      </w:r>
      <w:r>
        <w:tab/>
        <w:t>1.013e0</w:t>
      </w:r>
    </w:p>
    <w:p w14:paraId="48A9CBA0" w14:textId="77777777" w:rsidR="00B6534B" w:rsidRDefault="00B6534B" w:rsidP="00B6534B">
      <w:r>
        <w:t>341.6635</w:t>
      </w:r>
      <w:r>
        <w:tab/>
        <w:t>3.038e0</w:t>
      </w:r>
    </w:p>
    <w:p w14:paraId="34F5894D" w14:textId="77777777" w:rsidR="00B6534B" w:rsidRDefault="00B6534B" w:rsidP="00B6534B">
      <w:r>
        <w:t>341.7371</w:t>
      </w:r>
      <w:r>
        <w:tab/>
        <w:t>1.013e0</w:t>
      </w:r>
    </w:p>
    <w:p w14:paraId="4AA11016" w14:textId="77777777" w:rsidR="00B6534B" w:rsidRDefault="00B6534B" w:rsidP="00B6534B">
      <w:r>
        <w:t>341.7977</w:t>
      </w:r>
      <w:r>
        <w:tab/>
        <w:t>1.013e0</w:t>
      </w:r>
    </w:p>
    <w:p w14:paraId="1FF2EFEA" w14:textId="77777777" w:rsidR="00B6534B" w:rsidRDefault="00B6534B" w:rsidP="00B6534B">
      <w:r>
        <w:t>341.8295</w:t>
      </w:r>
      <w:r>
        <w:tab/>
        <w:t>1.013e0</w:t>
      </w:r>
    </w:p>
    <w:p w14:paraId="45EAA844" w14:textId="77777777" w:rsidR="00B6534B" w:rsidRDefault="00B6534B" w:rsidP="00B6534B">
      <w:r>
        <w:t>341.8993</w:t>
      </w:r>
      <w:r>
        <w:tab/>
        <w:t>2.025e0</w:t>
      </w:r>
    </w:p>
    <w:p w14:paraId="564624C0" w14:textId="77777777" w:rsidR="00B6534B" w:rsidRDefault="00B6534B" w:rsidP="00B6534B">
      <w:r>
        <w:t>342.0168</w:t>
      </w:r>
      <w:r>
        <w:tab/>
        <w:t>4.051e0</w:t>
      </w:r>
    </w:p>
    <w:p w14:paraId="5BFCB0BE" w14:textId="77777777" w:rsidR="00B6534B" w:rsidRDefault="00B6534B" w:rsidP="00B6534B">
      <w:r>
        <w:t>342.1075</w:t>
      </w:r>
      <w:r>
        <w:tab/>
        <w:t>1.722e1</w:t>
      </w:r>
    </w:p>
    <w:p w14:paraId="08153E72" w14:textId="77777777" w:rsidR="00B6534B" w:rsidRDefault="00B6534B" w:rsidP="00B6534B">
      <w:r>
        <w:t>342.1750</w:t>
      </w:r>
      <w:r>
        <w:tab/>
        <w:t>3.038e0</w:t>
      </w:r>
    </w:p>
    <w:p w14:paraId="32095197" w14:textId="77777777" w:rsidR="00B6534B" w:rsidRDefault="00B6534B" w:rsidP="00B6534B">
      <w:r>
        <w:t>342.2672</w:t>
      </w:r>
      <w:r>
        <w:tab/>
        <w:t>1.013e0</w:t>
      </w:r>
    </w:p>
    <w:p w14:paraId="2A8BCDD9" w14:textId="77777777" w:rsidR="00B6534B" w:rsidRDefault="00B6534B" w:rsidP="00B6534B">
      <w:r>
        <w:t>342.2989</w:t>
      </w:r>
      <w:r>
        <w:tab/>
        <w:t>1.013e0</w:t>
      </w:r>
    </w:p>
    <w:p w14:paraId="5064B5F4" w14:textId="77777777" w:rsidR="00B6534B" w:rsidRDefault="00B6534B" w:rsidP="00B6534B">
      <w:r>
        <w:t>342.4310</w:t>
      </w:r>
      <w:r>
        <w:tab/>
        <w:t>1.013e0</w:t>
      </w:r>
    </w:p>
    <w:p w14:paraId="42A52D5A" w14:textId="77777777" w:rsidR="00B6534B" w:rsidRDefault="00B6534B" w:rsidP="00B6534B">
      <w:r>
        <w:t>342.4650</w:t>
      </w:r>
      <w:r>
        <w:tab/>
        <w:t>2.025e0</w:t>
      </w:r>
    </w:p>
    <w:p w14:paraId="55C9BC1F" w14:textId="77777777" w:rsidR="00B6534B" w:rsidRDefault="00B6534B" w:rsidP="00B6534B">
      <w:r>
        <w:t>342.5574</w:t>
      </w:r>
      <w:r>
        <w:tab/>
        <w:t>2.025e0</w:t>
      </w:r>
    </w:p>
    <w:p w14:paraId="3742D6B7" w14:textId="77777777" w:rsidR="00B6534B" w:rsidRDefault="00B6534B" w:rsidP="00B6534B">
      <w:r>
        <w:t>342.6555</w:t>
      </w:r>
      <w:r>
        <w:tab/>
        <w:t>3.038e0</w:t>
      </w:r>
    </w:p>
    <w:p w14:paraId="1A340213" w14:textId="77777777" w:rsidR="00B6534B" w:rsidRDefault="00B6534B" w:rsidP="00B6534B">
      <w:r>
        <w:t>342.7277</w:t>
      </w:r>
      <w:r>
        <w:tab/>
        <w:t>2.025e0</w:t>
      </w:r>
    </w:p>
    <w:p w14:paraId="58405357" w14:textId="77777777" w:rsidR="00B6534B" w:rsidRDefault="00B6534B" w:rsidP="00B6534B">
      <w:r>
        <w:t>342.7839</w:t>
      </w:r>
      <w:r>
        <w:tab/>
        <w:t>3.038e0</w:t>
      </w:r>
    </w:p>
    <w:p w14:paraId="36CA128A" w14:textId="77777777" w:rsidR="00B6534B" w:rsidRDefault="00B6534B" w:rsidP="00B6534B">
      <w:r>
        <w:t>342.8240</w:t>
      </w:r>
      <w:r>
        <w:tab/>
        <w:t>2.025e0</w:t>
      </w:r>
    </w:p>
    <w:p w14:paraId="0135FB1F" w14:textId="77777777" w:rsidR="00B6534B" w:rsidRDefault="00B6534B" w:rsidP="00B6534B">
      <w:r>
        <w:t>342.8516</w:t>
      </w:r>
      <w:r>
        <w:tab/>
        <w:t>1.013e0</w:t>
      </w:r>
    </w:p>
    <w:p w14:paraId="0EEF9694" w14:textId="77777777" w:rsidR="00B6534B" w:rsidRDefault="00B6534B" w:rsidP="00B6534B">
      <w:r>
        <w:t>342.9213</w:t>
      </w:r>
      <w:r>
        <w:tab/>
        <w:t>2.025e0</w:t>
      </w:r>
    </w:p>
    <w:p w14:paraId="187055BB" w14:textId="77777777" w:rsidR="00B6534B" w:rsidRDefault="00B6534B" w:rsidP="00B6534B">
      <w:r>
        <w:t>342.9842</w:t>
      </w:r>
      <w:r>
        <w:tab/>
        <w:t>3.038e0</w:t>
      </w:r>
    </w:p>
    <w:p w14:paraId="28959B1F" w14:textId="77777777" w:rsidR="00B6534B" w:rsidRDefault="00B6534B" w:rsidP="00B6534B">
      <w:r>
        <w:t>343.1116</w:t>
      </w:r>
      <w:r>
        <w:tab/>
        <w:t>3.038e0</w:t>
      </w:r>
    </w:p>
    <w:p w14:paraId="0E6CCE97" w14:textId="77777777" w:rsidR="00B6534B" w:rsidRDefault="00B6534B" w:rsidP="00B6534B">
      <w:r>
        <w:t>343.2266</w:t>
      </w:r>
      <w:r>
        <w:tab/>
        <w:t>1.013e0</w:t>
      </w:r>
    </w:p>
    <w:p w14:paraId="7F3E3C46" w14:textId="77777777" w:rsidR="00B6534B" w:rsidRDefault="00B6534B" w:rsidP="00B6534B">
      <w:r>
        <w:t>343.2965</w:t>
      </w:r>
      <w:r>
        <w:tab/>
        <w:t>1.013e0</w:t>
      </w:r>
    </w:p>
    <w:p w14:paraId="119B4195" w14:textId="77777777" w:rsidR="00B6534B" w:rsidRDefault="00B6534B" w:rsidP="00B6534B">
      <w:r>
        <w:t>343.3793</w:t>
      </w:r>
      <w:r>
        <w:tab/>
        <w:t>1.013e0</w:t>
      </w:r>
    </w:p>
    <w:p w14:paraId="0C2F9B78" w14:textId="77777777" w:rsidR="00B6534B" w:rsidRDefault="00B6534B" w:rsidP="00B6534B">
      <w:r>
        <w:t>343.4818</w:t>
      </w:r>
      <w:r>
        <w:tab/>
        <w:t>1.013e0</w:t>
      </w:r>
    </w:p>
    <w:p w14:paraId="196BEFC3" w14:textId="77777777" w:rsidR="00B6534B" w:rsidRDefault="00B6534B" w:rsidP="00B6534B">
      <w:r>
        <w:t>343.5424</w:t>
      </w:r>
      <w:r>
        <w:tab/>
        <w:t>1.013e0</w:t>
      </w:r>
    </w:p>
    <w:p w14:paraId="5CD9C2E9" w14:textId="77777777" w:rsidR="00B6534B" w:rsidRDefault="00B6534B" w:rsidP="00B6534B">
      <w:r>
        <w:t>343.5703</w:t>
      </w:r>
      <w:r>
        <w:tab/>
        <w:t>1.013e0</w:t>
      </w:r>
    </w:p>
    <w:p w14:paraId="291751E4" w14:textId="77777777" w:rsidR="00B6534B" w:rsidRDefault="00B6534B" w:rsidP="00B6534B">
      <w:r>
        <w:t>343.6105</w:t>
      </w:r>
      <w:r>
        <w:tab/>
        <w:t>1.013e0</w:t>
      </w:r>
    </w:p>
    <w:p w14:paraId="7EAD6B38" w14:textId="77777777" w:rsidR="00B6534B" w:rsidRDefault="00B6534B" w:rsidP="00B6534B">
      <w:r>
        <w:t>343.6467</w:t>
      </w:r>
      <w:r>
        <w:tab/>
        <w:t>1.013e0</w:t>
      </w:r>
    </w:p>
    <w:p w14:paraId="5DF749EA" w14:textId="77777777" w:rsidR="00B6534B" w:rsidRDefault="00B6534B" w:rsidP="00B6534B">
      <w:r>
        <w:t>343.6927</w:t>
      </w:r>
      <w:r>
        <w:tab/>
        <w:t>2.025e0</w:t>
      </w:r>
    </w:p>
    <w:p w14:paraId="72DB7889" w14:textId="77777777" w:rsidR="00B6534B" w:rsidRDefault="00B6534B" w:rsidP="00B6534B">
      <w:r>
        <w:t>343.8154</w:t>
      </w:r>
      <w:r>
        <w:tab/>
        <w:t>2.025e0</w:t>
      </w:r>
    </w:p>
    <w:p w14:paraId="68AC1A80" w14:textId="77777777" w:rsidR="00B6534B" w:rsidRDefault="00B6534B" w:rsidP="00B6534B">
      <w:r>
        <w:t>344.0290</w:t>
      </w:r>
      <w:r>
        <w:tab/>
        <w:t>3.038e0</w:t>
      </w:r>
    </w:p>
    <w:p w14:paraId="2D818EB9" w14:textId="77777777" w:rsidR="00B6534B" w:rsidRDefault="00B6534B" w:rsidP="00B6534B">
      <w:r>
        <w:t>344.0684</w:t>
      </w:r>
      <w:r>
        <w:tab/>
        <w:t>3.038e0</w:t>
      </w:r>
    </w:p>
    <w:p w14:paraId="5E4D0A19" w14:textId="77777777" w:rsidR="00B6534B" w:rsidRDefault="00B6534B" w:rsidP="00B6534B">
      <w:r>
        <w:t>344.1820</w:t>
      </w:r>
      <w:r>
        <w:tab/>
        <w:t>1.607e0</w:t>
      </w:r>
    </w:p>
    <w:p w14:paraId="4C895871" w14:textId="77777777" w:rsidR="00B6534B" w:rsidRDefault="00B6534B" w:rsidP="00B6534B">
      <w:r>
        <w:t>344.2865</w:t>
      </w:r>
      <w:r>
        <w:tab/>
        <w:t>2.025e0</w:t>
      </w:r>
    </w:p>
    <w:p w14:paraId="4C12CE74" w14:textId="77777777" w:rsidR="00B6534B" w:rsidRDefault="00B6534B" w:rsidP="00B6534B">
      <w:r>
        <w:t>344.3214</w:t>
      </w:r>
      <w:r>
        <w:tab/>
        <w:t>4.051e0</w:t>
      </w:r>
    </w:p>
    <w:p w14:paraId="08870518" w14:textId="77777777" w:rsidR="00B6534B" w:rsidRDefault="00B6534B" w:rsidP="00B6534B">
      <w:r>
        <w:t>344.3967</w:t>
      </w:r>
      <w:r>
        <w:tab/>
        <w:t>2.025e0</w:t>
      </w:r>
    </w:p>
    <w:p w14:paraId="3EDB321A" w14:textId="77777777" w:rsidR="00B6534B" w:rsidRDefault="00B6534B" w:rsidP="00B6534B">
      <w:r>
        <w:t>344.5662</w:t>
      </w:r>
      <w:r>
        <w:tab/>
        <w:t>1.013e0</w:t>
      </w:r>
    </w:p>
    <w:p w14:paraId="7A1DD4C0" w14:textId="77777777" w:rsidR="00B6534B" w:rsidRDefault="00B6534B" w:rsidP="00B6534B">
      <w:r>
        <w:t>344.6174</w:t>
      </w:r>
      <w:r>
        <w:tab/>
        <w:t>3.038e0</w:t>
      </w:r>
    </w:p>
    <w:p w14:paraId="6577CAA0" w14:textId="77777777" w:rsidR="00B6534B" w:rsidRDefault="00B6534B" w:rsidP="00B6534B">
      <w:r>
        <w:t>344.8842</w:t>
      </w:r>
      <w:r>
        <w:tab/>
        <w:t>1.013e0</w:t>
      </w:r>
    </w:p>
    <w:p w14:paraId="3FA54626" w14:textId="77777777" w:rsidR="00B6534B" w:rsidRDefault="00B6534B" w:rsidP="00B6534B">
      <w:r>
        <w:t>344.9688</w:t>
      </w:r>
      <w:r>
        <w:tab/>
        <w:t>4.051e0</w:t>
      </w:r>
    </w:p>
    <w:p w14:paraId="4280FA78" w14:textId="77777777" w:rsidR="00B6534B" w:rsidRDefault="00B6534B" w:rsidP="00B6534B">
      <w:r>
        <w:t>345.0475</w:t>
      </w:r>
      <w:r>
        <w:tab/>
        <w:t>3.038e0</w:t>
      </w:r>
    </w:p>
    <w:p w14:paraId="69159F30" w14:textId="77777777" w:rsidR="00B6534B" w:rsidRDefault="00B6534B" w:rsidP="00B6534B">
      <w:r>
        <w:t>345.1499</w:t>
      </w:r>
      <w:r>
        <w:tab/>
        <w:t>8.101e0</w:t>
      </w:r>
    </w:p>
    <w:p w14:paraId="7D88ED38" w14:textId="77777777" w:rsidR="00B6534B" w:rsidRDefault="00B6534B" w:rsidP="00B6534B">
      <w:r>
        <w:t>345.2422</w:t>
      </w:r>
      <w:r>
        <w:tab/>
        <w:t>1.013e0</w:t>
      </w:r>
    </w:p>
    <w:p w14:paraId="0901760F" w14:textId="77777777" w:rsidR="00B6534B" w:rsidRDefault="00B6534B" w:rsidP="00B6534B">
      <w:r>
        <w:t>345.2776</w:t>
      </w:r>
      <w:r>
        <w:tab/>
        <w:t>1.013e0</w:t>
      </w:r>
    </w:p>
    <w:p w14:paraId="181AC28B" w14:textId="77777777" w:rsidR="00B6534B" w:rsidRDefault="00B6534B" w:rsidP="00B6534B">
      <w:r>
        <w:t>345.3218</w:t>
      </w:r>
      <w:r>
        <w:tab/>
        <w:t>1.013e0</w:t>
      </w:r>
    </w:p>
    <w:p w14:paraId="55A5FE99" w14:textId="77777777" w:rsidR="00B6534B" w:rsidRDefault="00B6534B" w:rsidP="00B6534B">
      <w:r>
        <w:t>345.3558</w:t>
      </w:r>
      <w:r>
        <w:tab/>
        <w:t>2.025e0</w:t>
      </w:r>
    </w:p>
    <w:p w14:paraId="5C2524F2" w14:textId="77777777" w:rsidR="00B6534B" w:rsidRDefault="00B6534B" w:rsidP="00B6534B">
      <w:r>
        <w:t>345.4661</w:t>
      </w:r>
      <w:r>
        <w:tab/>
        <w:t>1.013e0</w:t>
      </w:r>
    </w:p>
    <w:p w14:paraId="1807514D" w14:textId="77777777" w:rsidR="00B6534B" w:rsidRDefault="00B6534B" w:rsidP="00B6534B">
      <w:r>
        <w:t>345.5749</w:t>
      </w:r>
      <w:r>
        <w:tab/>
        <w:t>1.013e0</w:t>
      </w:r>
    </w:p>
    <w:p w14:paraId="6BC6B456" w14:textId="77777777" w:rsidR="00B6534B" w:rsidRDefault="00B6534B" w:rsidP="00B6534B">
      <w:r>
        <w:t>345.6334</w:t>
      </w:r>
      <w:r>
        <w:tab/>
        <w:t>2.025e0</w:t>
      </w:r>
    </w:p>
    <w:p w14:paraId="41013E61" w14:textId="77777777" w:rsidR="00B6534B" w:rsidRDefault="00B6534B" w:rsidP="00B6534B">
      <w:r>
        <w:t>345.6638</w:t>
      </w:r>
      <w:r>
        <w:tab/>
        <w:t>1.013e0</w:t>
      </w:r>
    </w:p>
    <w:p w14:paraId="67C2E1E2" w14:textId="77777777" w:rsidR="00B6534B" w:rsidRDefault="00B6534B" w:rsidP="00B6534B">
      <w:r>
        <w:t>345.8567</w:t>
      </w:r>
      <w:r>
        <w:tab/>
        <w:t>1.013e0</w:t>
      </w:r>
    </w:p>
    <w:p w14:paraId="3A60825A" w14:textId="77777777" w:rsidR="00B6534B" w:rsidRDefault="00B6534B" w:rsidP="00B6534B">
      <w:r>
        <w:t>345.9283</w:t>
      </w:r>
      <w:r>
        <w:tab/>
        <w:t>3.038e0</w:t>
      </w:r>
    </w:p>
    <w:p w14:paraId="23759C13" w14:textId="77777777" w:rsidR="00B6534B" w:rsidRDefault="00B6534B" w:rsidP="00B6534B">
      <w:r>
        <w:t>345.9857</w:t>
      </w:r>
      <w:r>
        <w:tab/>
        <w:t>4.051e0</w:t>
      </w:r>
    </w:p>
    <w:p w14:paraId="71F15586" w14:textId="77777777" w:rsidR="00B6534B" w:rsidRDefault="00B6534B" w:rsidP="00B6534B">
      <w:r>
        <w:t>346.0681</w:t>
      </w:r>
      <w:r>
        <w:tab/>
        <w:t>1.013e0</w:t>
      </w:r>
    </w:p>
    <w:p w14:paraId="526AE09A" w14:textId="77777777" w:rsidR="00B6534B" w:rsidRDefault="00B6534B" w:rsidP="00B6534B">
      <w:r>
        <w:t>346.1066</w:t>
      </w:r>
      <w:r>
        <w:tab/>
        <w:t>1.013e0</w:t>
      </w:r>
    </w:p>
    <w:p w14:paraId="69375593" w14:textId="77777777" w:rsidR="00B6534B" w:rsidRDefault="00B6534B" w:rsidP="00B6534B">
      <w:r>
        <w:t>346.1492</w:t>
      </w:r>
      <w:r>
        <w:tab/>
        <w:t>2.013e0</w:t>
      </w:r>
    </w:p>
    <w:p w14:paraId="0ADADC3F" w14:textId="77777777" w:rsidR="00B6534B" w:rsidRDefault="00B6534B" w:rsidP="00B6534B">
      <w:r>
        <w:t>346.2675</w:t>
      </w:r>
      <w:r>
        <w:tab/>
        <w:t>3.038e0</w:t>
      </w:r>
    </w:p>
    <w:p w14:paraId="09400953" w14:textId="77777777" w:rsidR="00B6534B" w:rsidRDefault="00B6534B" w:rsidP="00B6534B">
      <w:r>
        <w:t>346.3591</w:t>
      </w:r>
      <w:r>
        <w:tab/>
        <w:t>1.013e0</w:t>
      </w:r>
    </w:p>
    <w:p w14:paraId="78B25D9C" w14:textId="77777777" w:rsidR="00B6534B" w:rsidRDefault="00B6534B" w:rsidP="00B6534B">
      <w:r>
        <w:t>346.4080</w:t>
      </w:r>
      <w:r>
        <w:tab/>
        <w:t>1.013e0</w:t>
      </w:r>
    </w:p>
    <w:p w14:paraId="6DBE2D2B" w14:textId="77777777" w:rsidR="00B6534B" w:rsidRDefault="00B6534B" w:rsidP="00B6534B">
      <w:r>
        <w:t>346.5118</w:t>
      </w:r>
      <w:r>
        <w:tab/>
        <w:t>1.013e0</w:t>
      </w:r>
    </w:p>
    <w:p w14:paraId="33D7C26F" w14:textId="77777777" w:rsidR="00B6534B" w:rsidRDefault="00B6534B" w:rsidP="00B6534B">
      <w:r>
        <w:t>346.5724</w:t>
      </w:r>
      <w:r>
        <w:tab/>
        <w:t>1.013e0</w:t>
      </w:r>
    </w:p>
    <w:p w14:paraId="774AE0E1" w14:textId="77777777" w:rsidR="00B6534B" w:rsidRDefault="00B6534B" w:rsidP="00B6534B">
      <w:r>
        <w:t>346.6807</w:t>
      </w:r>
      <w:r>
        <w:tab/>
        <w:t>2.025e0</w:t>
      </w:r>
    </w:p>
    <w:p w14:paraId="0EA21FA9" w14:textId="77777777" w:rsidR="00B6534B" w:rsidRDefault="00B6534B" w:rsidP="00B6534B">
      <w:r>
        <w:t>346.8380</w:t>
      </w:r>
      <w:r>
        <w:tab/>
        <w:t>2.025e0</w:t>
      </w:r>
    </w:p>
    <w:p w14:paraId="7CA55D0C" w14:textId="77777777" w:rsidR="00B6534B" w:rsidRDefault="00B6534B" w:rsidP="00B6534B">
      <w:r>
        <w:t>346.8995</w:t>
      </w:r>
      <w:r>
        <w:tab/>
        <w:t>3.038e0</w:t>
      </w:r>
    </w:p>
    <w:p w14:paraId="6EEFA093" w14:textId="77777777" w:rsidR="00B6534B" w:rsidRDefault="00B6534B" w:rsidP="00B6534B">
      <w:r>
        <w:t>346.9784</w:t>
      </w:r>
      <w:r>
        <w:tab/>
        <w:t>5.063e0</w:t>
      </w:r>
    </w:p>
    <w:p w14:paraId="79F0141F" w14:textId="77777777" w:rsidR="00B6534B" w:rsidRDefault="00B6534B" w:rsidP="00B6534B">
      <w:r>
        <w:t>347.0886</w:t>
      </w:r>
      <w:r>
        <w:tab/>
        <w:t>3.038e0</w:t>
      </w:r>
    </w:p>
    <w:p w14:paraId="0A40D8AF" w14:textId="77777777" w:rsidR="00B6534B" w:rsidRDefault="00B6534B" w:rsidP="00B6534B">
      <w:r>
        <w:t>347.1400</w:t>
      </w:r>
      <w:r>
        <w:tab/>
        <w:t>1.013e0</w:t>
      </w:r>
    </w:p>
    <w:p w14:paraId="74C568F1" w14:textId="77777777" w:rsidR="00B6534B" w:rsidRDefault="00B6534B" w:rsidP="00B6534B">
      <w:r>
        <w:t>347.2515</w:t>
      </w:r>
      <w:r>
        <w:tab/>
        <w:t>3.038e0</w:t>
      </w:r>
    </w:p>
    <w:p w14:paraId="5457EEAB" w14:textId="77777777" w:rsidR="00B6534B" w:rsidRDefault="00B6534B" w:rsidP="00B6534B">
      <w:r>
        <w:t>347.3845</w:t>
      </w:r>
      <w:r>
        <w:tab/>
        <w:t>2.025e0</w:t>
      </w:r>
    </w:p>
    <w:p w14:paraId="4C6BFF8B" w14:textId="77777777" w:rsidR="00B6534B" w:rsidRDefault="00B6534B" w:rsidP="00B6534B">
      <w:r>
        <w:t>347.4171</w:t>
      </w:r>
      <w:r>
        <w:tab/>
        <w:t>1.013e0</w:t>
      </w:r>
    </w:p>
    <w:p w14:paraId="66376723" w14:textId="77777777" w:rsidR="00B6534B" w:rsidRDefault="00B6534B" w:rsidP="00B6534B">
      <w:r>
        <w:t>347.6168</w:t>
      </w:r>
      <w:r>
        <w:tab/>
        <w:t>2.025e0</w:t>
      </w:r>
    </w:p>
    <w:p w14:paraId="767C9C47" w14:textId="77777777" w:rsidR="00B6534B" w:rsidRDefault="00B6534B" w:rsidP="00B6534B">
      <w:r>
        <w:t>347.7642</w:t>
      </w:r>
      <w:r>
        <w:tab/>
        <w:t>2.025e0</w:t>
      </w:r>
    </w:p>
    <w:p w14:paraId="25844595" w14:textId="77777777" w:rsidR="00B6534B" w:rsidRDefault="00B6534B" w:rsidP="00B6534B">
      <w:r>
        <w:t>347.8239</w:t>
      </w:r>
      <w:r>
        <w:tab/>
        <w:t>1.013e0</w:t>
      </w:r>
    </w:p>
    <w:p w14:paraId="5E6E2D49" w14:textId="77777777" w:rsidR="00B6534B" w:rsidRDefault="00B6534B" w:rsidP="00B6534B">
      <w:r>
        <w:t>347.9829</w:t>
      </w:r>
      <w:r>
        <w:tab/>
        <w:t>1.013e0</w:t>
      </w:r>
    </w:p>
    <w:p w14:paraId="43CC2049" w14:textId="77777777" w:rsidR="00B6534B" w:rsidRDefault="00B6534B" w:rsidP="00B6534B">
      <w:r>
        <w:t>348.0185</w:t>
      </w:r>
      <w:r>
        <w:tab/>
        <w:t>2.025e0</w:t>
      </w:r>
    </w:p>
    <w:p w14:paraId="08FF7766" w14:textId="77777777" w:rsidR="00B6534B" w:rsidRDefault="00B6534B" w:rsidP="00B6534B">
      <w:r>
        <w:t>348.1544</w:t>
      </w:r>
      <w:r>
        <w:tab/>
        <w:t>2.787e0</w:t>
      </w:r>
    </w:p>
    <w:p w14:paraId="4B944697" w14:textId="77777777" w:rsidR="00B6534B" w:rsidRDefault="00B6534B" w:rsidP="00B6534B">
      <w:r>
        <w:t>348.2597</w:t>
      </w:r>
      <w:r>
        <w:tab/>
        <w:t>2.025e0</w:t>
      </w:r>
    </w:p>
    <w:p w14:paraId="1264F416" w14:textId="77777777" w:rsidR="00B6534B" w:rsidRDefault="00B6534B" w:rsidP="00B6534B">
      <w:r>
        <w:t>348.4083</w:t>
      </w:r>
      <w:r>
        <w:tab/>
        <w:t>1.013e0</w:t>
      </w:r>
    </w:p>
    <w:p w14:paraId="45F4B2AE" w14:textId="77777777" w:rsidR="00B6534B" w:rsidRDefault="00B6534B" w:rsidP="00B6534B">
      <w:r>
        <w:t>348.4985</w:t>
      </w:r>
      <w:r>
        <w:tab/>
        <w:t>1.013e0</w:t>
      </w:r>
    </w:p>
    <w:p w14:paraId="57778A03" w14:textId="77777777" w:rsidR="00B6534B" w:rsidRDefault="00B6534B" w:rsidP="00B6534B">
      <w:r>
        <w:t>348.6444</w:t>
      </w:r>
      <w:r>
        <w:tab/>
        <w:t>2.025e0</w:t>
      </w:r>
    </w:p>
    <w:p w14:paraId="1FF675E6" w14:textId="77777777" w:rsidR="00B6534B" w:rsidRDefault="00B6534B" w:rsidP="00B6534B">
      <w:r>
        <w:t>348.6856</w:t>
      </w:r>
      <w:r>
        <w:tab/>
        <w:t>2.025e0</w:t>
      </w:r>
    </w:p>
    <w:p w14:paraId="4D15C61B" w14:textId="77777777" w:rsidR="00B6534B" w:rsidRDefault="00B6534B" w:rsidP="00B6534B">
      <w:r>
        <w:t>348.7308</w:t>
      </w:r>
      <w:r>
        <w:tab/>
        <w:t>1.013e0</w:t>
      </w:r>
    </w:p>
    <w:p w14:paraId="575DD392" w14:textId="77777777" w:rsidR="00B6534B" w:rsidRDefault="00B6534B" w:rsidP="00B6534B">
      <w:r>
        <w:t>348.8071</w:t>
      </w:r>
      <w:r>
        <w:tab/>
        <w:t>1.013e0</w:t>
      </w:r>
    </w:p>
    <w:p w14:paraId="458A791B" w14:textId="77777777" w:rsidR="00B6534B" w:rsidRDefault="00B6534B" w:rsidP="00B6534B">
      <w:r>
        <w:t>348.8991</w:t>
      </w:r>
      <w:r>
        <w:tab/>
        <w:t>1.013e0</w:t>
      </w:r>
    </w:p>
    <w:p w14:paraId="6C54DE51" w14:textId="77777777" w:rsidR="00B6534B" w:rsidRDefault="00B6534B" w:rsidP="00B6534B">
      <w:r>
        <w:t>349.0172</w:t>
      </w:r>
      <w:r>
        <w:tab/>
        <w:t>2.025e0</w:t>
      </w:r>
    </w:p>
    <w:p w14:paraId="0EE1BDA5" w14:textId="77777777" w:rsidR="00B6534B" w:rsidRDefault="00B6534B" w:rsidP="00B6534B">
      <w:r>
        <w:t>349.0989</w:t>
      </w:r>
      <w:r>
        <w:tab/>
        <w:t>2.025e0</w:t>
      </w:r>
    </w:p>
    <w:p w14:paraId="05350BEE" w14:textId="77777777" w:rsidR="00B6534B" w:rsidRDefault="00B6534B" w:rsidP="00B6534B">
      <w:r>
        <w:t>349.1752</w:t>
      </w:r>
      <w:r>
        <w:tab/>
        <w:t>7.751e0</w:t>
      </w:r>
    </w:p>
    <w:p w14:paraId="5F176AA6" w14:textId="77777777" w:rsidR="00B6534B" w:rsidRDefault="00B6534B" w:rsidP="00B6534B">
      <w:r>
        <w:t>349.2296</w:t>
      </w:r>
      <w:r>
        <w:tab/>
        <w:t>2.025e0</w:t>
      </w:r>
    </w:p>
    <w:p w14:paraId="20633D32" w14:textId="77777777" w:rsidR="00B6534B" w:rsidRDefault="00B6534B" w:rsidP="00B6534B">
      <w:r>
        <w:t>349.2670</w:t>
      </w:r>
      <w:r>
        <w:tab/>
        <w:t>2.025e0</w:t>
      </w:r>
    </w:p>
    <w:p w14:paraId="1A2F674E" w14:textId="77777777" w:rsidR="00B6534B" w:rsidRDefault="00B6534B" w:rsidP="00B6534B">
      <w:r>
        <w:t>349.4156</w:t>
      </w:r>
      <w:r>
        <w:tab/>
        <w:t>1.013e0</w:t>
      </w:r>
    </w:p>
    <w:p w14:paraId="279AE165" w14:textId="77777777" w:rsidR="00B6534B" w:rsidRDefault="00B6534B" w:rsidP="00B6534B">
      <w:r>
        <w:t>349.4867</w:t>
      </w:r>
      <w:r>
        <w:tab/>
        <w:t>1.013e0</w:t>
      </w:r>
    </w:p>
    <w:p w14:paraId="7BC5B328" w14:textId="77777777" w:rsidR="00B6534B" w:rsidRDefault="00B6534B" w:rsidP="00B6534B">
      <w:r>
        <w:t>349.5337</w:t>
      </w:r>
      <w:r>
        <w:tab/>
        <w:t>2.025e0</w:t>
      </w:r>
    </w:p>
    <w:p w14:paraId="6A771312" w14:textId="77777777" w:rsidR="00B6534B" w:rsidRDefault="00B6534B" w:rsidP="00B6534B">
      <w:r>
        <w:t>349.7073</w:t>
      </w:r>
      <w:r>
        <w:tab/>
        <w:t>2.025e0</w:t>
      </w:r>
    </w:p>
    <w:p w14:paraId="75237805" w14:textId="77777777" w:rsidR="00B6534B" w:rsidRDefault="00B6534B" w:rsidP="00B6534B">
      <w:r>
        <w:t>349.8860</w:t>
      </w:r>
      <w:r>
        <w:tab/>
        <w:t>2.025e0</w:t>
      </w:r>
    </w:p>
    <w:p w14:paraId="6CC059E4" w14:textId="77777777" w:rsidR="00B6534B" w:rsidRDefault="00B6534B" w:rsidP="00B6534B">
      <w:r>
        <w:t>349.9359</w:t>
      </w:r>
      <w:r>
        <w:tab/>
        <w:t>2.025e0</w:t>
      </w:r>
    </w:p>
    <w:p w14:paraId="2A456642" w14:textId="77777777" w:rsidR="00B6534B" w:rsidRDefault="00B6534B" w:rsidP="00B6534B">
      <w:r>
        <w:t>349.9832</w:t>
      </w:r>
      <w:r>
        <w:tab/>
        <w:t>4.051e0</w:t>
      </w:r>
    </w:p>
    <w:p w14:paraId="4370B124" w14:textId="77777777" w:rsidR="00B6534B" w:rsidRDefault="00B6534B" w:rsidP="00B6534B">
      <w:r>
        <w:t>350.2057</w:t>
      </w:r>
      <w:r>
        <w:tab/>
        <w:t>2.620e0</w:t>
      </w:r>
    </w:p>
    <w:p w14:paraId="554890A3" w14:textId="77777777" w:rsidR="00B6534B" w:rsidRDefault="00B6534B" w:rsidP="00B6534B">
      <w:r>
        <w:t>350.3002</w:t>
      </w:r>
      <w:r>
        <w:tab/>
        <w:t>2.025e0</w:t>
      </w:r>
    </w:p>
    <w:p w14:paraId="5BE19FE5" w14:textId="77777777" w:rsidR="00B6534B" w:rsidRDefault="00B6534B" w:rsidP="00B6534B">
      <w:r>
        <w:t>350.3866</w:t>
      </w:r>
      <w:r>
        <w:tab/>
        <w:t>1.013e0</w:t>
      </w:r>
    </w:p>
    <w:p w14:paraId="79BFF67E" w14:textId="77777777" w:rsidR="00B6534B" w:rsidRDefault="00B6534B" w:rsidP="00B6534B">
      <w:r>
        <w:t>350.4238</w:t>
      </w:r>
      <w:r>
        <w:tab/>
        <w:t>2.025e0</w:t>
      </w:r>
    </w:p>
    <w:p w14:paraId="54604BF7" w14:textId="77777777" w:rsidR="00B6534B" w:rsidRDefault="00B6534B" w:rsidP="00B6534B">
      <w:r>
        <w:t>350.4679</w:t>
      </w:r>
      <w:r>
        <w:tab/>
        <w:t>2.025e0</w:t>
      </w:r>
    </w:p>
    <w:p w14:paraId="0D4F16E1" w14:textId="77777777" w:rsidR="00B6534B" w:rsidRDefault="00B6534B" w:rsidP="00B6534B">
      <w:r>
        <w:t>350.5098</w:t>
      </w:r>
      <w:r>
        <w:tab/>
        <w:t>1.013e0</w:t>
      </w:r>
    </w:p>
    <w:p w14:paraId="2E2D688B" w14:textId="77777777" w:rsidR="00B6534B" w:rsidRDefault="00B6534B" w:rsidP="00B6534B">
      <w:r>
        <w:t>350.5811</w:t>
      </w:r>
      <w:r>
        <w:tab/>
        <w:t>1.013e0</w:t>
      </w:r>
    </w:p>
    <w:p w14:paraId="1F1055D2" w14:textId="77777777" w:rsidR="00B6534B" w:rsidRDefault="00B6534B" w:rsidP="00B6534B">
      <w:r>
        <w:t>350.6534</w:t>
      </w:r>
      <w:r>
        <w:tab/>
        <w:t>3.038e0</w:t>
      </w:r>
    </w:p>
    <w:p w14:paraId="50B90B0A" w14:textId="77777777" w:rsidR="00B6534B" w:rsidRDefault="00B6534B" w:rsidP="00B6534B">
      <w:r>
        <w:t>350.7516</w:t>
      </w:r>
      <w:r>
        <w:tab/>
        <w:t>3.038e0</w:t>
      </w:r>
    </w:p>
    <w:p w14:paraId="65E96FD9" w14:textId="77777777" w:rsidR="00B6534B" w:rsidRDefault="00B6534B" w:rsidP="00B6534B">
      <w:r>
        <w:t>350.8393</w:t>
      </w:r>
      <w:r>
        <w:tab/>
        <w:t>1.013e0</w:t>
      </w:r>
    </w:p>
    <w:p w14:paraId="4774C347" w14:textId="77777777" w:rsidR="00B6534B" w:rsidRDefault="00B6534B" w:rsidP="00B6534B">
      <w:r>
        <w:t>350.8725</w:t>
      </w:r>
      <w:r>
        <w:tab/>
        <w:t>3.038e0</w:t>
      </w:r>
    </w:p>
    <w:p w14:paraId="657466C3" w14:textId="77777777" w:rsidR="00B6534B" w:rsidRDefault="00B6534B" w:rsidP="00B6534B">
      <w:r>
        <w:t>351.0798</w:t>
      </w:r>
      <w:r>
        <w:tab/>
        <w:t>3.038e0</w:t>
      </w:r>
    </w:p>
    <w:p w14:paraId="3D973D3A" w14:textId="77777777" w:rsidR="00B6534B" w:rsidRDefault="00B6534B" w:rsidP="00B6534B">
      <w:r>
        <w:t>351.1849</w:t>
      </w:r>
      <w:r>
        <w:tab/>
        <w:t>2.453e0</w:t>
      </w:r>
    </w:p>
    <w:p w14:paraId="6E14B39B" w14:textId="77777777" w:rsidR="00B6534B" w:rsidRDefault="00B6534B" w:rsidP="00B6534B">
      <w:r>
        <w:t>351.2872</w:t>
      </w:r>
      <w:r>
        <w:tab/>
        <w:t>1.013e0</w:t>
      </w:r>
    </w:p>
    <w:p w14:paraId="2B3B43D6" w14:textId="77777777" w:rsidR="00B6534B" w:rsidRDefault="00B6534B" w:rsidP="00B6534B">
      <w:r>
        <w:t>351.3517</w:t>
      </w:r>
      <w:r>
        <w:tab/>
        <w:t>1.013e0</w:t>
      </w:r>
    </w:p>
    <w:p w14:paraId="1BA62C68" w14:textId="77777777" w:rsidR="00B6534B" w:rsidRDefault="00B6534B" w:rsidP="00B6534B">
      <w:r>
        <w:t>351.4901</w:t>
      </w:r>
      <w:r>
        <w:tab/>
        <w:t>1.013e0</w:t>
      </w:r>
    </w:p>
    <w:p w14:paraId="51024615" w14:textId="77777777" w:rsidR="00B6534B" w:rsidRDefault="00B6534B" w:rsidP="00B6534B">
      <w:r>
        <w:t>351.5398</w:t>
      </w:r>
      <w:r>
        <w:tab/>
        <w:t>2.025e0</w:t>
      </w:r>
    </w:p>
    <w:p w14:paraId="5F476539" w14:textId="77777777" w:rsidR="00B6534B" w:rsidRDefault="00B6534B" w:rsidP="00B6534B">
      <w:r>
        <w:t>351.5897</w:t>
      </w:r>
      <w:r>
        <w:tab/>
        <w:t>1.013e0</w:t>
      </w:r>
    </w:p>
    <w:p w14:paraId="5103347E" w14:textId="77777777" w:rsidR="00B6534B" w:rsidRDefault="00B6534B" w:rsidP="00B6534B">
      <w:r>
        <w:t>351.6443</w:t>
      </w:r>
      <w:r>
        <w:tab/>
        <w:t>2.025e0</w:t>
      </w:r>
    </w:p>
    <w:p w14:paraId="03019820" w14:textId="77777777" w:rsidR="00B6534B" w:rsidRDefault="00B6534B" w:rsidP="00B6534B">
      <w:r>
        <w:t>351.7556</w:t>
      </w:r>
      <w:r>
        <w:tab/>
        <w:t>1.013e0</w:t>
      </w:r>
    </w:p>
    <w:p w14:paraId="6F35A8A3" w14:textId="77777777" w:rsidR="00B6534B" w:rsidRDefault="00B6534B" w:rsidP="00B6534B">
      <w:r>
        <w:t>351.8643</w:t>
      </w:r>
      <w:r>
        <w:tab/>
        <w:t>1.013e0</w:t>
      </w:r>
    </w:p>
    <w:p w14:paraId="78936B14" w14:textId="77777777" w:rsidR="00B6534B" w:rsidRDefault="00B6534B" w:rsidP="00B6534B">
      <w:r>
        <w:t>351.9492</w:t>
      </w:r>
      <w:r>
        <w:tab/>
        <w:t>1.013e0</w:t>
      </w:r>
    </w:p>
    <w:p w14:paraId="4A7FC465" w14:textId="77777777" w:rsidR="00B6534B" w:rsidRDefault="00B6534B" w:rsidP="00B6534B">
      <w:r>
        <w:t>352.0018</w:t>
      </w:r>
      <w:r>
        <w:tab/>
        <w:t>2.025e0</w:t>
      </w:r>
    </w:p>
    <w:p w14:paraId="229E2059" w14:textId="77777777" w:rsidR="00B6534B" w:rsidRDefault="00B6534B" w:rsidP="00B6534B">
      <w:r>
        <w:t>352.0885</w:t>
      </w:r>
      <w:r>
        <w:tab/>
        <w:t>2.025e0</w:t>
      </w:r>
    </w:p>
    <w:p w14:paraId="274BBF04" w14:textId="77777777" w:rsidR="00B6534B" w:rsidRDefault="00B6534B" w:rsidP="00B6534B">
      <w:r>
        <w:t>352.1452</w:t>
      </w:r>
      <w:r>
        <w:tab/>
        <w:t>3.038e0</w:t>
      </w:r>
    </w:p>
    <w:p w14:paraId="1FEBB746" w14:textId="77777777" w:rsidR="00B6534B" w:rsidRDefault="00B6534B" w:rsidP="00B6534B">
      <w:r>
        <w:t>352.1758</w:t>
      </w:r>
      <w:r>
        <w:tab/>
        <w:t>1.976e0</w:t>
      </w:r>
    </w:p>
    <w:p w14:paraId="30E2C276" w14:textId="77777777" w:rsidR="00B6534B" w:rsidRDefault="00B6534B" w:rsidP="00B6534B">
      <w:r>
        <w:t>352.2177</w:t>
      </w:r>
      <w:r>
        <w:tab/>
        <w:t>2.001e0</w:t>
      </w:r>
    </w:p>
    <w:p w14:paraId="064AEE08" w14:textId="77777777" w:rsidR="00B6534B" w:rsidRDefault="00B6534B" w:rsidP="00B6534B">
      <w:r>
        <w:t>352.3148</w:t>
      </w:r>
      <w:r>
        <w:tab/>
        <w:t>2.025e0</w:t>
      </w:r>
    </w:p>
    <w:p w14:paraId="039A4F20" w14:textId="77777777" w:rsidR="00B6534B" w:rsidRDefault="00B6534B" w:rsidP="00B6534B">
      <w:r>
        <w:t>352.3882</w:t>
      </w:r>
      <w:r>
        <w:tab/>
        <w:t>1.013e0</w:t>
      </w:r>
    </w:p>
    <w:p w14:paraId="51DA242A" w14:textId="77777777" w:rsidR="00B6534B" w:rsidRDefault="00B6534B" w:rsidP="00B6534B">
      <w:r>
        <w:t>352.4213</w:t>
      </w:r>
      <w:r>
        <w:tab/>
        <w:t>1.013e0</w:t>
      </w:r>
    </w:p>
    <w:p w14:paraId="38AA392C" w14:textId="77777777" w:rsidR="00B6534B" w:rsidRDefault="00B6534B" w:rsidP="00B6534B">
      <w:r>
        <w:t>352.4823</w:t>
      </w:r>
      <w:r>
        <w:tab/>
        <w:t>1.013e0</w:t>
      </w:r>
    </w:p>
    <w:p w14:paraId="7560259F" w14:textId="77777777" w:rsidR="00B6534B" w:rsidRDefault="00B6534B" w:rsidP="00B6534B">
      <w:r>
        <w:t>352.5431</w:t>
      </w:r>
      <w:r>
        <w:tab/>
        <w:t>1.013e0</w:t>
      </w:r>
    </w:p>
    <w:p w14:paraId="04904066" w14:textId="77777777" w:rsidR="00B6534B" w:rsidRDefault="00B6534B" w:rsidP="00B6534B">
      <w:r>
        <w:t>352.6520</w:t>
      </w:r>
      <w:r>
        <w:tab/>
        <w:t>1.013e0</w:t>
      </w:r>
    </w:p>
    <w:p w14:paraId="2D033171" w14:textId="77777777" w:rsidR="00B6534B" w:rsidRDefault="00B6534B" w:rsidP="00B6534B">
      <w:r>
        <w:t>352.7075</w:t>
      </w:r>
      <w:r>
        <w:tab/>
        <w:t>1.013e0</w:t>
      </w:r>
    </w:p>
    <w:p w14:paraId="6E8C9237" w14:textId="77777777" w:rsidR="00B6534B" w:rsidRDefault="00B6534B" w:rsidP="00B6534B">
      <w:r>
        <w:t>352.7525</w:t>
      </w:r>
      <w:r>
        <w:tab/>
        <w:t>2.025e0</w:t>
      </w:r>
    </w:p>
    <w:p w14:paraId="21D243D7" w14:textId="77777777" w:rsidR="00B6534B" w:rsidRDefault="00B6534B" w:rsidP="00B6534B">
      <w:r>
        <w:t>352.8054</w:t>
      </w:r>
      <w:r>
        <w:tab/>
        <w:t>1.013e0</w:t>
      </w:r>
    </w:p>
    <w:p w14:paraId="1A814C53" w14:textId="77777777" w:rsidR="00B6534B" w:rsidRDefault="00B6534B" w:rsidP="00B6534B">
      <w:r>
        <w:t>352.8936</w:t>
      </w:r>
      <w:r>
        <w:tab/>
        <w:t>4.158e0</w:t>
      </w:r>
    </w:p>
    <w:p w14:paraId="6D59CEFC" w14:textId="77777777" w:rsidR="00B6534B" w:rsidRDefault="00B6534B" w:rsidP="00B6534B">
      <w:r>
        <w:t>352.9554</w:t>
      </w:r>
      <w:r>
        <w:tab/>
        <w:t>1.013e0</w:t>
      </w:r>
    </w:p>
    <w:p w14:paraId="29669AA6" w14:textId="77777777" w:rsidR="00B6534B" w:rsidRDefault="00B6534B" w:rsidP="00B6534B">
      <w:r>
        <w:t>353.0011</w:t>
      </w:r>
      <w:r>
        <w:tab/>
        <w:t>1.013e0</w:t>
      </w:r>
    </w:p>
    <w:p w14:paraId="6047AAF1" w14:textId="77777777" w:rsidR="00B6534B" w:rsidRDefault="00B6534B" w:rsidP="00B6534B">
      <w:r>
        <w:t>353.0610</w:t>
      </w:r>
      <w:r>
        <w:tab/>
        <w:t>4.051e0</w:t>
      </w:r>
    </w:p>
    <w:p w14:paraId="3875DB2F" w14:textId="77777777" w:rsidR="00B6534B" w:rsidRDefault="00B6534B" w:rsidP="00B6534B">
      <w:r>
        <w:t>353.2005</w:t>
      </w:r>
      <w:r>
        <w:tab/>
        <w:t>2.025e0</w:t>
      </w:r>
    </w:p>
    <w:p w14:paraId="1C6668AD" w14:textId="77777777" w:rsidR="00B6534B" w:rsidRDefault="00B6534B" w:rsidP="00B6534B">
      <w:r>
        <w:t>353.2663</w:t>
      </w:r>
      <w:r>
        <w:tab/>
        <w:t>1.013e0</w:t>
      </w:r>
    </w:p>
    <w:p w14:paraId="1FCA7D15" w14:textId="77777777" w:rsidR="00B6534B" w:rsidRDefault="00B6534B" w:rsidP="00B6534B">
      <w:r>
        <w:t>353.4786</w:t>
      </w:r>
      <w:r>
        <w:tab/>
        <w:t>2.025e0</w:t>
      </w:r>
    </w:p>
    <w:p w14:paraId="362D4600" w14:textId="77777777" w:rsidR="00B6534B" w:rsidRDefault="00B6534B" w:rsidP="00B6534B">
      <w:r>
        <w:t>353.5656</w:t>
      </w:r>
      <w:r>
        <w:tab/>
        <w:t>2.025e0</w:t>
      </w:r>
    </w:p>
    <w:p w14:paraId="01E350C2" w14:textId="77777777" w:rsidR="00B6534B" w:rsidRDefault="00B6534B" w:rsidP="00B6534B">
      <w:r>
        <w:t>353.6999</w:t>
      </w:r>
      <w:r>
        <w:tab/>
        <w:t>1.013e0</w:t>
      </w:r>
    </w:p>
    <w:p w14:paraId="089DE564" w14:textId="77777777" w:rsidR="00B6534B" w:rsidRDefault="00B6534B" w:rsidP="00B6534B">
      <w:r>
        <w:t>353.7322</w:t>
      </w:r>
      <w:r>
        <w:tab/>
        <w:t>2.025e0</w:t>
      </w:r>
    </w:p>
    <w:p w14:paraId="2C75E8AD" w14:textId="77777777" w:rsidR="00B6534B" w:rsidRDefault="00B6534B" w:rsidP="00B6534B">
      <w:r>
        <w:t>353.7992</w:t>
      </w:r>
      <w:r>
        <w:tab/>
        <w:t>3.038e0</w:t>
      </w:r>
    </w:p>
    <w:p w14:paraId="426BF9EC" w14:textId="77777777" w:rsidR="00B6534B" w:rsidRDefault="00B6534B" w:rsidP="00B6534B">
      <w:r>
        <w:t>353.8699</w:t>
      </w:r>
      <w:r>
        <w:tab/>
        <w:t>1.013e0</w:t>
      </w:r>
    </w:p>
    <w:p w14:paraId="435FAF75" w14:textId="77777777" w:rsidR="00B6534B" w:rsidRDefault="00B6534B" w:rsidP="00B6534B">
      <w:r>
        <w:t>353.9314</w:t>
      </w:r>
      <w:r>
        <w:tab/>
        <w:t>7.089e0</w:t>
      </w:r>
    </w:p>
    <w:p w14:paraId="48DB000F" w14:textId="77777777" w:rsidR="00B6534B" w:rsidRDefault="00B6534B" w:rsidP="00B6534B">
      <w:r>
        <w:t>354.1372</w:t>
      </w:r>
      <w:r>
        <w:tab/>
        <w:t>4.051e0</w:t>
      </w:r>
    </w:p>
    <w:p w14:paraId="149E1026" w14:textId="77777777" w:rsidR="00B6534B" w:rsidRDefault="00B6534B" w:rsidP="00B6534B">
      <w:r>
        <w:t>354.2320</w:t>
      </w:r>
      <w:r>
        <w:tab/>
        <w:t>4.051e0</w:t>
      </w:r>
    </w:p>
    <w:p w14:paraId="0EDE4D56" w14:textId="77777777" w:rsidR="00B6534B" w:rsidRDefault="00B6534B" w:rsidP="00B6534B">
      <w:r>
        <w:t>354.3149</w:t>
      </w:r>
      <w:r>
        <w:tab/>
        <w:t>1.013e0</w:t>
      </w:r>
    </w:p>
    <w:p w14:paraId="01499352" w14:textId="77777777" w:rsidR="00B6534B" w:rsidRDefault="00B6534B" w:rsidP="00B6534B">
      <w:r>
        <w:t>354.4550</w:t>
      </w:r>
      <w:r>
        <w:tab/>
        <w:t>1.013e0</w:t>
      </w:r>
    </w:p>
    <w:p w14:paraId="7EA5514E" w14:textId="77777777" w:rsidR="00B6534B" w:rsidRDefault="00B6534B" w:rsidP="00B6534B">
      <w:r>
        <w:t>354.5196</w:t>
      </w:r>
      <w:r>
        <w:tab/>
        <w:t>1.013e0</w:t>
      </w:r>
    </w:p>
    <w:p w14:paraId="272D1719" w14:textId="77777777" w:rsidR="00B6534B" w:rsidRDefault="00B6534B" w:rsidP="00B6534B">
      <w:r>
        <w:t>354.5900</w:t>
      </w:r>
      <w:r>
        <w:tab/>
        <w:t>1.013e0</w:t>
      </w:r>
    </w:p>
    <w:p w14:paraId="07DBDF8B" w14:textId="77777777" w:rsidR="00B6534B" w:rsidRDefault="00B6534B" w:rsidP="00B6534B">
      <w:r>
        <w:t>354.8354</w:t>
      </w:r>
      <w:r>
        <w:tab/>
        <w:t>1.013e0</w:t>
      </w:r>
    </w:p>
    <w:p w14:paraId="191B9996" w14:textId="77777777" w:rsidR="00B6534B" w:rsidRDefault="00B6534B" w:rsidP="00B6534B">
      <w:r>
        <w:t>355.0902</w:t>
      </w:r>
      <w:r>
        <w:tab/>
        <w:t>1.013e0</w:t>
      </w:r>
    </w:p>
    <w:p w14:paraId="52DFCAE9" w14:textId="77777777" w:rsidR="00B6534B" w:rsidRDefault="00B6534B" w:rsidP="00B6534B">
      <w:r>
        <w:t>355.1635</w:t>
      </w:r>
      <w:r>
        <w:tab/>
        <w:t>4.051e0</w:t>
      </w:r>
    </w:p>
    <w:p w14:paraId="6E78280E" w14:textId="77777777" w:rsidR="00B6534B" w:rsidRDefault="00B6534B" w:rsidP="00B6534B">
      <w:r>
        <w:t>355.2569</w:t>
      </w:r>
      <w:r>
        <w:tab/>
        <w:t>3.038e0</w:t>
      </w:r>
    </w:p>
    <w:p w14:paraId="12A59202" w14:textId="77777777" w:rsidR="00B6534B" w:rsidRDefault="00B6534B" w:rsidP="00B6534B">
      <w:r>
        <w:t>355.3008</w:t>
      </w:r>
      <w:r>
        <w:tab/>
        <w:t>1.013e0</w:t>
      </w:r>
    </w:p>
    <w:p w14:paraId="74DF0002" w14:textId="77777777" w:rsidR="00B6534B" w:rsidRDefault="00B6534B" w:rsidP="00B6534B">
      <w:r>
        <w:t>355.4263</w:t>
      </w:r>
      <w:r>
        <w:tab/>
        <w:t>2.025e0</w:t>
      </w:r>
    </w:p>
    <w:p w14:paraId="2A105027" w14:textId="77777777" w:rsidR="00B6534B" w:rsidRDefault="00B6534B" w:rsidP="00B6534B">
      <w:r>
        <w:t>355.5675</w:t>
      </w:r>
      <w:r>
        <w:tab/>
        <w:t>1.013e0</w:t>
      </w:r>
    </w:p>
    <w:p w14:paraId="4EDFB2B9" w14:textId="77777777" w:rsidR="00B6534B" w:rsidRDefault="00B6534B" w:rsidP="00B6534B">
      <w:r>
        <w:t>355.6384</w:t>
      </w:r>
      <w:r>
        <w:tab/>
        <w:t>5.063e0</w:t>
      </w:r>
    </w:p>
    <w:p w14:paraId="76D832C7" w14:textId="77777777" w:rsidR="00B6534B" w:rsidRDefault="00B6534B" w:rsidP="00B6534B">
      <w:r>
        <w:t>355.6978</w:t>
      </w:r>
      <w:r>
        <w:tab/>
        <w:t>1.013e0</w:t>
      </w:r>
    </w:p>
    <w:p w14:paraId="5F20F8BF" w14:textId="77777777" w:rsidR="00B6534B" w:rsidRDefault="00B6534B" w:rsidP="00B6534B">
      <w:r>
        <w:t>355.7455</w:t>
      </w:r>
      <w:r>
        <w:tab/>
        <w:t>2.025e0</w:t>
      </w:r>
    </w:p>
    <w:p w14:paraId="0EF3AC5A" w14:textId="77777777" w:rsidR="00B6534B" w:rsidRDefault="00B6534B" w:rsidP="00B6534B">
      <w:r>
        <w:t>355.8106</w:t>
      </w:r>
      <w:r>
        <w:tab/>
        <w:t>1.013e0</w:t>
      </w:r>
    </w:p>
    <w:p w14:paraId="3527C0ED" w14:textId="77777777" w:rsidR="00B6534B" w:rsidRDefault="00B6534B" w:rsidP="00B6534B">
      <w:r>
        <w:t>355.9197</w:t>
      </w:r>
      <w:r>
        <w:tab/>
        <w:t>2.025e0</w:t>
      </w:r>
    </w:p>
    <w:p w14:paraId="512121D5" w14:textId="77777777" w:rsidR="00B6534B" w:rsidRDefault="00B6534B" w:rsidP="00B6534B">
      <w:r>
        <w:t>355.9881</w:t>
      </w:r>
      <w:r>
        <w:tab/>
        <w:t>1.013e0</w:t>
      </w:r>
    </w:p>
    <w:p w14:paraId="7F1BCB22" w14:textId="77777777" w:rsidR="00B6534B" w:rsidRDefault="00B6534B" w:rsidP="00B6534B">
      <w:r>
        <w:t>356.0555</w:t>
      </w:r>
      <w:r>
        <w:tab/>
        <w:t>2.025e0</w:t>
      </w:r>
    </w:p>
    <w:p w14:paraId="684CC0A0" w14:textId="77777777" w:rsidR="00B6534B" w:rsidRDefault="00B6534B" w:rsidP="00B6534B">
      <w:r>
        <w:t>356.1271</w:t>
      </w:r>
      <w:r>
        <w:tab/>
        <w:t>2.025e0</w:t>
      </w:r>
    </w:p>
    <w:p w14:paraId="63869BE8" w14:textId="77777777" w:rsidR="00B6534B" w:rsidRDefault="00B6534B" w:rsidP="00B6534B">
      <w:r>
        <w:t>356.1972</w:t>
      </w:r>
      <w:r>
        <w:tab/>
        <w:t>4.051e0</w:t>
      </w:r>
    </w:p>
    <w:p w14:paraId="3E17EEB2" w14:textId="77777777" w:rsidR="00B6534B" w:rsidRDefault="00B6534B" w:rsidP="00B6534B">
      <w:r>
        <w:t>356.3236</w:t>
      </w:r>
      <w:r>
        <w:tab/>
        <w:t>1.013e0</w:t>
      </w:r>
    </w:p>
    <w:p w14:paraId="372CED38" w14:textId="77777777" w:rsidR="00B6534B" w:rsidRDefault="00B6534B" w:rsidP="00B6534B">
      <w:r>
        <w:t>356.4224</w:t>
      </w:r>
      <w:r>
        <w:tab/>
        <w:t>1.013e0</w:t>
      </w:r>
    </w:p>
    <w:p w14:paraId="51954CEB" w14:textId="77777777" w:rsidR="00B6534B" w:rsidRDefault="00B6534B" w:rsidP="00B6534B">
      <w:r>
        <w:t>356.4830</w:t>
      </w:r>
      <w:r>
        <w:tab/>
        <w:t>1.013e0</w:t>
      </w:r>
    </w:p>
    <w:p w14:paraId="67B4A976" w14:textId="77777777" w:rsidR="00B6534B" w:rsidRDefault="00B6534B" w:rsidP="00B6534B">
      <w:r>
        <w:t>356.5384</w:t>
      </w:r>
      <w:r>
        <w:tab/>
        <w:t>2.025e0</w:t>
      </w:r>
    </w:p>
    <w:p w14:paraId="18D608C2" w14:textId="77777777" w:rsidR="00B6534B" w:rsidRDefault="00B6534B" w:rsidP="00B6534B">
      <w:r>
        <w:t>356.6253</w:t>
      </w:r>
      <w:r>
        <w:tab/>
        <w:t>1.013e0</w:t>
      </w:r>
    </w:p>
    <w:p w14:paraId="661ABBBD" w14:textId="77777777" w:rsidR="00B6534B" w:rsidRDefault="00B6534B" w:rsidP="00B6534B">
      <w:r>
        <w:t>356.6958</w:t>
      </w:r>
      <w:r>
        <w:tab/>
        <w:t>3.038e0</w:t>
      </w:r>
    </w:p>
    <w:p w14:paraId="2AA12385" w14:textId="77777777" w:rsidR="00B6534B" w:rsidRDefault="00B6534B" w:rsidP="00B6534B">
      <w:r>
        <w:t>356.7547</w:t>
      </w:r>
      <w:r>
        <w:tab/>
        <w:t>1.013e0</w:t>
      </w:r>
    </w:p>
    <w:p w14:paraId="02DC6157" w14:textId="77777777" w:rsidR="00B6534B" w:rsidRDefault="00B6534B" w:rsidP="00B6534B">
      <w:r>
        <w:t>356.8601</w:t>
      </w:r>
      <w:r>
        <w:tab/>
        <w:t>2.025e0</w:t>
      </w:r>
    </w:p>
    <w:p w14:paraId="5B8EE6AC" w14:textId="77777777" w:rsidR="00B6534B" w:rsidRDefault="00B6534B" w:rsidP="00B6534B">
      <w:r>
        <w:t>356.9247</w:t>
      </w:r>
      <w:r>
        <w:tab/>
        <w:t>1.013e0</w:t>
      </w:r>
    </w:p>
    <w:p w14:paraId="14344ACD" w14:textId="77777777" w:rsidR="00B6534B" w:rsidRDefault="00B6534B" w:rsidP="00B6534B">
      <w:r>
        <w:t>356.9897</w:t>
      </w:r>
      <w:r>
        <w:tab/>
        <w:t>2.025e0</w:t>
      </w:r>
    </w:p>
    <w:p w14:paraId="35265DAF" w14:textId="77777777" w:rsidR="00B6534B" w:rsidRDefault="00B6534B" w:rsidP="00B6534B">
      <w:r>
        <w:t>357.0263</w:t>
      </w:r>
      <w:r>
        <w:tab/>
        <w:t>1.013e0</w:t>
      </w:r>
    </w:p>
    <w:p w14:paraId="1BE4D9CB" w14:textId="77777777" w:rsidR="00B6534B" w:rsidRDefault="00B6534B" w:rsidP="00B6534B">
      <w:r>
        <w:t>357.1110</w:t>
      </w:r>
      <w:r>
        <w:tab/>
        <w:t>3.038e0</w:t>
      </w:r>
    </w:p>
    <w:p w14:paraId="358404B5" w14:textId="77777777" w:rsidR="00B6534B" w:rsidRDefault="00B6534B" w:rsidP="00B6534B">
      <w:r>
        <w:t>357.1607</w:t>
      </w:r>
      <w:r>
        <w:tab/>
        <w:t>2.025e0</w:t>
      </w:r>
    </w:p>
    <w:p w14:paraId="24B563EE" w14:textId="77777777" w:rsidR="00B6534B" w:rsidRDefault="00B6534B" w:rsidP="00B6534B">
      <w:r>
        <w:t>357.2032</w:t>
      </w:r>
      <w:r>
        <w:tab/>
        <w:t>3.038e0</w:t>
      </w:r>
    </w:p>
    <w:p w14:paraId="5DC76292" w14:textId="77777777" w:rsidR="00B6534B" w:rsidRDefault="00B6534B" w:rsidP="00B6534B">
      <w:r>
        <w:t>357.2563</w:t>
      </w:r>
      <w:r>
        <w:tab/>
        <w:t>2.025e0</w:t>
      </w:r>
    </w:p>
    <w:p w14:paraId="451D7552" w14:textId="77777777" w:rsidR="00B6534B" w:rsidRDefault="00B6534B" w:rsidP="00B6534B">
      <w:r>
        <w:t>357.3088</w:t>
      </w:r>
      <w:r>
        <w:tab/>
        <w:t>3.038e0</w:t>
      </w:r>
    </w:p>
    <w:p w14:paraId="162AB56A" w14:textId="77777777" w:rsidR="00B6534B" w:rsidRDefault="00B6534B" w:rsidP="00B6534B">
      <w:r>
        <w:t>357.3526</w:t>
      </w:r>
      <w:r>
        <w:tab/>
        <w:t>2.025e0</w:t>
      </w:r>
    </w:p>
    <w:p w14:paraId="7F7E6930" w14:textId="77777777" w:rsidR="00B6534B" w:rsidRDefault="00B6534B" w:rsidP="00B6534B">
      <w:r>
        <w:t>357.3892</w:t>
      </w:r>
      <w:r>
        <w:tab/>
        <w:t>3.038e0</w:t>
      </w:r>
    </w:p>
    <w:p w14:paraId="2F9653CB" w14:textId="77777777" w:rsidR="00B6534B" w:rsidRDefault="00B6534B" w:rsidP="00B6534B">
      <w:r>
        <w:t>357.4514</w:t>
      </w:r>
      <w:r>
        <w:tab/>
        <w:t>1.013e0</w:t>
      </w:r>
    </w:p>
    <w:p w14:paraId="3519683E" w14:textId="77777777" w:rsidR="00B6534B" w:rsidRDefault="00B6534B" w:rsidP="00B6534B">
      <w:r>
        <w:t>357.5531</w:t>
      </w:r>
      <w:r>
        <w:tab/>
        <w:t>1.013e0</w:t>
      </w:r>
    </w:p>
    <w:p w14:paraId="2AC0CFAB" w14:textId="77777777" w:rsidR="00B6534B" w:rsidRDefault="00B6534B" w:rsidP="00B6534B">
      <w:r>
        <w:t>357.6223</w:t>
      </w:r>
      <w:r>
        <w:tab/>
        <w:t>1.013e0</w:t>
      </w:r>
    </w:p>
    <w:p w14:paraId="41EB8EFD" w14:textId="77777777" w:rsidR="00B6534B" w:rsidRDefault="00B6534B" w:rsidP="00B6534B">
      <w:r>
        <w:t>357.6754</w:t>
      </w:r>
      <w:r>
        <w:tab/>
        <w:t>3.038e0</w:t>
      </w:r>
    </w:p>
    <w:p w14:paraId="04D95EC6" w14:textId="77777777" w:rsidR="00B6534B" w:rsidRDefault="00B6534B" w:rsidP="00B6534B">
      <w:r>
        <w:t>357.7706</w:t>
      </w:r>
      <w:r>
        <w:tab/>
        <w:t>2.025e0</w:t>
      </w:r>
    </w:p>
    <w:p w14:paraId="221583C2" w14:textId="77777777" w:rsidR="00B6534B" w:rsidRDefault="00B6534B" w:rsidP="00B6534B">
      <w:r>
        <w:t>357.9119</w:t>
      </w:r>
      <w:r>
        <w:tab/>
        <w:t>2.025e0</w:t>
      </w:r>
    </w:p>
    <w:p w14:paraId="2E6C7B4D" w14:textId="77777777" w:rsidR="00B6534B" w:rsidRDefault="00B6534B" w:rsidP="00B6534B">
      <w:r>
        <w:t>357.9720</w:t>
      </w:r>
      <w:r>
        <w:tab/>
        <w:t>2.025e0</w:t>
      </w:r>
    </w:p>
    <w:p w14:paraId="12C2F9F0" w14:textId="77777777" w:rsidR="00B6534B" w:rsidRDefault="00B6534B" w:rsidP="00B6534B">
      <w:r>
        <w:t>358.0560</w:t>
      </w:r>
      <w:r>
        <w:tab/>
        <w:t>1.013e0</w:t>
      </w:r>
    </w:p>
    <w:p w14:paraId="5CFB322B" w14:textId="77777777" w:rsidR="00B6534B" w:rsidRDefault="00B6534B" w:rsidP="00B6534B">
      <w:r>
        <w:t>358.1504</w:t>
      </w:r>
      <w:r>
        <w:tab/>
        <w:t>1.193e1</w:t>
      </w:r>
    </w:p>
    <w:p w14:paraId="2BC08E7D" w14:textId="77777777" w:rsidR="00B6534B" w:rsidRDefault="00B6534B" w:rsidP="00B6534B">
      <w:r>
        <w:t>358.2430</w:t>
      </w:r>
      <w:r>
        <w:tab/>
        <w:t>1.013e0</w:t>
      </w:r>
    </w:p>
    <w:p w14:paraId="15271659" w14:textId="77777777" w:rsidR="00B6534B" w:rsidRDefault="00B6534B" w:rsidP="00B6534B">
      <w:r>
        <w:t>358.2871</w:t>
      </w:r>
      <w:r>
        <w:tab/>
        <w:t>1.013e0</w:t>
      </w:r>
    </w:p>
    <w:p w14:paraId="17910C02" w14:textId="77777777" w:rsidR="00B6534B" w:rsidRDefault="00B6534B" w:rsidP="00B6534B">
      <w:r>
        <w:t>358.5002</w:t>
      </w:r>
      <w:r>
        <w:tab/>
        <w:t>2.025e0</w:t>
      </w:r>
    </w:p>
    <w:p w14:paraId="32865AA1" w14:textId="77777777" w:rsidR="00B6534B" w:rsidRDefault="00B6534B" w:rsidP="00B6534B">
      <w:r>
        <w:t>358.5742</w:t>
      </w:r>
      <w:r>
        <w:tab/>
        <w:t>1.013e0</w:t>
      </w:r>
    </w:p>
    <w:p w14:paraId="674FAB47" w14:textId="77777777" w:rsidR="00B6534B" w:rsidRDefault="00B6534B" w:rsidP="00B6534B">
      <w:r>
        <w:t>358.6200</w:t>
      </w:r>
      <w:r>
        <w:tab/>
        <w:t>3.038e0</w:t>
      </w:r>
    </w:p>
    <w:p w14:paraId="766AA5FF" w14:textId="77777777" w:rsidR="00B6534B" w:rsidRDefault="00B6534B" w:rsidP="00B6534B">
      <w:r>
        <w:t>358.7376</w:t>
      </w:r>
      <w:r>
        <w:tab/>
        <w:t>2.025e0</w:t>
      </w:r>
    </w:p>
    <w:p w14:paraId="746F145B" w14:textId="77777777" w:rsidR="00B6534B" w:rsidRDefault="00B6534B" w:rsidP="00B6534B">
      <w:r>
        <w:t>358.8239</w:t>
      </w:r>
      <w:r>
        <w:tab/>
        <w:t>3.038e0</w:t>
      </w:r>
    </w:p>
    <w:p w14:paraId="646CD67A" w14:textId="77777777" w:rsidR="00B6534B" w:rsidRDefault="00B6534B" w:rsidP="00B6534B">
      <w:r>
        <w:t>358.9252</w:t>
      </w:r>
      <w:r>
        <w:tab/>
        <w:t>1.013e0</w:t>
      </w:r>
    </w:p>
    <w:p w14:paraId="3E6CE40E" w14:textId="77777777" w:rsidR="00B6534B" w:rsidRDefault="00B6534B" w:rsidP="00B6534B">
      <w:r>
        <w:t>358.9581</w:t>
      </w:r>
      <w:r>
        <w:tab/>
        <w:t>2.025e0</w:t>
      </w:r>
    </w:p>
    <w:p w14:paraId="7275CFD7" w14:textId="77777777" w:rsidR="00B6534B" w:rsidRDefault="00B6534B" w:rsidP="00B6534B">
      <w:r>
        <w:t>359.0047</w:t>
      </w:r>
      <w:r>
        <w:tab/>
        <w:t>1.013e0</w:t>
      </w:r>
    </w:p>
    <w:p w14:paraId="2CB35462" w14:textId="77777777" w:rsidR="00B6534B" w:rsidRDefault="00B6534B" w:rsidP="00B6534B">
      <w:r>
        <w:t>359.0825</w:t>
      </w:r>
      <w:r>
        <w:tab/>
        <w:t>1.013e0</w:t>
      </w:r>
    </w:p>
    <w:p w14:paraId="76B8EF04" w14:textId="77777777" w:rsidR="00B6534B" w:rsidRDefault="00B6534B" w:rsidP="00B6534B">
      <w:r>
        <w:t>359.1251</w:t>
      </w:r>
      <w:r>
        <w:tab/>
        <w:t>2.025e0</w:t>
      </w:r>
    </w:p>
    <w:p w14:paraId="2FB66E3B" w14:textId="77777777" w:rsidR="00B6534B" w:rsidRDefault="00B6534B" w:rsidP="00B6534B">
      <w:r>
        <w:t>359.1649</w:t>
      </w:r>
      <w:r>
        <w:tab/>
        <w:t>2.542e0</w:t>
      </w:r>
    </w:p>
    <w:p w14:paraId="04AF97FE" w14:textId="77777777" w:rsidR="00B6534B" w:rsidRDefault="00B6534B" w:rsidP="00B6534B">
      <w:r>
        <w:t>359.2033</w:t>
      </w:r>
      <w:r>
        <w:tab/>
        <w:t>2.025e0</w:t>
      </w:r>
    </w:p>
    <w:p w14:paraId="5F66947B" w14:textId="77777777" w:rsidR="00B6534B" w:rsidRDefault="00B6534B" w:rsidP="00B6534B">
      <w:r>
        <w:t>359.2566</w:t>
      </w:r>
      <w:r>
        <w:tab/>
        <w:t>1.013e0</w:t>
      </w:r>
    </w:p>
    <w:p w14:paraId="7D5B2F23" w14:textId="77777777" w:rsidR="00B6534B" w:rsidRDefault="00B6534B" w:rsidP="00B6534B">
      <w:r>
        <w:t>359.2934</w:t>
      </w:r>
      <w:r>
        <w:tab/>
        <w:t>1.013e0</w:t>
      </w:r>
    </w:p>
    <w:p w14:paraId="2E2C469B" w14:textId="77777777" w:rsidR="00B6534B" w:rsidRDefault="00B6534B" w:rsidP="00B6534B">
      <w:r>
        <w:t>359.3826</w:t>
      </w:r>
      <w:r>
        <w:tab/>
        <w:t>1.013e0</w:t>
      </w:r>
    </w:p>
    <w:p w14:paraId="739D6991" w14:textId="77777777" w:rsidR="00B6534B" w:rsidRDefault="00B6534B" w:rsidP="00B6534B">
      <w:r>
        <w:t>359.4556</w:t>
      </w:r>
      <w:r>
        <w:tab/>
        <w:t>1.013e0</w:t>
      </w:r>
    </w:p>
    <w:p w14:paraId="78E7E7E4" w14:textId="77777777" w:rsidR="00B6534B" w:rsidRDefault="00B6534B" w:rsidP="00B6534B">
      <w:r>
        <w:t>359.4954</w:t>
      </w:r>
      <w:r>
        <w:tab/>
        <w:t>1.013e0</w:t>
      </w:r>
    </w:p>
    <w:p w14:paraId="73B81EB8" w14:textId="77777777" w:rsidR="00B6534B" w:rsidRDefault="00B6534B" w:rsidP="00B6534B">
      <w:r>
        <w:t>359.5486</w:t>
      </w:r>
      <w:r>
        <w:tab/>
        <w:t>1.013e0</w:t>
      </w:r>
    </w:p>
    <w:p w14:paraId="797F73A6" w14:textId="77777777" w:rsidR="00B6534B" w:rsidRDefault="00B6534B" w:rsidP="00B6534B">
      <w:r>
        <w:t>359.6117</w:t>
      </w:r>
      <w:r>
        <w:tab/>
        <w:t>3.038e0</w:t>
      </w:r>
    </w:p>
    <w:p w14:paraId="29849C6B" w14:textId="77777777" w:rsidR="00B6534B" w:rsidRDefault="00B6534B" w:rsidP="00B6534B">
      <w:r>
        <w:t>359.6812</w:t>
      </w:r>
      <w:r>
        <w:tab/>
        <w:t>1.013e0</w:t>
      </w:r>
    </w:p>
    <w:p w14:paraId="5F718B1D" w14:textId="77777777" w:rsidR="00B6534B" w:rsidRDefault="00B6534B" w:rsidP="00B6534B">
      <w:r>
        <w:t>359.7276</w:t>
      </w:r>
      <w:r>
        <w:tab/>
        <w:t>1.013e0</w:t>
      </w:r>
    </w:p>
    <w:p w14:paraId="21F2B400" w14:textId="77777777" w:rsidR="00B6534B" w:rsidRDefault="00B6534B" w:rsidP="00B6534B">
      <w:r>
        <w:t>359.8193</w:t>
      </w:r>
      <w:r>
        <w:tab/>
        <w:t>2.025e0</w:t>
      </w:r>
    </w:p>
    <w:p w14:paraId="76F01D04" w14:textId="77777777" w:rsidR="00B6534B" w:rsidRDefault="00B6534B" w:rsidP="00B6534B">
      <w:r>
        <w:t>359.9226</w:t>
      </w:r>
      <w:r>
        <w:tab/>
        <w:t>1.013e0</w:t>
      </w:r>
    </w:p>
    <w:p w14:paraId="74962B6B" w14:textId="77777777" w:rsidR="00B6534B" w:rsidRDefault="00B6534B" w:rsidP="00B6534B">
      <w:r>
        <w:t>359.9800</w:t>
      </w:r>
      <w:r>
        <w:tab/>
        <w:t>1.013e0</w:t>
      </w:r>
    </w:p>
    <w:p w14:paraId="400CA993" w14:textId="77777777" w:rsidR="00B6534B" w:rsidRDefault="00B6534B" w:rsidP="00B6534B">
      <w:r>
        <w:t>360.0416</w:t>
      </w:r>
      <w:r>
        <w:tab/>
        <w:t>2.025e0</w:t>
      </w:r>
    </w:p>
    <w:p w14:paraId="40D23010" w14:textId="77777777" w:rsidR="00B6534B" w:rsidRDefault="00B6534B" w:rsidP="00B6534B">
      <w:r>
        <w:t>360.0767</w:t>
      </w:r>
      <w:r>
        <w:tab/>
        <w:t>2.025e0</w:t>
      </w:r>
    </w:p>
    <w:p w14:paraId="5A8AB079" w14:textId="77777777" w:rsidR="00B6534B" w:rsidRDefault="00B6534B" w:rsidP="00B6534B">
      <w:r>
        <w:t>360.1378</w:t>
      </w:r>
      <w:r>
        <w:tab/>
        <w:t>5.063e0</w:t>
      </w:r>
    </w:p>
    <w:p w14:paraId="15A109EC" w14:textId="77777777" w:rsidR="00B6534B" w:rsidRDefault="00B6534B" w:rsidP="00B6534B">
      <w:r>
        <w:t>360.1844</w:t>
      </w:r>
      <w:r>
        <w:tab/>
        <w:t>2.025e0</w:t>
      </w:r>
    </w:p>
    <w:p w14:paraId="5E064ECA" w14:textId="77777777" w:rsidR="00B6534B" w:rsidRDefault="00B6534B" w:rsidP="00B6534B">
      <w:r>
        <w:t>360.2842</w:t>
      </w:r>
      <w:r>
        <w:tab/>
        <w:t>3.038e0</w:t>
      </w:r>
    </w:p>
    <w:p w14:paraId="33099418" w14:textId="77777777" w:rsidR="00B6534B" w:rsidRDefault="00B6534B" w:rsidP="00B6534B">
      <w:r>
        <w:t>360.3736</w:t>
      </w:r>
      <w:r>
        <w:tab/>
        <w:t>2.025e0</w:t>
      </w:r>
    </w:p>
    <w:p w14:paraId="1183281A" w14:textId="77777777" w:rsidR="00B6534B" w:rsidRDefault="00B6534B" w:rsidP="00B6534B">
      <w:r>
        <w:t>360.4519</w:t>
      </w:r>
      <w:r>
        <w:tab/>
        <w:t>1.013e0</w:t>
      </w:r>
    </w:p>
    <w:p w14:paraId="6FA61694" w14:textId="77777777" w:rsidR="00B6534B" w:rsidRDefault="00B6534B" w:rsidP="00B6534B">
      <w:r>
        <w:t>360.5517</w:t>
      </w:r>
      <w:r>
        <w:tab/>
        <w:t>1.013e0</w:t>
      </w:r>
    </w:p>
    <w:p w14:paraId="51BD2141" w14:textId="77777777" w:rsidR="00B6534B" w:rsidRDefault="00B6534B" w:rsidP="00B6534B">
      <w:r>
        <w:t>360.6296</w:t>
      </w:r>
      <w:r>
        <w:tab/>
        <w:t>1.013e0</w:t>
      </w:r>
    </w:p>
    <w:p w14:paraId="5FB18D42" w14:textId="77777777" w:rsidR="00B6534B" w:rsidRDefault="00B6534B" w:rsidP="00B6534B">
      <w:r>
        <w:t>360.7216</w:t>
      </w:r>
      <w:r>
        <w:tab/>
        <w:t>3.038e0</w:t>
      </w:r>
    </w:p>
    <w:p w14:paraId="3985043A" w14:textId="77777777" w:rsidR="00B6534B" w:rsidRDefault="00B6534B" w:rsidP="00B6534B">
      <w:r>
        <w:t>360.8590</w:t>
      </w:r>
      <w:r>
        <w:tab/>
        <w:t>2.025e0</w:t>
      </w:r>
    </w:p>
    <w:p w14:paraId="3F000A73" w14:textId="77777777" w:rsidR="00B6534B" w:rsidRDefault="00B6534B" w:rsidP="00B6534B">
      <w:r>
        <w:t>360.9521</w:t>
      </w:r>
      <w:r>
        <w:tab/>
        <w:t>3.038e0</w:t>
      </w:r>
    </w:p>
    <w:p w14:paraId="7F9DAE66" w14:textId="77777777" w:rsidR="00B6534B" w:rsidRDefault="00B6534B" w:rsidP="00B6534B">
      <w:r>
        <w:t>361.0316</w:t>
      </w:r>
      <w:r>
        <w:tab/>
        <w:t>2.025e0</w:t>
      </w:r>
    </w:p>
    <w:p w14:paraId="5F3869FA" w14:textId="77777777" w:rsidR="00B6534B" w:rsidRDefault="00B6534B" w:rsidP="00B6534B">
      <w:r>
        <w:t>361.0842</w:t>
      </w:r>
      <w:r>
        <w:tab/>
        <w:t>1.013e0</w:t>
      </w:r>
    </w:p>
    <w:p w14:paraId="12467D74" w14:textId="77777777" w:rsidR="00B6534B" w:rsidRDefault="00B6534B" w:rsidP="00B6534B">
      <w:r>
        <w:t>361.1683</w:t>
      </w:r>
      <w:r>
        <w:tab/>
        <w:t>2.025e0</w:t>
      </w:r>
    </w:p>
    <w:p w14:paraId="3547989E" w14:textId="77777777" w:rsidR="00B6534B" w:rsidRDefault="00B6534B" w:rsidP="00B6534B">
      <w:r>
        <w:t>361.2241</w:t>
      </w:r>
      <w:r>
        <w:tab/>
        <w:t>1.013e0</w:t>
      </w:r>
    </w:p>
    <w:p w14:paraId="16B6B832" w14:textId="77777777" w:rsidR="00B6534B" w:rsidRDefault="00B6534B" w:rsidP="00B6534B">
      <w:r>
        <w:t>361.2805</w:t>
      </w:r>
      <w:r>
        <w:tab/>
        <w:t>2.025e0</w:t>
      </w:r>
    </w:p>
    <w:p w14:paraId="7AC524FC" w14:textId="77777777" w:rsidR="00B6534B" w:rsidRDefault="00B6534B" w:rsidP="00B6534B">
      <w:r>
        <w:t>361.4017</w:t>
      </w:r>
      <w:r>
        <w:tab/>
        <w:t>1.013e0</w:t>
      </w:r>
    </w:p>
    <w:p w14:paraId="7828DB0B" w14:textId="77777777" w:rsidR="00B6534B" w:rsidRDefault="00B6534B" w:rsidP="00B6534B">
      <w:r>
        <w:t>361.5721</w:t>
      </w:r>
      <w:r>
        <w:tab/>
        <w:t>1.013e0</w:t>
      </w:r>
    </w:p>
    <w:p w14:paraId="52682CCE" w14:textId="77777777" w:rsidR="00B6534B" w:rsidRDefault="00B6534B" w:rsidP="00B6534B">
      <w:r>
        <w:t>361.6764</w:t>
      </w:r>
      <w:r>
        <w:tab/>
        <w:t>3.038e0</w:t>
      </w:r>
    </w:p>
    <w:p w14:paraId="018BC5C3" w14:textId="77777777" w:rsidR="00B6534B" w:rsidRDefault="00B6534B" w:rsidP="00B6534B">
      <w:r>
        <w:t>361.8042</w:t>
      </w:r>
      <w:r>
        <w:tab/>
        <w:t>1.013e0</w:t>
      </w:r>
    </w:p>
    <w:p w14:paraId="6A2E8508" w14:textId="77777777" w:rsidR="00B6534B" w:rsidRDefault="00B6534B" w:rsidP="00B6534B">
      <w:r>
        <w:t>361.9018</w:t>
      </w:r>
      <w:r>
        <w:tab/>
        <w:t>1.013e0</w:t>
      </w:r>
    </w:p>
    <w:p w14:paraId="15B270C8" w14:textId="77777777" w:rsidR="00B6534B" w:rsidRDefault="00B6534B" w:rsidP="00B6534B">
      <w:r>
        <w:t>361.9377</w:t>
      </w:r>
      <w:r>
        <w:tab/>
        <w:t>1.013e0</w:t>
      </w:r>
    </w:p>
    <w:p w14:paraId="799D64AC" w14:textId="77777777" w:rsidR="00B6534B" w:rsidRDefault="00B6534B" w:rsidP="00B6534B">
      <w:r>
        <w:t>361.9906</w:t>
      </w:r>
      <w:r>
        <w:tab/>
        <w:t>3.038e0</w:t>
      </w:r>
    </w:p>
    <w:p w14:paraId="262C0748" w14:textId="77777777" w:rsidR="00B6534B" w:rsidRDefault="00B6534B" w:rsidP="00B6534B">
      <w:r>
        <w:t>362.1284</w:t>
      </w:r>
      <w:r>
        <w:tab/>
        <w:t>3.038e0</w:t>
      </w:r>
    </w:p>
    <w:p w14:paraId="0220251C" w14:textId="77777777" w:rsidR="00B6534B" w:rsidRDefault="00B6534B" w:rsidP="00B6534B">
      <w:r>
        <w:t>362.1945</w:t>
      </w:r>
      <w:r>
        <w:tab/>
        <w:t>1.013e0</w:t>
      </w:r>
    </w:p>
    <w:p w14:paraId="263C4F62" w14:textId="77777777" w:rsidR="00B6534B" w:rsidRDefault="00B6534B" w:rsidP="00B6534B">
      <w:r>
        <w:t>362.2556</w:t>
      </w:r>
      <w:r>
        <w:tab/>
        <w:t>1.013e0</w:t>
      </w:r>
    </w:p>
    <w:p w14:paraId="72BE1C85" w14:textId="77777777" w:rsidR="00B6534B" w:rsidRDefault="00B6534B" w:rsidP="00B6534B">
      <w:r>
        <w:t>362.3117</w:t>
      </w:r>
      <w:r>
        <w:tab/>
        <w:t>1.013e0</w:t>
      </w:r>
    </w:p>
    <w:p w14:paraId="02591AD3" w14:textId="77777777" w:rsidR="00B6534B" w:rsidRDefault="00B6534B" w:rsidP="00B6534B">
      <w:r>
        <w:t>362.4077</w:t>
      </w:r>
      <w:r>
        <w:tab/>
        <w:t>2.025e0</w:t>
      </w:r>
    </w:p>
    <w:p w14:paraId="2F66B18C" w14:textId="77777777" w:rsidR="00B6534B" w:rsidRDefault="00B6534B" w:rsidP="00B6534B">
      <w:r>
        <w:t>362.5201</w:t>
      </w:r>
      <w:r>
        <w:tab/>
        <w:t>4.051e0</w:t>
      </w:r>
    </w:p>
    <w:p w14:paraId="11B617BD" w14:textId="77777777" w:rsidR="00B6534B" w:rsidRDefault="00B6534B" w:rsidP="00B6534B">
      <w:r>
        <w:t>362.6191</w:t>
      </w:r>
      <w:r>
        <w:tab/>
        <w:t>2.025e0</w:t>
      </w:r>
    </w:p>
    <w:p w14:paraId="11B969E8" w14:textId="77777777" w:rsidR="00B6534B" w:rsidRDefault="00B6534B" w:rsidP="00B6534B">
      <w:r>
        <w:t>362.6743</w:t>
      </w:r>
      <w:r>
        <w:tab/>
        <w:t>1.013e0</w:t>
      </w:r>
    </w:p>
    <w:p w14:paraId="11209E42" w14:textId="77777777" w:rsidR="00B6534B" w:rsidRDefault="00B6534B" w:rsidP="00B6534B">
      <w:r>
        <w:t>362.7063</w:t>
      </w:r>
      <w:r>
        <w:tab/>
        <w:t>2.025e0</w:t>
      </w:r>
    </w:p>
    <w:p w14:paraId="2B640D90" w14:textId="77777777" w:rsidR="00B6534B" w:rsidRDefault="00B6534B" w:rsidP="00B6534B">
      <w:r>
        <w:t>362.7864</w:t>
      </w:r>
      <w:r>
        <w:tab/>
        <w:t>3.038e0</w:t>
      </w:r>
    </w:p>
    <w:p w14:paraId="38692102" w14:textId="77777777" w:rsidR="00B6534B" w:rsidRDefault="00B6534B" w:rsidP="00B6534B">
      <w:r>
        <w:t>362.8787</w:t>
      </w:r>
      <w:r>
        <w:tab/>
        <w:t>3.673e0</w:t>
      </w:r>
    </w:p>
    <w:p w14:paraId="34241F72" w14:textId="77777777" w:rsidR="00B6534B" w:rsidRDefault="00B6534B" w:rsidP="00B6534B">
      <w:r>
        <w:t>362.9387</w:t>
      </w:r>
      <w:r>
        <w:tab/>
        <w:t>4.051e0</w:t>
      </w:r>
    </w:p>
    <w:p w14:paraId="68D72A75" w14:textId="77777777" w:rsidR="00B6534B" w:rsidRDefault="00B6534B" w:rsidP="00B6534B">
      <w:r>
        <w:t>363.0345</w:t>
      </w:r>
      <w:r>
        <w:tab/>
        <w:t>3.038e0</w:t>
      </w:r>
    </w:p>
    <w:p w14:paraId="2184C6BD" w14:textId="77777777" w:rsidR="00B6534B" w:rsidRDefault="00B6534B" w:rsidP="00B6534B">
      <w:r>
        <w:t>363.1530</w:t>
      </w:r>
      <w:r>
        <w:tab/>
        <w:t>2.025e0</w:t>
      </w:r>
    </w:p>
    <w:p w14:paraId="7DC8FA47" w14:textId="77777777" w:rsidR="00B6534B" w:rsidRDefault="00B6534B" w:rsidP="00B6534B">
      <w:r>
        <w:t>363.2415</w:t>
      </w:r>
      <w:r>
        <w:tab/>
        <w:t>1.013e0</w:t>
      </w:r>
    </w:p>
    <w:p w14:paraId="223669C9" w14:textId="77777777" w:rsidR="00B6534B" w:rsidRDefault="00B6534B" w:rsidP="00B6534B">
      <w:r>
        <w:t>363.2900</w:t>
      </w:r>
      <w:r>
        <w:tab/>
        <w:t>3.038e0</w:t>
      </w:r>
    </w:p>
    <w:p w14:paraId="1C84FE64" w14:textId="77777777" w:rsidR="00B6534B" w:rsidRDefault="00B6534B" w:rsidP="00B6534B">
      <w:r>
        <w:t>363.3750</w:t>
      </w:r>
      <w:r>
        <w:tab/>
        <w:t>1.013e0</w:t>
      </w:r>
    </w:p>
    <w:p w14:paraId="352008E9" w14:textId="77777777" w:rsidR="00B6534B" w:rsidRDefault="00B6534B" w:rsidP="00B6534B">
      <w:r>
        <w:t>363.4255</w:t>
      </w:r>
      <w:r>
        <w:tab/>
        <w:t>3.038e0</w:t>
      </w:r>
    </w:p>
    <w:p w14:paraId="2902B088" w14:textId="77777777" w:rsidR="00B6534B" w:rsidRDefault="00B6534B" w:rsidP="00B6534B">
      <w:r>
        <w:t>363.5026</w:t>
      </w:r>
      <w:r>
        <w:tab/>
        <w:t>5.063e0</w:t>
      </w:r>
    </w:p>
    <w:p w14:paraId="673B1BBC" w14:textId="77777777" w:rsidR="00B6534B" w:rsidRDefault="00B6534B" w:rsidP="00B6534B">
      <w:r>
        <w:t>363.6100</w:t>
      </w:r>
      <w:r>
        <w:tab/>
        <w:t>1.013e0</w:t>
      </w:r>
    </w:p>
    <w:p w14:paraId="61A3DC54" w14:textId="77777777" w:rsidR="00B6534B" w:rsidRDefault="00B6534B" w:rsidP="00B6534B">
      <w:r>
        <w:t>363.8650</w:t>
      </w:r>
      <w:r>
        <w:tab/>
        <w:t>4.051e0</w:t>
      </w:r>
    </w:p>
    <w:p w14:paraId="664864F8" w14:textId="77777777" w:rsidR="00B6534B" w:rsidRDefault="00B6534B" w:rsidP="00B6534B">
      <w:r>
        <w:t>363.9161</w:t>
      </w:r>
      <w:r>
        <w:tab/>
        <w:t>1.013e0</w:t>
      </w:r>
    </w:p>
    <w:p w14:paraId="025671DD" w14:textId="77777777" w:rsidR="00B6534B" w:rsidRDefault="00B6534B" w:rsidP="00B6534B">
      <w:r>
        <w:t>363.9868</w:t>
      </w:r>
      <w:r>
        <w:tab/>
        <w:t>3.038e0</w:t>
      </w:r>
    </w:p>
    <w:p w14:paraId="495AD0C0" w14:textId="77777777" w:rsidR="00B6534B" w:rsidRDefault="00B6534B" w:rsidP="00B6534B">
      <w:r>
        <w:t>364.0200</w:t>
      </w:r>
      <w:r>
        <w:tab/>
        <w:t>2.025e0</w:t>
      </w:r>
    </w:p>
    <w:p w14:paraId="3C0728B3" w14:textId="77777777" w:rsidR="00B6534B" w:rsidRDefault="00B6534B" w:rsidP="00B6534B">
      <w:r>
        <w:t>364.0683</w:t>
      </w:r>
      <w:r>
        <w:tab/>
        <w:t>3.038e0</w:t>
      </w:r>
    </w:p>
    <w:p w14:paraId="79B1286D" w14:textId="77777777" w:rsidR="00B6534B" w:rsidRDefault="00B6534B" w:rsidP="00B6534B">
      <w:r>
        <w:t>364.3011</w:t>
      </w:r>
      <w:r>
        <w:tab/>
        <w:t>1.013e0</w:t>
      </w:r>
    </w:p>
    <w:p w14:paraId="1C68CFCA" w14:textId="77777777" w:rsidR="00B6534B" w:rsidRDefault="00B6534B" w:rsidP="00B6534B">
      <w:r>
        <w:t>364.3884</w:t>
      </w:r>
      <w:r>
        <w:tab/>
        <w:t>1.013e0</w:t>
      </w:r>
    </w:p>
    <w:p w14:paraId="7BF84B53" w14:textId="77777777" w:rsidR="00B6534B" w:rsidRDefault="00B6534B" w:rsidP="00B6534B">
      <w:r>
        <w:t>364.4742</w:t>
      </w:r>
      <w:r>
        <w:tab/>
        <w:t>1.013e0</w:t>
      </w:r>
    </w:p>
    <w:p w14:paraId="7F6EB246" w14:textId="77777777" w:rsidR="00B6534B" w:rsidRDefault="00B6534B" w:rsidP="00B6534B">
      <w:r>
        <w:t>364.5430</w:t>
      </w:r>
      <w:r>
        <w:tab/>
        <w:t>3.038e0</w:t>
      </w:r>
    </w:p>
    <w:p w14:paraId="54BA22D6" w14:textId="77777777" w:rsidR="00B6534B" w:rsidRDefault="00B6534B" w:rsidP="00B6534B">
      <w:r>
        <w:t>364.6220</w:t>
      </w:r>
      <w:r>
        <w:tab/>
        <w:t>3.038e0</w:t>
      </w:r>
    </w:p>
    <w:p w14:paraId="03D74BE1" w14:textId="77777777" w:rsidR="00B6534B" w:rsidRDefault="00B6534B" w:rsidP="00B6534B">
      <w:r>
        <w:t>364.6717</w:t>
      </w:r>
      <w:r>
        <w:tab/>
        <w:t>2.025e0</w:t>
      </w:r>
    </w:p>
    <w:p w14:paraId="7586ABEF" w14:textId="77777777" w:rsidR="00B6534B" w:rsidRDefault="00B6534B" w:rsidP="00B6534B">
      <w:r>
        <w:t>364.7579</w:t>
      </w:r>
      <w:r>
        <w:tab/>
        <w:t>2.025e0</w:t>
      </w:r>
    </w:p>
    <w:p w14:paraId="4A7EEEAD" w14:textId="77777777" w:rsidR="00B6534B" w:rsidRDefault="00B6534B" w:rsidP="00B6534B">
      <w:r>
        <w:t>364.8267</w:t>
      </w:r>
      <w:r>
        <w:tab/>
        <w:t>3.038e0</w:t>
      </w:r>
    </w:p>
    <w:p w14:paraId="0297509F" w14:textId="77777777" w:rsidR="00B6534B" w:rsidRDefault="00B6534B" w:rsidP="00B6534B">
      <w:r>
        <w:t>364.8959</w:t>
      </w:r>
      <w:r>
        <w:tab/>
        <w:t>2.025e0</w:t>
      </w:r>
    </w:p>
    <w:p w14:paraId="01FC9B36" w14:textId="77777777" w:rsidR="00B6534B" w:rsidRDefault="00B6534B" w:rsidP="00B6534B">
      <w:r>
        <w:t>365.0343</w:t>
      </w:r>
      <w:r>
        <w:tab/>
        <w:t>3.038e0</w:t>
      </w:r>
    </w:p>
    <w:p w14:paraId="52DB29FB" w14:textId="77777777" w:rsidR="00B6534B" w:rsidRDefault="00B6534B" w:rsidP="00B6534B">
      <w:r>
        <w:t>365.0974</w:t>
      </w:r>
      <w:r>
        <w:tab/>
        <w:t>2.025e0</w:t>
      </w:r>
    </w:p>
    <w:p w14:paraId="3CE657F9" w14:textId="77777777" w:rsidR="00B6534B" w:rsidRDefault="00B6534B" w:rsidP="00B6534B">
      <w:r>
        <w:t>365.1437</w:t>
      </w:r>
      <w:r>
        <w:tab/>
        <w:t>7.089e0</w:t>
      </w:r>
    </w:p>
    <w:p w14:paraId="6BC9BCD4" w14:textId="77777777" w:rsidR="00B6534B" w:rsidRDefault="00B6534B" w:rsidP="00B6534B">
      <w:r>
        <w:t>365.2285</w:t>
      </w:r>
      <w:r>
        <w:tab/>
        <w:t>6.076e0</w:t>
      </w:r>
    </w:p>
    <w:p w14:paraId="355DF4E5" w14:textId="77777777" w:rsidR="00B6534B" w:rsidRDefault="00B6534B" w:rsidP="00B6534B">
      <w:r>
        <w:t>365.2894</w:t>
      </w:r>
      <w:r>
        <w:tab/>
        <w:t>1.013e0</w:t>
      </w:r>
    </w:p>
    <w:p w14:paraId="7088D3F9" w14:textId="77777777" w:rsidR="00B6534B" w:rsidRDefault="00B6534B" w:rsidP="00B6534B">
      <w:r>
        <w:t>365.3628</w:t>
      </w:r>
      <w:r>
        <w:tab/>
        <w:t>1.013e0</w:t>
      </w:r>
    </w:p>
    <w:p w14:paraId="4C38EF0B" w14:textId="77777777" w:rsidR="00B6534B" w:rsidRDefault="00B6534B" w:rsidP="00B6534B">
      <w:r>
        <w:t>365.5837</w:t>
      </w:r>
      <w:r>
        <w:tab/>
        <w:t>3.038e0</w:t>
      </w:r>
    </w:p>
    <w:p w14:paraId="3F374EF0" w14:textId="77777777" w:rsidR="00B6534B" w:rsidRDefault="00B6534B" w:rsidP="00B6534B">
      <w:r>
        <w:t>365.7042</w:t>
      </w:r>
      <w:r>
        <w:tab/>
        <w:t>2.025e0</w:t>
      </w:r>
    </w:p>
    <w:p w14:paraId="47DC3424" w14:textId="77777777" w:rsidR="00B6534B" w:rsidRDefault="00B6534B" w:rsidP="00B6534B">
      <w:r>
        <w:t>365.8022</w:t>
      </w:r>
      <w:r>
        <w:tab/>
        <w:t>1.013e0</w:t>
      </w:r>
    </w:p>
    <w:p w14:paraId="65C91295" w14:textId="77777777" w:rsidR="00B6534B" w:rsidRDefault="00B6534B" w:rsidP="00B6534B">
      <w:r>
        <w:t>365.8552</w:t>
      </w:r>
      <w:r>
        <w:tab/>
        <w:t>1.013e0</w:t>
      </w:r>
    </w:p>
    <w:p w14:paraId="6DDABF3C" w14:textId="77777777" w:rsidR="00B6534B" w:rsidRDefault="00B6534B" w:rsidP="00B6534B">
      <w:r>
        <w:t>365.8892</w:t>
      </w:r>
      <w:r>
        <w:tab/>
        <w:t>2.025e0</w:t>
      </w:r>
    </w:p>
    <w:p w14:paraId="7BE74A38" w14:textId="77777777" w:rsidR="00B6534B" w:rsidRDefault="00B6534B" w:rsidP="00B6534B">
      <w:r>
        <w:t>365.9557</w:t>
      </w:r>
      <w:r>
        <w:tab/>
        <w:t>3.038e0</w:t>
      </w:r>
    </w:p>
    <w:p w14:paraId="7317360F" w14:textId="77777777" w:rsidR="00B6534B" w:rsidRDefault="00B6534B" w:rsidP="00B6534B">
      <w:r>
        <w:t>366.1061</w:t>
      </w:r>
      <w:r>
        <w:tab/>
        <w:t>2.025e0</w:t>
      </w:r>
    </w:p>
    <w:p w14:paraId="5C81D70E" w14:textId="77777777" w:rsidR="00B6534B" w:rsidRDefault="00B6534B" w:rsidP="00B6534B">
      <w:r>
        <w:t>366.1751</w:t>
      </w:r>
      <w:r>
        <w:tab/>
        <w:t>2.025e0</w:t>
      </w:r>
    </w:p>
    <w:p w14:paraId="7C242CCB" w14:textId="77777777" w:rsidR="00B6534B" w:rsidRDefault="00B6534B" w:rsidP="00B6534B">
      <w:r>
        <w:t>366.2412</w:t>
      </w:r>
      <w:r>
        <w:tab/>
        <w:t>2.025e0</w:t>
      </w:r>
    </w:p>
    <w:p w14:paraId="12D7597E" w14:textId="77777777" w:rsidR="00B6534B" w:rsidRDefault="00B6534B" w:rsidP="00B6534B">
      <w:r>
        <w:t>366.3071</w:t>
      </w:r>
      <w:r>
        <w:tab/>
        <w:t>1.013e0</w:t>
      </w:r>
    </w:p>
    <w:p w14:paraId="6A90E00F" w14:textId="77777777" w:rsidR="00B6534B" w:rsidRDefault="00B6534B" w:rsidP="00B6534B">
      <w:r>
        <w:t>366.3434</w:t>
      </w:r>
      <w:r>
        <w:tab/>
        <w:t>2.025e0</w:t>
      </w:r>
    </w:p>
    <w:p w14:paraId="52F07C82" w14:textId="77777777" w:rsidR="00B6534B" w:rsidRDefault="00B6534B" w:rsidP="00B6534B">
      <w:r>
        <w:t>366.4797</w:t>
      </w:r>
      <w:r>
        <w:tab/>
        <w:t>1.013e0</w:t>
      </w:r>
    </w:p>
    <w:p w14:paraId="6EE577FE" w14:textId="77777777" w:rsidR="00B6534B" w:rsidRDefault="00B6534B" w:rsidP="00B6534B">
      <w:r>
        <w:t>366.6226</w:t>
      </w:r>
      <w:r>
        <w:tab/>
        <w:t>1.013e0</w:t>
      </w:r>
    </w:p>
    <w:p w14:paraId="74393345" w14:textId="77777777" w:rsidR="00B6534B" w:rsidRDefault="00B6534B" w:rsidP="00B6534B">
      <w:r>
        <w:t>366.7248</w:t>
      </w:r>
      <w:r>
        <w:tab/>
        <w:t>1.013e0</w:t>
      </w:r>
    </w:p>
    <w:p w14:paraId="5170E2C4" w14:textId="77777777" w:rsidR="00B6534B" w:rsidRDefault="00B6534B" w:rsidP="00B6534B">
      <w:r>
        <w:t>366.7527</w:t>
      </w:r>
      <w:r>
        <w:tab/>
        <w:t>1.013e0</w:t>
      </w:r>
    </w:p>
    <w:p w14:paraId="72B8470D" w14:textId="77777777" w:rsidR="00B6534B" w:rsidRDefault="00B6534B" w:rsidP="00B6534B">
      <w:r>
        <w:t>366.8000</w:t>
      </w:r>
      <w:r>
        <w:tab/>
        <w:t>1.013e0</w:t>
      </w:r>
    </w:p>
    <w:p w14:paraId="228AB35D" w14:textId="77777777" w:rsidR="00B6534B" w:rsidRDefault="00B6534B" w:rsidP="00B6534B">
      <w:r>
        <w:t>366.8406</w:t>
      </w:r>
      <w:r>
        <w:tab/>
        <w:t>1.013e0</w:t>
      </w:r>
    </w:p>
    <w:p w14:paraId="3E0FB128" w14:textId="77777777" w:rsidR="00B6534B" w:rsidRDefault="00B6534B" w:rsidP="00B6534B">
      <w:r>
        <w:t>366.9567</w:t>
      </w:r>
      <w:r>
        <w:tab/>
        <w:t>1.013e0</w:t>
      </w:r>
    </w:p>
    <w:p w14:paraId="7B0C121C" w14:textId="77777777" w:rsidR="00B6534B" w:rsidRDefault="00B6534B" w:rsidP="00B6534B">
      <w:r>
        <w:t>367.0415</w:t>
      </w:r>
      <w:r>
        <w:tab/>
        <w:t>2.025e0</w:t>
      </w:r>
    </w:p>
    <w:p w14:paraId="191FC06C" w14:textId="77777777" w:rsidR="00B6534B" w:rsidRDefault="00B6534B" w:rsidP="00B6534B">
      <w:r>
        <w:t>367.0704</w:t>
      </w:r>
      <w:r>
        <w:tab/>
        <w:t>2.025e0</w:t>
      </w:r>
    </w:p>
    <w:p w14:paraId="7225B9A3" w14:textId="77777777" w:rsidR="00B6534B" w:rsidRDefault="00B6534B" w:rsidP="00B6534B">
      <w:r>
        <w:t>367.1277</w:t>
      </w:r>
      <w:r>
        <w:tab/>
        <w:t>5.063e0</w:t>
      </w:r>
    </w:p>
    <w:p w14:paraId="2C4F8A38" w14:textId="77777777" w:rsidR="00B6534B" w:rsidRDefault="00B6534B" w:rsidP="00B6534B">
      <w:r>
        <w:t>367.2241</w:t>
      </w:r>
      <w:r>
        <w:tab/>
        <w:t>2.025e0</w:t>
      </w:r>
    </w:p>
    <w:p w14:paraId="02763E52" w14:textId="77777777" w:rsidR="00B6534B" w:rsidRDefault="00B6534B" w:rsidP="00B6534B">
      <w:r>
        <w:t>367.3206</w:t>
      </w:r>
      <w:r>
        <w:tab/>
        <w:t>2.025e0</w:t>
      </w:r>
    </w:p>
    <w:p w14:paraId="0D417734" w14:textId="77777777" w:rsidR="00B6534B" w:rsidRDefault="00B6534B" w:rsidP="00B6534B">
      <w:r>
        <w:t>367.4915</w:t>
      </w:r>
      <w:r>
        <w:tab/>
        <w:t>2.025e0</w:t>
      </w:r>
    </w:p>
    <w:p w14:paraId="2386CE33" w14:textId="77777777" w:rsidR="00B6534B" w:rsidRDefault="00B6534B" w:rsidP="00B6534B">
      <w:r>
        <w:t>367.5296</w:t>
      </w:r>
      <w:r>
        <w:tab/>
        <w:t>6.076e0</w:t>
      </w:r>
    </w:p>
    <w:p w14:paraId="05A14FDD" w14:textId="77777777" w:rsidR="00B6534B" w:rsidRDefault="00B6534B" w:rsidP="00B6534B">
      <w:r>
        <w:t>367.5899</w:t>
      </w:r>
      <w:r>
        <w:tab/>
        <w:t>1.013e0</w:t>
      </w:r>
    </w:p>
    <w:p w14:paraId="1881979C" w14:textId="77777777" w:rsidR="00B6534B" w:rsidRDefault="00B6534B" w:rsidP="00B6534B">
      <w:r>
        <w:t>367.6387</w:t>
      </w:r>
      <w:r>
        <w:tab/>
        <w:t>1.013e0</w:t>
      </w:r>
    </w:p>
    <w:p w14:paraId="3EA1EDFD" w14:textId="77777777" w:rsidR="00B6534B" w:rsidRDefault="00B6534B" w:rsidP="00B6534B">
      <w:r>
        <w:t>367.6862</w:t>
      </w:r>
      <w:r>
        <w:tab/>
        <w:t>1.013e0</w:t>
      </w:r>
    </w:p>
    <w:p w14:paraId="6533C87B" w14:textId="77777777" w:rsidR="00B6534B" w:rsidRDefault="00B6534B" w:rsidP="00B6534B">
      <w:r>
        <w:t>367.7937</w:t>
      </w:r>
      <w:r>
        <w:tab/>
        <w:t>2.025e0</w:t>
      </w:r>
    </w:p>
    <w:p w14:paraId="0E9EF672" w14:textId="77777777" w:rsidR="00B6534B" w:rsidRDefault="00B6534B" w:rsidP="00B6534B">
      <w:r>
        <w:t>367.8444</w:t>
      </w:r>
      <w:r>
        <w:tab/>
        <w:t>2.025e0</w:t>
      </w:r>
    </w:p>
    <w:p w14:paraId="03612C24" w14:textId="77777777" w:rsidR="00B6534B" w:rsidRDefault="00B6534B" w:rsidP="00B6534B">
      <w:r>
        <w:t>367.9036</w:t>
      </w:r>
      <w:r>
        <w:tab/>
        <w:t>1.013e0</w:t>
      </w:r>
    </w:p>
    <w:p w14:paraId="41E70173" w14:textId="77777777" w:rsidR="00B6534B" w:rsidRDefault="00B6534B" w:rsidP="00B6534B">
      <w:r>
        <w:t>367.9905</w:t>
      </w:r>
      <w:r>
        <w:tab/>
        <w:t>2.025e0</w:t>
      </w:r>
    </w:p>
    <w:p w14:paraId="562F5E3C" w14:textId="77777777" w:rsidR="00B6534B" w:rsidRDefault="00B6534B" w:rsidP="00B6534B">
      <w:r>
        <w:t>368.0216</w:t>
      </w:r>
      <w:r>
        <w:tab/>
        <w:t>2.025e0</w:t>
      </w:r>
    </w:p>
    <w:p w14:paraId="723F0C3F" w14:textId="77777777" w:rsidR="00B6534B" w:rsidRDefault="00B6534B" w:rsidP="00B6534B">
      <w:r>
        <w:t>368.0820</w:t>
      </w:r>
      <w:r>
        <w:tab/>
        <w:t>3.038e0</w:t>
      </w:r>
    </w:p>
    <w:p w14:paraId="77C5AEAA" w14:textId="77777777" w:rsidR="00B6534B" w:rsidRDefault="00B6534B" w:rsidP="00B6534B">
      <w:r>
        <w:t>368.1333</w:t>
      </w:r>
      <w:r>
        <w:tab/>
        <w:t>1.013e0</w:t>
      </w:r>
    </w:p>
    <w:p w14:paraId="75CAB19B" w14:textId="77777777" w:rsidR="00B6534B" w:rsidRDefault="00B6534B" w:rsidP="00B6534B">
      <w:r>
        <w:t>368.2418</w:t>
      </w:r>
      <w:r>
        <w:tab/>
        <w:t>1.013e0</w:t>
      </w:r>
    </w:p>
    <w:p w14:paraId="7C0C7F44" w14:textId="77777777" w:rsidR="00B6534B" w:rsidRDefault="00B6534B" w:rsidP="00B6534B">
      <w:r>
        <w:t>368.3292</w:t>
      </w:r>
      <w:r>
        <w:tab/>
        <w:t>1.013e0</w:t>
      </w:r>
    </w:p>
    <w:p w14:paraId="067B4C91" w14:textId="77777777" w:rsidR="00B6534B" w:rsidRDefault="00B6534B" w:rsidP="00B6534B">
      <w:r>
        <w:t>368.4385</w:t>
      </w:r>
      <w:r>
        <w:tab/>
        <w:t>3.518e0</w:t>
      </w:r>
    </w:p>
    <w:p w14:paraId="433509B4" w14:textId="77777777" w:rsidR="00B6534B" w:rsidRDefault="00B6534B" w:rsidP="00B6534B">
      <w:r>
        <w:t>368.6801</w:t>
      </w:r>
      <w:r>
        <w:tab/>
        <w:t>1.013e0</w:t>
      </w:r>
    </w:p>
    <w:p w14:paraId="64C20C9D" w14:textId="77777777" w:rsidR="00B6534B" w:rsidRDefault="00B6534B" w:rsidP="00B6534B">
      <w:r>
        <w:t>368.7235</w:t>
      </w:r>
      <w:r>
        <w:tab/>
        <w:t>3.038e0</w:t>
      </w:r>
    </w:p>
    <w:p w14:paraId="036AD528" w14:textId="77777777" w:rsidR="00B6534B" w:rsidRDefault="00B6534B" w:rsidP="00B6534B">
      <w:r>
        <w:t>368.8803</w:t>
      </w:r>
      <w:r>
        <w:tab/>
        <w:t>3.038e0</w:t>
      </w:r>
    </w:p>
    <w:p w14:paraId="34800525" w14:textId="77777777" w:rsidR="00B6534B" w:rsidRDefault="00B6534B" w:rsidP="00B6534B">
      <w:r>
        <w:t>368.9359</w:t>
      </w:r>
      <w:r>
        <w:tab/>
        <w:t>4.051e0</w:t>
      </w:r>
    </w:p>
    <w:p w14:paraId="2E523D53" w14:textId="77777777" w:rsidR="00B6534B" w:rsidRDefault="00B6534B" w:rsidP="00B6534B">
      <w:r>
        <w:t>368.9952</w:t>
      </w:r>
      <w:r>
        <w:tab/>
        <w:t>1.013e0</w:t>
      </w:r>
    </w:p>
    <w:p w14:paraId="24076DAC" w14:textId="77777777" w:rsidR="00B6534B" w:rsidRDefault="00B6534B" w:rsidP="00B6534B">
      <w:r>
        <w:t>369.0581</w:t>
      </w:r>
      <w:r>
        <w:tab/>
        <w:t>2.025e0</w:t>
      </w:r>
    </w:p>
    <w:p w14:paraId="4C073521" w14:textId="77777777" w:rsidR="00B6534B" w:rsidRDefault="00B6534B" w:rsidP="00B6534B">
      <w:r>
        <w:t>369.1094</w:t>
      </w:r>
      <w:r>
        <w:tab/>
        <w:t>1.013e0</w:t>
      </w:r>
    </w:p>
    <w:p w14:paraId="4B8DFE11" w14:textId="77777777" w:rsidR="00B6534B" w:rsidRDefault="00B6534B" w:rsidP="00B6534B">
      <w:r>
        <w:t>369.1751</w:t>
      </w:r>
      <w:r>
        <w:tab/>
        <w:t>2.025e0</w:t>
      </w:r>
    </w:p>
    <w:p w14:paraId="2158AC2B" w14:textId="77777777" w:rsidR="00B6534B" w:rsidRDefault="00B6534B" w:rsidP="00B6534B">
      <w:r>
        <w:t>369.2321</w:t>
      </w:r>
      <w:r>
        <w:tab/>
        <w:t>1.013e0</w:t>
      </w:r>
    </w:p>
    <w:p w14:paraId="61D1A6DD" w14:textId="77777777" w:rsidR="00B6534B" w:rsidRDefault="00B6534B" w:rsidP="00B6534B">
      <w:r>
        <w:t>369.3062</w:t>
      </w:r>
      <w:r>
        <w:tab/>
        <w:t>5.063e0</w:t>
      </w:r>
    </w:p>
    <w:p w14:paraId="42FB63CC" w14:textId="77777777" w:rsidR="00B6534B" w:rsidRDefault="00B6534B" w:rsidP="00B6534B">
      <w:r>
        <w:t>369.3858</w:t>
      </w:r>
      <w:r>
        <w:tab/>
        <w:t>4.051e0</w:t>
      </w:r>
    </w:p>
    <w:p w14:paraId="41305816" w14:textId="77777777" w:rsidR="00B6534B" w:rsidRDefault="00B6534B" w:rsidP="00B6534B">
      <w:r>
        <w:t>369.4606</w:t>
      </w:r>
      <w:r>
        <w:tab/>
        <w:t>1.013e0</w:t>
      </w:r>
    </w:p>
    <w:p w14:paraId="76B008B3" w14:textId="77777777" w:rsidR="00B6534B" w:rsidRDefault="00B6534B" w:rsidP="00B6534B">
      <w:r>
        <w:t>369.5334</w:t>
      </w:r>
      <w:r>
        <w:tab/>
        <w:t>3.038e0</w:t>
      </w:r>
    </w:p>
    <w:p w14:paraId="5A4AAA85" w14:textId="77777777" w:rsidR="00B6534B" w:rsidRDefault="00B6534B" w:rsidP="00B6534B">
      <w:r>
        <w:t>369.6343</w:t>
      </w:r>
      <w:r>
        <w:tab/>
        <w:t>2.025e0</w:t>
      </w:r>
    </w:p>
    <w:p w14:paraId="7D7C94F1" w14:textId="77777777" w:rsidR="00B6534B" w:rsidRDefault="00B6534B" w:rsidP="00B6534B">
      <w:r>
        <w:t>369.6819</w:t>
      </w:r>
      <w:r>
        <w:tab/>
        <w:t>1.013e0</w:t>
      </w:r>
    </w:p>
    <w:p w14:paraId="2F6ADF95" w14:textId="77777777" w:rsidR="00B6534B" w:rsidRDefault="00B6534B" w:rsidP="00B6534B">
      <w:r>
        <w:t>369.7433</w:t>
      </w:r>
      <w:r>
        <w:tab/>
        <w:t>5.063e0</w:t>
      </w:r>
    </w:p>
    <w:p w14:paraId="32101EB0" w14:textId="77777777" w:rsidR="00B6534B" w:rsidRDefault="00B6534B" w:rsidP="00B6534B">
      <w:r>
        <w:t>369.8081</w:t>
      </w:r>
      <w:r>
        <w:tab/>
        <w:t>1.013e0</w:t>
      </w:r>
    </w:p>
    <w:p w14:paraId="2F760B53" w14:textId="77777777" w:rsidR="00B6534B" w:rsidRDefault="00B6534B" w:rsidP="00B6534B">
      <w:r>
        <w:t>369.8657</w:t>
      </w:r>
      <w:r>
        <w:tab/>
        <w:t>1.013e0</w:t>
      </w:r>
    </w:p>
    <w:p w14:paraId="5E9D2A45" w14:textId="77777777" w:rsidR="00B6534B" w:rsidRDefault="00B6534B" w:rsidP="00B6534B">
      <w:r>
        <w:t>369.9474</w:t>
      </w:r>
      <w:r>
        <w:tab/>
        <w:t>1.013e0</w:t>
      </w:r>
    </w:p>
    <w:p w14:paraId="4E6B7EF8" w14:textId="77777777" w:rsidR="00B6534B" w:rsidRDefault="00B6534B" w:rsidP="00B6534B">
      <w:r>
        <w:t>369.9909</w:t>
      </w:r>
      <w:r>
        <w:tab/>
        <w:t>3.038e0</w:t>
      </w:r>
    </w:p>
    <w:p w14:paraId="0CF2CB23" w14:textId="77777777" w:rsidR="00B6534B" w:rsidRDefault="00B6534B" w:rsidP="00B6534B">
      <w:r>
        <w:t>370.0427</w:t>
      </w:r>
      <w:r>
        <w:tab/>
        <w:t>1.013e0</w:t>
      </w:r>
    </w:p>
    <w:p w14:paraId="5967A56D" w14:textId="77777777" w:rsidR="00B6534B" w:rsidRDefault="00B6534B" w:rsidP="00B6534B">
      <w:r>
        <w:t>370.1426</w:t>
      </w:r>
      <w:r>
        <w:tab/>
        <w:t>2.025e0</w:t>
      </w:r>
    </w:p>
    <w:p w14:paraId="78422AC6" w14:textId="77777777" w:rsidR="00B6534B" w:rsidRDefault="00B6534B" w:rsidP="00B6534B">
      <w:r>
        <w:t>370.1798</w:t>
      </w:r>
      <w:r>
        <w:tab/>
        <w:t>1.013e0</w:t>
      </w:r>
    </w:p>
    <w:p w14:paraId="1D6FE884" w14:textId="77777777" w:rsidR="00B6534B" w:rsidRDefault="00B6534B" w:rsidP="00B6534B">
      <w:r>
        <w:t>370.2478</w:t>
      </w:r>
      <w:r>
        <w:tab/>
        <w:t>2.025e0</w:t>
      </w:r>
    </w:p>
    <w:p w14:paraId="6937C9B8" w14:textId="77777777" w:rsidR="00B6534B" w:rsidRDefault="00B6534B" w:rsidP="00B6534B">
      <w:r>
        <w:t>370.4216</w:t>
      </w:r>
      <w:r>
        <w:tab/>
        <w:t>2.025e0</w:t>
      </w:r>
    </w:p>
    <w:p w14:paraId="1C4299C6" w14:textId="77777777" w:rsidR="00B6534B" w:rsidRDefault="00B6534B" w:rsidP="00B6534B">
      <w:r>
        <w:t>370.4789</w:t>
      </w:r>
      <w:r>
        <w:tab/>
        <w:t>1.013e0</w:t>
      </w:r>
    </w:p>
    <w:p w14:paraId="4211F30F" w14:textId="77777777" w:rsidR="00B6534B" w:rsidRDefault="00B6534B" w:rsidP="00B6534B">
      <w:r>
        <w:t>370.5642</w:t>
      </w:r>
      <w:r>
        <w:tab/>
        <w:t>2.458e0</w:t>
      </w:r>
    </w:p>
    <w:p w14:paraId="45A64DC8" w14:textId="77777777" w:rsidR="00B6534B" w:rsidRDefault="00B6534B" w:rsidP="00B6534B">
      <w:r>
        <w:t>370.6093</w:t>
      </w:r>
      <w:r>
        <w:tab/>
        <w:t>1.013e0</w:t>
      </w:r>
    </w:p>
    <w:p w14:paraId="1802C880" w14:textId="77777777" w:rsidR="00B6534B" w:rsidRDefault="00B6534B" w:rsidP="00B6534B">
      <w:r>
        <w:t>370.6937</w:t>
      </w:r>
      <w:r>
        <w:tab/>
        <w:t>2.025e0</w:t>
      </w:r>
    </w:p>
    <w:p w14:paraId="3DD29DFB" w14:textId="77777777" w:rsidR="00B6534B" w:rsidRDefault="00B6534B" w:rsidP="00B6534B">
      <w:r>
        <w:t>370.9018</w:t>
      </w:r>
      <w:r>
        <w:tab/>
        <w:t>1.013e0</w:t>
      </w:r>
    </w:p>
    <w:p w14:paraId="54038AF6" w14:textId="77777777" w:rsidR="00B6534B" w:rsidRDefault="00B6534B" w:rsidP="00B6534B">
      <w:r>
        <w:t>370.9603</w:t>
      </w:r>
      <w:r>
        <w:tab/>
        <w:t>3.038e0</w:t>
      </w:r>
    </w:p>
    <w:p w14:paraId="26F6E4F9" w14:textId="77777777" w:rsidR="00B6534B" w:rsidRDefault="00B6534B" w:rsidP="00B6534B">
      <w:r>
        <w:t>371.0148</w:t>
      </w:r>
      <w:r>
        <w:tab/>
        <w:t>1.013e0</w:t>
      </w:r>
    </w:p>
    <w:p w14:paraId="68BAE39F" w14:textId="77777777" w:rsidR="00B6534B" w:rsidRDefault="00B6534B" w:rsidP="00B6534B">
      <w:r>
        <w:t>371.1229</w:t>
      </w:r>
      <w:r>
        <w:tab/>
        <w:t>2.025e0</w:t>
      </w:r>
    </w:p>
    <w:p w14:paraId="64BB2952" w14:textId="77777777" w:rsidR="00B6534B" w:rsidRDefault="00B6534B" w:rsidP="00B6534B">
      <w:r>
        <w:t>371.1602</w:t>
      </w:r>
      <w:r>
        <w:tab/>
        <w:t>3.038e0</w:t>
      </w:r>
    </w:p>
    <w:p w14:paraId="7B2D1177" w14:textId="77777777" w:rsidR="00B6534B" w:rsidRDefault="00B6534B" w:rsidP="00B6534B">
      <w:r>
        <w:t>371.2058</w:t>
      </w:r>
      <w:r>
        <w:tab/>
        <w:t>3.038e0</w:t>
      </w:r>
    </w:p>
    <w:p w14:paraId="0B040AE7" w14:textId="77777777" w:rsidR="00B6534B" w:rsidRDefault="00B6534B" w:rsidP="00B6534B">
      <w:r>
        <w:t>371.2628</w:t>
      </w:r>
      <w:r>
        <w:tab/>
        <w:t>4.051e0</w:t>
      </w:r>
    </w:p>
    <w:p w14:paraId="3522FF62" w14:textId="77777777" w:rsidR="00B6534B" w:rsidRDefault="00B6534B" w:rsidP="00B6534B">
      <w:r>
        <w:t>371.3183</w:t>
      </w:r>
      <w:r>
        <w:tab/>
        <w:t>2.025e0</w:t>
      </w:r>
    </w:p>
    <w:p w14:paraId="1AAC26AC" w14:textId="77777777" w:rsidR="00B6534B" w:rsidRDefault="00B6534B" w:rsidP="00B6534B">
      <w:r>
        <w:t>371.3867</w:t>
      </w:r>
      <w:r>
        <w:tab/>
        <w:t>2.025e0</w:t>
      </w:r>
    </w:p>
    <w:p w14:paraId="595466AE" w14:textId="77777777" w:rsidR="00B6534B" w:rsidRDefault="00B6534B" w:rsidP="00B6534B">
      <w:r>
        <w:t>371.4264</w:t>
      </w:r>
      <w:r>
        <w:tab/>
        <w:t>2.025e0</w:t>
      </w:r>
    </w:p>
    <w:p w14:paraId="15F40505" w14:textId="77777777" w:rsidR="00B6534B" w:rsidRDefault="00B6534B" w:rsidP="00B6534B">
      <w:r>
        <w:t>371.5673</w:t>
      </w:r>
      <w:r>
        <w:tab/>
        <w:t>1.013e0</w:t>
      </w:r>
    </w:p>
    <w:p w14:paraId="4D714232" w14:textId="77777777" w:rsidR="00B6534B" w:rsidRDefault="00B6534B" w:rsidP="00B6534B">
      <w:r>
        <w:t>371.6491</w:t>
      </w:r>
      <w:r>
        <w:tab/>
        <w:t>1.013e0</w:t>
      </w:r>
    </w:p>
    <w:p w14:paraId="0D05468B" w14:textId="77777777" w:rsidR="00B6534B" w:rsidRDefault="00B6534B" w:rsidP="00B6534B">
      <w:r>
        <w:t>371.7105</w:t>
      </w:r>
      <w:r>
        <w:tab/>
        <w:t>1.013e0</w:t>
      </w:r>
    </w:p>
    <w:p w14:paraId="1E6FF5D3" w14:textId="77777777" w:rsidR="00B6534B" w:rsidRDefault="00B6534B" w:rsidP="00B6534B">
      <w:r>
        <w:t>371.7934</w:t>
      </w:r>
      <w:r>
        <w:tab/>
        <w:t>2.025e0</w:t>
      </w:r>
    </w:p>
    <w:p w14:paraId="48366363" w14:textId="77777777" w:rsidR="00B6534B" w:rsidRDefault="00B6534B" w:rsidP="00B6534B">
      <w:r>
        <w:t>371.8705</w:t>
      </w:r>
      <w:r>
        <w:tab/>
        <w:t>1.013e0</w:t>
      </w:r>
    </w:p>
    <w:p w14:paraId="698FAE98" w14:textId="77777777" w:rsidR="00B6534B" w:rsidRDefault="00B6534B" w:rsidP="00B6534B">
      <w:r>
        <w:t>371.9475</w:t>
      </w:r>
      <w:r>
        <w:tab/>
        <w:t>1.013e0</w:t>
      </w:r>
    </w:p>
    <w:p w14:paraId="4829F10F" w14:textId="77777777" w:rsidR="00B6534B" w:rsidRDefault="00B6534B" w:rsidP="00B6534B">
      <w:r>
        <w:t>371.9867</w:t>
      </w:r>
      <w:r>
        <w:tab/>
        <w:t>2.025e0</w:t>
      </w:r>
    </w:p>
    <w:p w14:paraId="0C119F40" w14:textId="77777777" w:rsidR="00B6534B" w:rsidRDefault="00B6534B" w:rsidP="00B6534B">
      <w:r>
        <w:t>372.0638</w:t>
      </w:r>
      <w:r>
        <w:tab/>
        <w:t>1.013e0</w:t>
      </w:r>
    </w:p>
    <w:p w14:paraId="1B1702B7" w14:textId="77777777" w:rsidR="00B6534B" w:rsidRDefault="00B6534B" w:rsidP="00B6534B">
      <w:r>
        <w:t>372.1197</w:t>
      </w:r>
      <w:r>
        <w:tab/>
        <w:t>1.013e0</w:t>
      </w:r>
    </w:p>
    <w:p w14:paraId="5CCFDD40" w14:textId="77777777" w:rsidR="00B6534B" w:rsidRDefault="00B6534B" w:rsidP="00B6534B">
      <w:r>
        <w:t>372.2088</w:t>
      </w:r>
      <w:r>
        <w:tab/>
        <w:t>3.038e0</w:t>
      </w:r>
    </w:p>
    <w:p w14:paraId="2D67D7FD" w14:textId="77777777" w:rsidR="00B6534B" w:rsidRDefault="00B6534B" w:rsidP="00B6534B">
      <w:r>
        <w:t>372.2445</w:t>
      </w:r>
      <w:r>
        <w:tab/>
        <w:t>2.025e0</w:t>
      </w:r>
    </w:p>
    <w:p w14:paraId="03D5C26E" w14:textId="77777777" w:rsidR="00B6534B" w:rsidRDefault="00B6534B" w:rsidP="00B6534B">
      <w:r>
        <w:t>372.3003</w:t>
      </w:r>
      <w:r>
        <w:tab/>
        <w:t>1.013e0</w:t>
      </w:r>
    </w:p>
    <w:p w14:paraId="3A90AE4F" w14:textId="77777777" w:rsidR="00B6534B" w:rsidRDefault="00B6534B" w:rsidP="00B6534B">
      <w:r>
        <w:t>372.3412</w:t>
      </w:r>
      <w:r>
        <w:tab/>
        <w:t>1.013e0</w:t>
      </w:r>
    </w:p>
    <w:p w14:paraId="5B7BD6F4" w14:textId="77777777" w:rsidR="00B6534B" w:rsidRDefault="00B6534B" w:rsidP="00B6534B">
      <w:r>
        <w:t>372.4062</w:t>
      </w:r>
      <w:r>
        <w:tab/>
        <w:t>1.013e0</w:t>
      </w:r>
    </w:p>
    <w:p w14:paraId="38F228B5" w14:textId="77777777" w:rsidR="00B6534B" w:rsidRDefault="00B6534B" w:rsidP="00B6534B">
      <w:r>
        <w:t>372.5645</w:t>
      </w:r>
      <w:r>
        <w:tab/>
        <w:t>4.051e0</w:t>
      </w:r>
    </w:p>
    <w:p w14:paraId="3D1067F8" w14:textId="77777777" w:rsidR="00B6534B" w:rsidRDefault="00B6534B" w:rsidP="00B6534B">
      <w:r>
        <w:t>372.6324</w:t>
      </w:r>
      <w:r>
        <w:tab/>
        <w:t>1.013e0</w:t>
      </w:r>
    </w:p>
    <w:p w14:paraId="3971621F" w14:textId="77777777" w:rsidR="00B6534B" w:rsidRDefault="00B6534B" w:rsidP="00B6534B">
      <w:r>
        <w:t>372.7557</w:t>
      </w:r>
      <w:r>
        <w:tab/>
        <w:t>1.013e0</w:t>
      </w:r>
    </w:p>
    <w:p w14:paraId="4DCE0E9C" w14:textId="77777777" w:rsidR="00B6534B" w:rsidRDefault="00B6534B" w:rsidP="00B6534B">
      <w:r>
        <w:t>372.8037</w:t>
      </w:r>
      <w:r>
        <w:tab/>
        <w:t>1.013e0</w:t>
      </w:r>
    </w:p>
    <w:p w14:paraId="75135E38" w14:textId="77777777" w:rsidR="00B6534B" w:rsidRDefault="00B6534B" w:rsidP="00B6534B">
      <w:r>
        <w:t>372.8563</w:t>
      </w:r>
      <w:r>
        <w:tab/>
        <w:t>3.038e0</w:t>
      </w:r>
    </w:p>
    <w:p w14:paraId="03128B99" w14:textId="77777777" w:rsidR="00B6534B" w:rsidRDefault="00B6534B" w:rsidP="00B6534B">
      <w:r>
        <w:t>372.9719</w:t>
      </w:r>
      <w:r>
        <w:tab/>
        <w:t>3.038e0</w:t>
      </w:r>
    </w:p>
    <w:p w14:paraId="79822CCB" w14:textId="77777777" w:rsidR="00B6534B" w:rsidRDefault="00B6534B" w:rsidP="00B6534B">
      <w:r>
        <w:t>373.0108</w:t>
      </w:r>
      <w:r>
        <w:tab/>
        <w:t>2.025e0</w:t>
      </w:r>
    </w:p>
    <w:p w14:paraId="11FD5B24" w14:textId="77777777" w:rsidR="00B6534B" w:rsidRDefault="00B6534B" w:rsidP="00B6534B">
      <w:r>
        <w:t>373.0850</w:t>
      </w:r>
      <w:r>
        <w:tab/>
        <w:t>1.013e0</w:t>
      </w:r>
    </w:p>
    <w:p w14:paraId="3F9E3424" w14:textId="77777777" w:rsidR="00B6534B" w:rsidRDefault="00B6534B" w:rsidP="00B6534B">
      <w:r>
        <w:t>373.1377</w:t>
      </w:r>
      <w:r>
        <w:tab/>
        <w:t>3.038e0</w:t>
      </w:r>
    </w:p>
    <w:p w14:paraId="33432E88" w14:textId="77777777" w:rsidR="00B6534B" w:rsidRDefault="00B6534B" w:rsidP="00B6534B">
      <w:r>
        <w:t>373.2120</w:t>
      </w:r>
      <w:r>
        <w:tab/>
        <w:t>2.025e0</w:t>
      </w:r>
    </w:p>
    <w:p w14:paraId="335CEF00" w14:textId="77777777" w:rsidR="00B6534B" w:rsidRDefault="00B6534B" w:rsidP="00B6534B">
      <w:r>
        <w:t>373.3321</w:t>
      </w:r>
      <w:r>
        <w:tab/>
        <w:t>1.013e0</w:t>
      </w:r>
    </w:p>
    <w:p w14:paraId="0F499371" w14:textId="77777777" w:rsidR="00B6534B" w:rsidRDefault="00B6534B" w:rsidP="00B6534B">
      <w:r>
        <w:t>373.3870</w:t>
      </w:r>
      <w:r>
        <w:tab/>
        <w:t>1.013e0</w:t>
      </w:r>
    </w:p>
    <w:p w14:paraId="14AA119F" w14:textId="77777777" w:rsidR="00B6534B" w:rsidRDefault="00B6534B" w:rsidP="00B6534B">
      <w:r>
        <w:t>373.4351</w:t>
      </w:r>
      <w:r>
        <w:tab/>
        <w:t>1.013e0</w:t>
      </w:r>
    </w:p>
    <w:p w14:paraId="5B72C3BF" w14:textId="77777777" w:rsidR="00B6534B" w:rsidRDefault="00B6534B" w:rsidP="00B6534B">
      <w:r>
        <w:t>373.4778</w:t>
      </w:r>
      <w:r>
        <w:tab/>
        <w:t>2.025e0</w:t>
      </w:r>
    </w:p>
    <w:p w14:paraId="5CCC5F0F" w14:textId="77777777" w:rsidR="00B6534B" w:rsidRDefault="00B6534B" w:rsidP="00B6534B">
      <w:r>
        <w:t>373.6137</w:t>
      </w:r>
      <w:r>
        <w:tab/>
        <w:t>2.025e0</w:t>
      </w:r>
    </w:p>
    <w:p w14:paraId="2767B923" w14:textId="77777777" w:rsidR="00B6534B" w:rsidRDefault="00B6534B" w:rsidP="00B6534B">
      <w:r>
        <w:t>373.6756</w:t>
      </w:r>
      <w:r>
        <w:tab/>
        <w:t>1.013e0</w:t>
      </w:r>
    </w:p>
    <w:p w14:paraId="513642C3" w14:textId="77777777" w:rsidR="00B6534B" w:rsidRDefault="00B6534B" w:rsidP="00B6534B">
      <w:r>
        <w:t>373.7634</w:t>
      </w:r>
      <w:r>
        <w:tab/>
        <w:t>1.013e0</w:t>
      </w:r>
    </w:p>
    <w:p w14:paraId="29AC24E2" w14:textId="77777777" w:rsidR="00B6534B" w:rsidRDefault="00B6534B" w:rsidP="00B6534B">
      <w:r>
        <w:t>373.8199</w:t>
      </w:r>
      <w:r>
        <w:tab/>
        <w:t>1.013e0</w:t>
      </w:r>
    </w:p>
    <w:p w14:paraId="4C0FB71C" w14:textId="77777777" w:rsidR="00B6534B" w:rsidRDefault="00B6534B" w:rsidP="00B6534B">
      <w:r>
        <w:t>373.9067</w:t>
      </w:r>
      <w:r>
        <w:tab/>
        <w:t>1.013e0</w:t>
      </w:r>
    </w:p>
    <w:p w14:paraId="11F0922E" w14:textId="77777777" w:rsidR="00B6534B" w:rsidRDefault="00B6534B" w:rsidP="00B6534B">
      <w:r>
        <w:t>374.0126</w:t>
      </w:r>
      <w:r>
        <w:tab/>
        <w:t>1.013e0</w:t>
      </w:r>
    </w:p>
    <w:p w14:paraId="55249C7E" w14:textId="77777777" w:rsidR="00B6534B" w:rsidRDefault="00B6534B" w:rsidP="00B6534B">
      <w:r>
        <w:t>374.0524</w:t>
      </w:r>
      <w:r>
        <w:tab/>
        <w:t>2.025e0</w:t>
      </w:r>
    </w:p>
    <w:p w14:paraId="789466EF" w14:textId="77777777" w:rsidR="00B6534B" w:rsidRDefault="00B6534B" w:rsidP="00B6534B">
      <w:r>
        <w:t>374.1285</w:t>
      </w:r>
      <w:r>
        <w:tab/>
        <w:t>1.013e0</w:t>
      </w:r>
    </w:p>
    <w:p w14:paraId="703DE4DE" w14:textId="77777777" w:rsidR="00B6534B" w:rsidRDefault="00B6534B" w:rsidP="00B6534B">
      <w:r>
        <w:t>374.1833</w:t>
      </w:r>
      <w:r>
        <w:tab/>
        <w:t>2.025e0</w:t>
      </w:r>
    </w:p>
    <w:p w14:paraId="11821735" w14:textId="77777777" w:rsidR="00B6534B" w:rsidRDefault="00B6534B" w:rsidP="00B6534B">
      <w:r>
        <w:t>374.2635</w:t>
      </w:r>
      <w:r>
        <w:tab/>
        <w:t>4.051e0</w:t>
      </w:r>
    </w:p>
    <w:p w14:paraId="46C0F7CA" w14:textId="77777777" w:rsidR="00B6534B" w:rsidRDefault="00B6534B" w:rsidP="00B6534B">
      <w:r>
        <w:t>374.3815</w:t>
      </w:r>
      <w:r>
        <w:tab/>
        <w:t>2.025e0</w:t>
      </w:r>
    </w:p>
    <w:p w14:paraId="73EEC850" w14:textId="77777777" w:rsidR="00B6534B" w:rsidRDefault="00B6534B" w:rsidP="00B6534B">
      <w:r>
        <w:t>374.4664</w:t>
      </w:r>
      <w:r>
        <w:tab/>
        <w:t>2.025e0</w:t>
      </w:r>
    </w:p>
    <w:p w14:paraId="2A878D4A" w14:textId="77777777" w:rsidR="00B6534B" w:rsidRDefault="00B6534B" w:rsidP="00B6534B">
      <w:r>
        <w:t>374.5381</w:t>
      </w:r>
      <w:r>
        <w:tab/>
        <w:t>1.013e0</w:t>
      </w:r>
    </w:p>
    <w:p w14:paraId="2D441CD6" w14:textId="77777777" w:rsidR="00B6534B" w:rsidRDefault="00B6534B" w:rsidP="00B6534B">
      <w:r>
        <w:t>374.5857</w:t>
      </w:r>
      <w:r>
        <w:tab/>
        <w:t>2.025e0</w:t>
      </w:r>
    </w:p>
    <w:p w14:paraId="29130620" w14:textId="77777777" w:rsidR="00B6534B" w:rsidRDefault="00B6534B" w:rsidP="00B6534B">
      <w:r>
        <w:t>374.6551</w:t>
      </w:r>
      <w:r>
        <w:tab/>
        <w:t>2.025e0</w:t>
      </w:r>
    </w:p>
    <w:p w14:paraId="59DEBEEF" w14:textId="77777777" w:rsidR="00B6534B" w:rsidRDefault="00B6534B" w:rsidP="00B6534B">
      <w:r>
        <w:t>374.7411</w:t>
      </w:r>
      <w:r>
        <w:tab/>
        <w:t>2.025e0</w:t>
      </w:r>
    </w:p>
    <w:p w14:paraId="514FB156" w14:textId="77777777" w:rsidR="00B6534B" w:rsidRDefault="00B6534B" w:rsidP="00B6534B">
      <w:r>
        <w:t>374.8042</w:t>
      </w:r>
      <w:r>
        <w:tab/>
        <w:t>1.013e0</w:t>
      </w:r>
    </w:p>
    <w:p w14:paraId="79531A43" w14:textId="77777777" w:rsidR="00B6534B" w:rsidRDefault="00B6534B" w:rsidP="00B6534B">
      <w:r>
        <w:t>374.8523</w:t>
      </w:r>
      <w:r>
        <w:tab/>
        <w:t>1.013e0</w:t>
      </w:r>
    </w:p>
    <w:p w14:paraId="04237D5F" w14:textId="77777777" w:rsidR="00B6534B" w:rsidRDefault="00B6534B" w:rsidP="00B6534B">
      <w:r>
        <w:t>374.9250</w:t>
      </w:r>
      <w:r>
        <w:tab/>
        <w:t>3.038e0</w:t>
      </w:r>
    </w:p>
    <w:p w14:paraId="608D50E5" w14:textId="77777777" w:rsidR="00B6534B" w:rsidRDefault="00B6534B" w:rsidP="00B6534B">
      <w:r>
        <w:t>374.9984</w:t>
      </w:r>
      <w:r>
        <w:tab/>
        <w:t>3.038e0</w:t>
      </w:r>
    </w:p>
    <w:p w14:paraId="2865418D" w14:textId="77777777" w:rsidR="00B6534B" w:rsidRDefault="00B6534B" w:rsidP="00B6534B">
      <w:r>
        <w:t>375.1212</w:t>
      </w:r>
      <w:r>
        <w:tab/>
        <w:t>1.013e0</w:t>
      </w:r>
    </w:p>
    <w:p w14:paraId="4F908853" w14:textId="77777777" w:rsidR="00B6534B" w:rsidRDefault="00B6534B" w:rsidP="00B6534B">
      <w:r>
        <w:t>375.1659</w:t>
      </w:r>
      <w:r>
        <w:tab/>
        <w:t>1.013e0</w:t>
      </w:r>
    </w:p>
    <w:p w14:paraId="76CACAA4" w14:textId="77777777" w:rsidR="00B6534B" w:rsidRDefault="00B6534B" w:rsidP="00B6534B">
      <w:r>
        <w:t>375.2034</w:t>
      </w:r>
      <w:r>
        <w:tab/>
        <w:t>1.013e0</w:t>
      </w:r>
    </w:p>
    <w:p w14:paraId="5CCCE465" w14:textId="77777777" w:rsidR="00B6534B" w:rsidRDefault="00B6534B" w:rsidP="00B6534B">
      <w:r>
        <w:t>375.2907</w:t>
      </w:r>
      <w:r>
        <w:tab/>
        <w:t>3.038e0</w:t>
      </w:r>
    </w:p>
    <w:p w14:paraId="3B62E968" w14:textId="77777777" w:rsidR="00B6534B" w:rsidRDefault="00B6534B" w:rsidP="00B6534B">
      <w:r>
        <w:t>375.3437</w:t>
      </w:r>
      <w:r>
        <w:tab/>
        <w:t>2.025e0</w:t>
      </w:r>
    </w:p>
    <w:p w14:paraId="5CA11824" w14:textId="77777777" w:rsidR="00B6534B" w:rsidRDefault="00B6534B" w:rsidP="00B6534B">
      <w:r>
        <w:t>375.4055</w:t>
      </w:r>
      <w:r>
        <w:tab/>
        <w:t>2.025e0</w:t>
      </w:r>
    </w:p>
    <w:p w14:paraId="2B28035B" w14:textId="77777777" w:rsidR="00B6534B" w:rsidRDefault="00B6534B" w:rsidP="00B6534B">
      <w:r>
        <w:t>375.4713</w:t>
      </w:r>
      <w:r>
        <w:tab/>
        <w:t>3.038e0</w:t>
      </w:r>
    </w:p>
    <w:p w14:paraId="39159193" w14:textId="77777777" w:rsidR="00B6534B" w:rsidRDefault="00B6534B" w:rsidP="00B6534B">
      <w:r>
        <w:t>375.5292</w:t>
      </w:r>
      <w:r>
        <w:tab/>
        <w:t>2.025e0</w:t>
      </w:r>
    </w:p>
    <w:p w14:paraId="0B7E943D" w14:textId="77777777" w:rsidR="00B6534B" w:rsidRDefault="00B6534B" w:rsidP="00B6534B">
      <w:r>
        <w:t>375.6145</w:t>
      </w:r>
      <w:r>
        <w:tab/>
        <w:t>2.025e0</w:t>
      </w:r>
    </w:p>
    <w:p w14:paraId="1209A7DA" w14:textId="77777777" w:rsidR="00B6534B" w:rsidRDefault="00B6534B" w:rsidP="00B6534B">
      <w:r>
        <w:t>375.6863</w:t>
      </w:r>
      <w:r>
        <w:tab/>
        <w:t>2.025e0</w:t>
      </w:r>
    </w:p>
    <w:p w14:paraId="177918CF" w14:textId="77777777" w:rsidR="00B6534B" w:rsidRDefault="00B6534B" w:rsidP="00B6534B">
      <w:r>
        <w:t>375.7568</w:t>
      </w:r>
      <w:r>
        <w:tab/>
        <w:t>2.025e0</w:t>
      </w:r>
    </w:p>
    <w:p w14:paraId="1BB98309" w14:textId="77777777" w:rsidR="00B6534B" w:rsidRDefault="00B6534B" w:rsidP="00B6534B">
      <w:r>
        <w:t>375.8770</w:t>
      </w:r>
      <w:r>
        <w:tab/>
        <w:t>2.025e0</w:t>
      </w:r>
    </w:p>
    <w:p w14:paraId="36E4AED6" w14:textId="77777777" w:rsidR="00B6534B" w:rsidRDefault="00B6534B" w:rsidP="00B6534B">
      <w:r>
        <w:t>375.9316</w:t>
      </w:r>
      <w:r>
        <w:tab/>
        <w:t>4.051e0</w:t>
      </w:r>
    </w:p>
    <w:p w14:paraId="7E1414EA" w14:textId="77777777" w:rsidR="00B6534B" w:rsidRDefault="00B6534B" w:rsidP="00B6534B">
      <w:r>
        <w:t>375.9952</w:t>
      </w:r>
      <w:r>
        <w:tab/>
        <w:t>1.013e0</w:t>
      </w:r>
    </w:p>
    <w:p w14:paraId="637358A8" w14:textId="77777777" w:rsidR="00B6534B" w:rsidRDefault="00B6534B" w:rsidP="00B6534B">
      <w:r>
        <w:t>376.0380</w:t>
      </w:r>
      <w:r>
        <w:tab/>
        <w:t>3.038e0</w:t>
      </w:r>
    </w:p>
    <w:p w14:paraId="5B1D046A" w14:textId="77777777" w:rsidR="00B6534B" w:rsidRDefault="00B6534B" w:rsidP="00B6534B">
      <w:r>
        <w:t>376.0942</w:t>
      </w:r>
      <w:r>
        <w:tab/>
        <w:t>1.013e0</w:t>
      </w:r>
    </w:p>
    <w:p w14:paraId="033F391E" w14:textId="77777777" w:rsidR="00B6534B" w:rsidRDefault="00B6534B" w:rsidP="00B6534B">
      <w:r>
        <w:t>376.1707</w:t>
      </w:r>
      <w:r>
        <w:tab/>
        <w:t>1.013e0</w:t>
      </w:r>
    </w:p>
    <w:p w14:paraId="2B7EE8E0" w14:textId="77777777" w:rsidR="00B6534B" w:rsidRDefault="00B6534B" w:rsidP="00B6534B">
      <w:r>
        <w:t>376.2199</w:t>
      </w:r>
      <w:r>
        <w:tab/>
        <w:t>3.038e0</w:t>
      </w:r>
    </w:p>
    <w:p w14:paraId="3EB89CF7" w14:textId="77777777" w:rsidR="00B6534B" w:rsidRDefault="00B6534B" w:rsidP="00B6534B">
      <w:r>
        <w:t>376.2805</w:t>
      </w:r>
      <w:r>
        <w:tab/>
        <w:t>2.025e0</w:t>
      </w:r>
    </w:p>
    <w:p w14:paraId="4B6A7411" w14:textId="77777777" w:rsidR="00B6534B" w:rsidRDefault="00B6534B" w:rsidP="00B6534B">
      <w:r>
        <w:t>376.3195</w:t>
      </w:r>
      <w:r>
        <w:tab/>
        <w:t>1.013e0</w:t>
      </w:r>
    </w:p>
    <w:p w14:paraId="4DF37CD4" w14:textId="77777777" w:rsidR="00B6534B" w:rsidRDefault="00B6534B" w:rsidP="00B6534B">
      <w:r>
        <w:t>376.3865</w:t>
      </w:r>
      <w:r>
        <w:tab/>
        <w:t>4.051e0</w:t>
      </w:r>
    </w:p>
    <w:p w14:paraId="1108A3E4" w14:textId="77777777" w:rsidR="00B6534B" w:rsidRDefault="00B6534B" w:rsidP="00B6534B">
      <w:r>
        <w:t>376.4617</w:t>
      </w:r>
      <w:r>
        <w:tab/>
        <w:t>3.038e0</w:t>
      </w:r>
    </w:p>
    <w:p w14:paraId="13841143" w14:textId="77777777" w:rsidR="00B6534B" w:rsidRDefault="00B6534B" w:rsidP="00B6534B">
      <w:r>
        <w:t>376.5719</w:t>
      </w:r>
      <w:r>
        <w:tab/>
        <w:t>1.013e0</w:t>
      </w:r>
    </w:p>
    <w:p w14:paraId="4C96E9FE" w14:textId="77777777" w:rsidR="00B6534B" w:rsidRDefault="00B6534B" w:rsidP="00B6534B">
      <w:r>
        <w:t>376.6379</w:t>
      </w:r>
      <w:r>
        <w:tab/>
        <w:t>2.025e0</w:t>
      </w:r>
    </w:p>
    <w:p w14:paraId="549B8705" w14:textId="77777777" w:rsidR="00B6534B" w:rsidRDefault="00B6534B" w:rsidP="00B6534B">
      <w:r>
        <w:t>376.9916</w:t>
      </w:r>
      <w:r>
        <w:tab/>
        <w:t>2.025e0</w:t>
      </w:r>
    </w:p>
    <w:p w14:paraId="6D97AB2C" w14:textId="77777777" w:rsidR="00B6534B" w:rsidRDefault="00B6534B" w:rsidP="00B6534B">
      <w:r>
        <w:t>377.0467</w:t>
      </w:r>
      <w:r>
        <w:tab/>
        <w:t>1.013e0</w:t>
      </w:r>
    </w:p>
    <w:p w14:paraId="6E8EA773" w14:textId="77777777" w:rsidR="00B6534B" w:rsidRDefault="00B6534B" w:rsidP="00B6534B">
      <w:r>
        <w:t>377.1047</w:t>
      </w:r>
      <w:r>
        <w:tab/>
        <w:t>1.013e0</w:t>
      </w:r>
    </w:p>
    <w:p w14:paraId="71BAD957" w14:textId="77777777" w:rsidR="00B6534B" w:rsidRDefault="00B6534B" w:rsidP="00B6534B">
      <w:r>
        <w:t>377.1850</w:t>
      </w:r>
      <w:r>
        <w:tab/>
        <w:t>2.025e0</w:t>
      </w:r>
    </w:p>
    <w:p w14:paraId="2830D478" w14:textId="77777777" w:rsidR="00B6534B" w:rsidRDefault="00B6534B" w:rsidP="00B6534B">
      <w:r>
        <w:t>377.2854</w:t>
      </w:r>
      <w:r>
        <w:tab/>
        <w:t>1.013e0</w:t>
      </w:r>
    </w:p>
    <w:p w14:paraId="7453CECA" w14:textId="77777777" w:rsidR="00B6534B" w:rsidRDefault="00B6534B" w:rsidP="00B6534B">
      <w:r>
        <w:t>377.3586</w:t>
      </w:r>
      <w:r>
        <w:tab/>
        <w:t>2.025e0</w:t>
      </w:r>
    </w:p>
    <w:p w14:paraId="4E311B5C" w14:textId="77777777" w:rsidR="00B6534B" w:rsidRDefault="00B6534B" w:rsidP="00B6534B">
      <w:r>
        <w:t>377.4085</w:t>
      </w:r>
      <w:r>
        <w:tab/>
        <w:t>1.013e0</w:t>
      </w:r>
    </w:p>
    <w:p w14:paraId="4CF37B8D" w14:textId="77777777" w:rsidR="00B6534B" w:rsidRDefault="00B6534B" w:rsidP="00B6534B">
      <w:r>
        <w:t>377.4379</w:t>
      </w:r>
      <w:r>
        <w:tab/>
        <w:t>1.013e0</w:t>
      </w:r>
    </w:p>
    <w:p w14:paraId="33D7B5FA" w14:textId="77777777" w:rsidR="00B6534B" w:rsidRDefault="00B6534B" w:rsidP="00B6534B">
      <w:r>
        <w:t>377.4826</w:t>
      </w:r>
      <w:r>
        <w:tab/>
        <w:t>2.025e0</w:t>
      </w:r>
    </w:p>
    <w:p w14:paraId="756D04EB" w14:textId="77777777" w:rsidR="00B6534B" w:rsidRDefault="00B6534B" w:rsidP="00B6534B">
      <w:r>
        <w:t>377.5691</w:t>
      </w:r>
      <w:r>
        <w:tab/>
        <w:t>1.013e0</w:t>
      </w:r>
    </w:p>
    <w:p w14:paraId="7262A80D" w14:textId="77777777" w:rsidR="00B6534B" w:rsidRDefault="00B6534B" w:rsidP="00B6534B">
      <w:r>
        <w:t>377.5974</w:t>
      </w:r>
      <w:r>
        <w:tab/>
        <w:t>1.013e0</w:t>
      </w:r>
    </w:p>
    <w:p w14:paraId="4DD5DE27" w14:textId="77777777" w:rsidR="00B6534B" w:rsidRDefault="00B6534B" w:rsidP="00B6534B">
      <w:r>
        <w:t>377.6992</w:t>
      </w:r>
      <w:r>
        <w:tab/>
        <w:t>2.025e0</w:t>
      </w:r>
    </w:p>
    <w:p w14:paraId="20B85982" w14:textId="77777777" w:rsidR="00B6534B" w:rsidRDefault="00B6534B" w:rsidP="00B6534B">
      <w:r>
        <w:t>377.8156</w:t>
      </w:r>
      <w:r>
        <w:tab/>
        <w:t>4.051e0</w:t>
      </w:r>
    </w:p>
    <w:p w14:paraId="5B4E93CF" w14:textId="77777777" w:rsidR="00B6534B" w:rsidRDefault="00B6534B" w:rsidP="00B6534B">
      <w:r>
        <w:t>377.8868</w:t>
      </w:r>
      <w:r>
        <w:tab/>
        <w:t>3.038e0</w:t>
      </w:r>
    </w:p>
    <w:p w14:paraId="70896641" w14:textId="77777777" w:rsidR="00B6534B" w:rsidRDefault="00B6534B" w:rsidP="00B6534B">
      <w:r>
        <w:t>377.9568</w:t>
      </w:r>
      <w:r>
        <w:tab/>
        <w:t>3.038e0</w:t>
      </w:r>
    </w:p>
    <w:p w14:paraId="6224C7B1" w14:textId="77777777" w:rsidR="00B6534B" w:rsidRDefault="00B6534B" w:rsidP="00B6534B">
      <w:r>
        <w:t>378.0384</w:t>
      </w:r>
      <w:r>
        <w:tab/>
        <w:t>3.701e0</w:t>
      </w:r>
    </w:p>
    <w:p w14:paraId="380DC9B6" w14:textId="77777777" w:rsidR="00B6534B" w:rsidRDefault="00B6534B" w:rsidP="00B6534B">
      <w:r>
        <w:t>378.0753</w:t>
      </w:r>
      <w:r>
        <w:tab/>
        <w:t>2.375e0</w:t>
      </w:r>
    </w:p>
    <w:p w14:paraId="040020FD" w14:textId="77777777" w:rsidR="00B6534B" w:rsidRDefault="00B6534B" w:rsidP="00B6534B">
      <w:r>
        <w:t>378.1104</w:t>
      </w:r>
      <w:r>
        <w:tab/>
        <w:t>2.025e0</w:t>
      </w:r>
    </w:p>
    <w:p w14:paraId="13FE4388" w14:textId="77777777" w:rsidR="00B6534B" w:rsidRDefault="00B6534B" w:rsidP="00B6534B">
      <w:r>
        <w:t>378.1459</w:t>
      </w:r>
      <w:r>
        <w:tab/>
        <w:t>1.013e0</w:t>
      </w:r>
    </w:p>
    <w:p w14:paraId="1C718609" w14:textId="77777777" w:rsidR="00B6534B" w:rsidRDefault="00B6534B" w:rsidP="00B6534B">
      <w:r>
        <w:t>378.2056</w:t>
      </w:r>
      <w:r>
        <w:tab/>
        <w:t>3.038e0</w:t>
      </w:r>
    </w:p>
    <w:p w14:paraId="4A2FC1A3" w14:textId="77777777" w:rsidR="00B6534B" w:rsidRDefault="00B6534B" w:rsidP="00B6534B">
      <w:r>
        <w:t>378.2982</w:t>
      </w:r>
      <w:r>
        <w:tab/>
        <w:t>2.025e0</w:t>
      </w:r>
    </w:p>
    <w:p w14:paraId="2524772A" w14:textId="77777777" w:rsidR="00B6534B" w:rsidRDefault="00B6534B" w:rsidP="00B6534B">
      <w:r>
        <w:t>378.3682</w:t>
      </w:r>
      <w:r>
        <w:tab/>
        <w:t>1.013e0</w:t>
      </w:r>
    </w:p>
    <w:p w14:paraId="02FC3DC9" w14:textId="77777777" w:rsidR="00B6534B" w:rsidRDefault="00B6534B" w:rsidP="00B6534B">
      <w:r>
        <w:t>378.5766</w:t>
      </w:r>
      <w:r>
        <w:tab/>
        <w:t>1.013e0</w:t>
      </w:r>
    </w:p>
    <w:p w14:paraId="21DAEBFD" w14:textId="77777777" w:rsidR="00B6534B" w:rsidRDefault="00B6534B" w:rsidP="00B6534B">
      <w:r>
        <w:t>378.6380</w:t>
      </w:r>
      <w:r>
        <w:tab/>
        <w:t>1.013e0</w:t>
      </w:r>
    </w:p>
    <w:p w14:paraId="669C0394" w14:textId="77777777" w:rsidR="00B6534B" w:rsidRDefault="00B6534B" w:rsidP="00B6534B">
      <w:r>
        <w:t>378.7287</w:t>
      </w:r>
      <w:r>
        <w:tab/>
        <w:t>2.025e0</w:t>
      </w:r>
    </w:p>
    <w:p w14:paraId="0A423E3A" w14:textId="77777777" w:rsidR="00B6534B" w:rsidRDefault="00B6534B" w:rsidP="00B6534B">
      <w:r>
        <w:t>378.8379</w:t>
      </w:r>
      <w:r>
        <w:tab/>
        <w:t>3.038e0</w:t>
      </w:r>
    </w:p>
    <w:p w14:paraId="2A59FB68" w14:textId="77777777" w:rsidR="00B6534B" w:rsidRDefault="00B6534B" w:rsidP="00B6534B">
      <w:r>
        <w:t>378.9010</w:t>
      </w:r>
      <w:r>
        <w:tab/>
        <w:t>1.013e0</w:t>
      </w:r>
    </w:p>
    <w:p w14:paraId="590E916F" w14:textId="77777777" w:rsidR="00B6534B" w:rsidRDefault="00B6534B" w:rsidP="00B6534B">
      <w:r>
        <w:t>378.9626</w:t>
      </w:r>
      <w:r>
        <w:tab/>
        <w:t>1.013e0</w:t>
      </w:r>
    </w:p>
    <w:p w14:paraId="1EEE2232" w14:textId="77777777" w:rsidR="00B6534B" w:rsidRDefault="00B6534B" w:rsidP="00B6534B">
      <w:r>
        <w:t>379.0291</w:t>
      </w:r>
      <w:r>
        <w:tab/>
        <w:t>1.013e0</w:t>
      </w:r>
    </w:p>
    <w:p w14:paraId="30A2ADF5" w14:textId="77777777" w:rsidR="00B6534B" w:rsidRDefault="00B6534B" w:rsidP="00B6534B">
      <w:r>
        <w:t>379.0893</w:t>
      </w:r>
      <w:r>
        <w:tab/>
        <w:t>2.025e0</w:t>
      </w:r>
    </w:p>
    <w:p w14:paraId="6BF86904" w14:textId="77777777" w:rsidR="00B6534B" w:rsidRDefault="00B6534B" w:rsidP="00B6534B">
      <w:r>
        <w:t>379.1265</w:t>
      </w:r>
      <w:r>
        <w:tab/>
        <w:t>1.013e0</w:t>
      </w:r>
    </w:p>
    <w:p w14:paraId="33E1B690" w14:textId="77777777" w:rsidR="00B6534B" w:rsidRDefault="00B6534B" w:rsidP="00B6534B">
      <w:r>
        <w:t>379.2221</w:t>
      </w:r>
      <w:r>
        <w:tab/>
        <w:t>1.013e0</w:t>
      </w:r>
    </w:p>
    <w:p w14:paraId="752592BE" w14:textId="77777777" w:rsidR="00B6534B" w:rsidRDefault="00B6534B" w:rsidP="00B6534B">
      <w:r>
        <w:t>379.2667</w:t>
      </w:r>
      <w:r>
        <w:tab/>
        <w:t>1.013e0</w:t>
      </w:r>
    </w:p>
    <w:p w14:paraId="3D7B7A76" w14:textId="77777777" w:rsidR="00B6534B" w:rsidRDefault="00B6534B" w:rsidP="00B6534B">
      <w:r>
        <w:t>379.3826</w:t>
      </w:r>
      <w:r>
        <w:tab/>
        <w:t>1.013e0</w:t>
      </w:r>
    </w:p>
    <w:p w14:paraId="4515C906" w14:textId="77777777" w:rsidR="00B6534B" w:rsidRDefault="00B6534B" w:rsidP="00B6534B">
      <w:r>
        <w:t>379.4191</w:t>
      </w:r>
      <w:r>
        <w:tab/>
        <w:t>1.013e0</w:t>
      </w:r>
    </w:p>
    <w:p w14:paraId="6FCDC1F2" w14:textId="77777777" w:rsidR="00B6534B" w:rsidRDefault="00B6534B" w:rsidP="00B6534B">
      <w:r>
        <w:t>379.4864</w:t>
      </w:r>
      <w:r>
        <w:tab/>
        <w:t>3.038e0</w:t>
      </w:r>
    </w:p>
    <w:p w14:paraId="439647CA" w14:textId="77777777" w:rsidR="00B6534B" w:rsidRDefault="00B6534B" w:rsidP="00B6534B">
      <w:r>
        <w:t>379.6041</w:t>
      </w:r>
      <w:r>
        <w:tab/>
        <w:t>3.038e0</w:t>
      </w:r>
    </w:p>
    <w:p w14:paraId="774CF95B" w14:textId="77777777" w:rsidR="00B6534B" w:rsidRDefault="00B6534B" w:rsidP="00B6534B">
      <w:r>
        <w:t>379.6834</w:t>
      </w:r>
      <w:r>
        <w:tab/>
        <w:t>1.013e0</w:t>
      </w:r>
    </w:p>
    <w:p w14:paraId="5F070441" w14:textId="77777777" w:rsidR="00B6534B" w:rsidRDefault="00B6534B" w:rsidP="00B6534B">
      <w:r>
        <w:t>379.7653</w:t>
      </w:r>
      <w:r>
        <w:tab/>
        <w:t>1.013e0</w:t>
      </w:r>
    </w:p>
    <w:p w14:paraId="2B3B168B" w14:textId="77777777" w:rsidR="00B6534B" w:rsidRDefault="00B6534B" w:rsidP="00B6534B">
      <w:r>
        <w:t>379.7995</w:t>
      </w:r>
      <w:r>
        <w:tab/>
        <w:t>2.025e0</w:t>
      </w:r>
    </w:p>
    <w:p w14:paraId="14DC9FAD" w14:textId="77777777" w:rsidR="00B6534B" w:rsidRDefault="00B6534B" w:rsidP="00B6534B">
      <w:r>
        <w:t>379.8661</w:t>
      </w:r>
      <w:r>
        <w:tab/>
        <w:t>2.025e0</w:t>
      </w:r>
    </w:p>
    <w:p w14:paraId="6EE666C4" w14:textId="77777777" w:rsidR="00B6534B" w:rsidRDefault="00B6534B" w:rsidP="00B6534B">
      <w:r>
        <w:t>379.9522</w:t>
      </w:r>
      <w:r>
        <w:tab/>
        <w:t>2.025e0</w:t>
      </w:r>
    </w:p>
    <w:p w14:paraId="180172E1" w14:textId="77777777" w:rsidR="00B6534B" w:rsidRDefault="00B6534B" w:rsidP="00B6534B">
      <w:r>
        <w:t>380.0083</w:t>
      </w:r>
      <w:r>
        <w:tab/>
        <w:t>2.025e0</w:t>
      </w:r>
    </w:p>
    <w:p w14:paraId="0AA0D704" w14:textId="77777777" w:rsidR="00B6534B" w:rsidRDefault="00B6534B" w:rsidP="00B6534B">
      <w:r>
        <w:t>380.0710</w:t>
      </w:r>
      <w:r>
        <w:tab/>
        <w:t>2.025e0</w:t>
      </w:r>
    </w:p>
    <w:p w14:paraId="57656D8C" w14:textId="77777777" w:rsidR="00B6534B" w:rsidRDefault="00B6534B" w:rsidP="00B6534B">
      <w:r>
        <w:t>380.1702</w:t>
      </w:r>
      <w:r>
        <w:tab/>
        <w:t>5.063e0</w:t>
      </w:r>
    </w:p>
    <w:p w14:paraId="69287D6E" w14:textId="77777777" w:rsidR="00B6534B" w:rsidRDefault="00B6534B" w:rsidP="00B6534B">
      <w:r>
        <w:t>380.3001</w:t>
      </w:r>
      <w:r>
        <w:tab/>
        <w:t>2.025e0</w:t>
      </w:r>
    </w:p>
    <w:p w14:paraId="5160E28A" w14:textId="77777777" w:rsidR="00B6534B" w:rsidRDefault="00B6534B" w:rsidP="00B6534B">
      <w:r>
        <w:t>380.4944</w:t>
      </w:r>
      <w:r>
        <w:tab/>
        <w:t>2.025e0</w:t>
      </w:r>
    </w:p>
    <w:p w14:paraId="0CDFB276" w14:textId="77777777" w:rsidR="00B6534B" w:rsidRDefault="00B6534B" w:rsidP="00B6534B">
      <w:r>
        <w:t>380.5393</w:t>
      </w:r>
      <w:r>
        <w:tab/>
        <w:t>2.025e0</w:t>
      </w:r>
    </w:p>
    <w:p w14:paraId="7CCE02AC" w14:textId="77777777" w:rsidR="00B6534B" w:rsidRDefault="00B6534B" w:rsidP="00B6534B">
      <w:r>
        <w:t>380.6193</w:t>
      </w:r>
      <w:r>
        <w:tab/>
        <w:t>1.013e0</w:t>
      </w:r>
    </w:p>
    <w:p w14:paraId="06498E54" w14:textId="77777777" w:rsidR="00B6534B" w:rsidRDefault="00B6534B" w:rsidP="00B6534B">
      <w:r>
        <w:t>380.6790</w:t>
      </w:r>
      <w:r>
        <w:tab/>
        <w:t>2.025e0</w:t>
      </w:r>
    </w:p>
    <w:p w14:paraId="4EE5DA25" w14:textId="77777777" w:rsidR="00B6534B" w:rsidRDefault="00B6534B" w:rsidP="00B6534B">
      <w:r>
        <w:t>380.8011</w:t>
      </w:r>
      <w:r>
        <w:tab/>
        <w:t>1.013e0</w:t>
      </w:r>
    </w:p>
    <w:p w14:paraId="62EEAF08" w14:textId="77777777" w:rsidR="00B6534B" w:rsidRDefault="00B6534B" w:rsidP="00B6534B">
      <w:r>
        <w:t>380.8759</w:t>
      </w:r>
      <w:r>
        <w:tab/>
        <w:t>2.025e0</w:t>
      </w:r>
    </w:p>
    <w:p w14:paraId="79BDADD4" w14:textId="77777777" w:rsidR="00B6534B" w:rsidRDefault="00B6534B" w:rsidP="00B6534B">
      <w:r>
        <w:t>381.0590</w:t>
      </w:r>
      <w:r>
        <w:tab/>
        <w:t>2.025e0</w:t>
      </w:r>
    </w:p>
    <w:p w14:paraId="7CC29BBE" w14:textId="77777777" w:rsidR="00B6534B" w:rsidRDefault="00B6534B" w:rsidP="00B6534B">
      <w:r>
        <w:t>381.0913</w:t>
      </w:r>
      <w:r>
        <w:tab/>
        <w:t>2.025e0</w:t>
      </w:r>
    </w:p>
    <w:p w14:paraId="50DDC06F" w14:textId="77777777" w:rsidR="00B6534B" w:rsidRDefault="00B6534B" w:rsidP="00B6534B">
      <w:r>
        <w:t>381.1368</w:t>
      </w:r>
      <w:r>
        <w:tab/>
        <w:t>2.025e0</w:t>
      </w:r>
    </w:p>
    <w:p w14:paraId="662C3844" w14:textId="77777777" w:rsidR="00B6534B" w:rsidRDefault="00B6534B" w:rsidP="00B6534B">
      <w:r>
        <w:t>381.1750</w:t>
      </w:r>
      <w:r>
        <w:tab/>
        <w:t>3.038e0</w:t>
      </w:r>
    </w:p>
    <w:p w14:paraId="49776FA8" w14:textId="77777777" w:rsidR="00B6534B" w:rsidRDefault="00B6534B" w:rsidP="00B6534B">
      <w:r>
        <w:t>381.2347</w:t>
      </w:r>
      <w:r>
        <w:tab/>
        <w:t>1.013e0</w:t>
      </w:r>
    </w:p>
    <w:p w14:paraId="0603498A" w14:textId="77777777" w:rsidR="00B6534B" w:rsidRDefault="00B6534B" w:rsidP="00B6534B">
      <w:r>
        <w:t>381.3013</w:t>
      </w:r>
      <w:r>
        <w:tab/>
        <w:t>4.051e0</w:t>
      </w:r>
    </w:p>
    <w:p w14:paraId="4728EDE0" w14:textId="77777777" w:rsidR="00B6534B" w:rsidRDefault="00B6534B" w:rsidP="00B6534B">
      <w:r>
        <w:t>381.3736</w:t>
      </w:r>
      <w:r>
        <w:tab/>
        <w:t>2.025e0</w:t>
      </w:r>
    </w:p>
    <w:p w14:paraId="083A93CE" w14:textId="77777777" w:rsidR="00B6534B" w:rsidRDefault="00B6534B" w:rsidP="00B6534B">
      <w:r>
        <w:t>381.4742</w:t>
      </w:r>
      <w:r>
        <w:tab/>
        <w:t>2.025e0</w:t>
      </w:r>
    </w:p>
    <w:p w14:paraId="4A44E8C1" w14:textId="77777777" w:rsidR="00B6534B" w:rsidRDefault="00B6534B" w:rsidP="00B6534B">
      <w:r>
        <w:t>381.5407</w:t>
      </w:r>
      <w:r>
        <w:tab/>
        <w:t>2.025e0</w:t>
      </w:r>
    </w:p>
    <w:p w14:paraId="50A20051" w14:textId="77777777" w:rsidR="00B6534B" w:rsidRDefault="00B6534B" w:rsidP="00B6534B">
      <w:r>
        <w:t>381.6479</w:t>
      </w:r>
      <w:r>
        <w:tab/>
        <w:t>1.013e0</w:t>
      </w:r>
    </w:p>
    <w:p w14:paraId="71F2F2D9" w14:textId="77777777" w:rsidR="00B6534B" w:rsidRDefault="00B6534B" w:rsidP="00B6534B">
      <w:r>
        <w:t>381.7319</w:t>
      </w:r>
      <w:r>
        <w:tab/>
        <w:t>2.025e0</w:t>
      </w:r>
    </w:p>
    <w:p w14:paraId="105B5D5B" w14:textId="77777777" w:rsidR="00B6534B" w:rsidRDefault="00B6534B" w:rsidP="00B6534B">
      <w:r>
        <w:t>381.7880</w:t>
      </w:r>
      <w:r>
        <w:tab/>
        <w:t>1.013e0</w:t>
      </w:r>
    </w:p>
    <w:p w14:paraId="1C191C8A" w14:textId="77777777" w:rsidR="00B6534B" w:rsidRDefault="00B6534B" w:rsidP="00B6534B">
      <w:r>
        <w:t>381.9001</w:t>
      </w:r>
      <w:r>
        <w:tab/>
        <w:t>1.013e0</w:t>
      </w:r>
    </w:p>
    <w:p w14:paraId="0A68A19E" w14:textId="77777777" w:rsidR="00B6534B" w:rsidRDefault="00B6534B" w:rsidP="00B6534B">
      <w:r>
        <w:t>381.9937</w:t>
      </w:r>
      <w:r>
        <w:tab/>
        <w:t>1.013e0</w:t>
      </w:r>
    </w:p>
    <w:p w14:paraId="6B0CE8D0" w14:textId="77777777" w:rsidR="00B6534B" w:rsidRDefault="00B6534B" w:rsidP="00B6534B">
      <w:r>
        <w:t>382.0474</w:t>
      </w:r>
      <w:r>
        <w:tab/>
        <w:t>1.013e0</w:t>
      </w:r>
    </w:p>
    <w:p w14:paraId="694C592A" w14:textId="77777777" w:rsidR="00B6534B" w:rsidRDefault="00B6534B" w:rsidP="00B6534B">
      <w:r>
        <w:t>382.1218</w:t>
      </w:r>
      <w:r>
        <w:tab/>
        <w:t>2.025e0</w:t>
      </w:r>
    </w:p>
    <w:p w14:paraId="310585C9" w14:textId="77777777" w:rsidR="00B6534B" w:rsidRDefault="00B6534B" w:rsidP="00B6534B">
      <w:r>
        <w:t>382.1954</w:t>
      </w:r>
      <w:r>
        <w:tab/>
        <w:t>1.013e0</w:t>
      </w:r>
    </w:p>
    <w:p w14:paraId="3BEA4E94" w14:textId="77777777" w:rsidR="00B6534B" w:rsidRDefault="00B6534B" w:rsidP="00B6534B">
      <w:r>
        <w:t>382.3076</w:t>
      </w:r>
      <w:r>
        <w:tab/>
        <w:t>4.051e0</w:t>
      </w:r>
    </w:p>
    <w:p w14:paraId="26D56673" w14:textId="77777777" w:rsidR="00B6534B" w:rsidRDefault="00B6534B" w:rsidP="00B6534B">
      <w:r>
        <w:t>382.4503</w:t>
      </w:r>
      <w:r>
        <w:tab/>
        <w:t>3.038e0</w:t>
      </w:r>
    </w:p>
    <w:p w14:paraId="63C805B8" w14:textId="77777777" w:rsidR="00B6534B" w:rsidRDefault="00B6534B" w:rsidP="00B6534B">
      <w:r>
        <w:t>382.5424</w:t>
      </w:r>
      <w:r>
        <w:tab/>
        <w:t>4.051e0</w:t>
      </w:r>
    </w:p>
    <w:p w14:paraId="0B9049AD" w14:textId="77777777" w:rsidR="00B6534B" w:rsidRDefault="00B6534B" w:rsidP="00B6534B">
      <w:r>
        <w:t>382.6087</w:t>
      </w:r>
      <w:r>
        <w:tab/>
        <w:t>1.013e0</w:t>
      </w:r>
    </w:p>
    <w:p w14:paraId="39671F8E" w14:textId="77777777" w:rsidR="00B6534B" w:rsidRDefault="00B6534B" w:rsidP="00B6534B">
      <w:r>
        <w:t>382.7355</w:t>
      </w:r>
      <w:r>
        <w:tab/>
        <w:t>1.013e0</w:t>
      </w:r>
    </w:p>
    <w:p w14:paraId="44325CC8" w14:textId="77777777" w:rsidR="00B6534B" w:rsidRDefault="00B6534B" w:rsidP="00B6534B">
      <w:r>
        <w:t>382.7773</w:t>
      </w:r>
      <w:r>
        <w:tab/>
        <w:t>2.025e0</w:t>
      </w:r>
    </w:p>
    <w:p w14:paraId="5B1E4876" w14:textId="77777777" w:rsidR="00B6534B" w:rsidRDefault="00B6534B" w:rsidP="00B6534B">
      <w:r>
        <w:t>382.9143</w:t>
      </w:r>
      <w:r>
        <w:tab/>
        <w:t>2.025e0</w:t>
      </w:r>
    </w:p>
    <w:p w14:paraId="33CEAE9C" w14:textId="77777777" w:rsidR="00B6534B" w:rsidRDefault="00B6534B" w:rsidP="00B6534B">
      <w:r>
        <w:t>382.9877</w:t>
      </w:r>
      <w:r>
        <w:tab/>
        <w:t>5.063e0</w:t>
      </w:r>
    </w:p>
    <w:p w14:paraId="1B0D650D" w14:textId="77777777" w:rsidR="00B6534B" w:rsidRDefault="00B6534B" w:rsidP="00B6534B">
      <w:r>
        <w:t>383.1005</w:t>
      </w:r>
      <w:r>
        <w:tab/>
        <w:t>1.013e0</w:t>
      </w:r>
    </w:p>
    <w:p w14:paraId="6BEA570C" w14:textId="77777777" w:rsidR="00B6534B" w:rsidRDefault="00B6534B" w:rsidP="00B6534B">
      <w:r>
        <w:t>383.1616</w:t>
      </w:r>
      <w:r>
        <w:tab/>
        <w:t>8.101e0</w:t>
      </w:r>
    </w:p>
    <w:p w14:paraId="181A5176" w14:textId="77777777" w:rsidR="00B6534B" w:rsidRDefault="00B6534B" w:rsidP="00B6534B">
      <w:r>
        <w:t>383.3202</w:t>
      </w:r>
      <w:r>
        <w:tab/>
        <w:t>2.025e0</w:t>
      </w:r>
    </w:p>
    <w:p w14:paraId="44B3D723" w14:textId="77777777" w:rsidR="00B6534B" w:rsidRDefault="00B6534B" w:rsidP="00B6534B">
      <w:r>
        <w:t>383.4654</w:t>
      </w:r>
      <w:r>
        <w:tab/>
        <w:t>2.025e0</w:t>
      </w:r>
    </w:p>
    <w:p w14:paraId="42512731" w14:textId="77777777" w:rsidR="00B6534B" w:rsidRDefault="00B6534B" w:rsidP="00B6534B">
      <w:r>
        <w:t>383.5155</w:t>
      </w:r>
      <w:r>
        <w:tab/>
        <w:t>1.013e0</w:t>
      </w:r>
    </w:p>
    <w:p w14:paraId="3E595599" w14:textId="77777777" w:rsidR="00B6534B" w:rsidRDefault="00B6534B" w:rsidP="00B6534B">
      <w:r>
        <w:t>383.5493</w:t>
      </w:r>
      <w:r>
        <w:tab/>
        <w:t>1.013e0</w:t>
      </w:r>
    </w:p>
    <w:p w14:paraId="04359D69" w14:textId="77777777" w:rsidR="00B6534B" w:rsidRDefault="00B6534B" w:rsidP="00B6534B">
      <w:r>
        <w:t>383.5999</w:t>
      </w:r>
      <w:r>
        <w:tab/>
        <w:t>1.013e0</w:t>
      </w:r>
    </w:p>
    <w:p w14:paraId="17E47BEB" w14:textId="77777777" w:rsidR="00B6534B" w:rsidRDefault="00B6534B" w:rsidP="00B6534B">
      <w:r>
        <w:t>383.6422</w:t>
      </w:r>
      <w:r>
        <w:tab/>
        <w:t>1.013e0</w:t>
      </w:r>
    </w:p>
    <w:p w14:paraId="3372B7BF" w14:textId="77777777" w:rsidR="00B6534B" w:rsidRDefault="00B6534B" w:rsidP="00B6534B">
      <w:r>
        <w:t>383.7018</w:t>
      </w:r>
      <w:r>
        <w:tab/>
        <w:t>2.025e0</w:t>
      </w:r>
    </w:p>
    <w:p w14:paraId="52FFD7E7" w14:textId="77777777" w:rsidR="00B6534B" w:rsidRDefault="00B6534B" w:rsidP="00B6534B">
      <w:r>
        <w:t>383.7477</w:t>
      </w:r>
      <w:r>
        <w:tab/>
        <w:t>1.013e0</w:t>
      </w:r>
    </w:p>
    <w:p w14:paraId="3C0A97A1" w14:textId="77777777" w:rsidR="00B6534B" w:rsidRDefault="00B6534B" w:rsidP="00B6534B">
      <w:r>
        <w:t>383.8041</w:t>
      </w:r>
      <w:r>
        <w:tab/>
        <w:t>1.013e0</w:t>
      </w:r>
    </w:p>
    <w:p w14:paraId="7D67C5BD" w14:textId="77777777" w:rsidR="00B6534B" w:rsidRDefault="00B6534B" w:rsidP="00B6534B">
      <w:r>
        <w:t>383.9049</w:t>
      </w:r>
      <w:r>
        <w:tab/>
        <w:t>2.025e0</w:t>
      </w:r>
    </w:p>
    <w:p w14:paraId="1119E417" w14:textId="77777777" w:rsidR="00B6534B" w:rsidRDefault="00B6534B" w:rsidP="00B6534B">
      <w:r>
        <w:t>384.0435</w:t>
      </w:r>
      <w:r>
        <w:tab/>
        <w:t>1.013e0</w:t>
      </w:r>
    </w:p>
    <w:p w14:paraId="295006B8" w14:textId="77777777" w:rsidR="00B6534B" w:rsidRDefault="00B6534B" w:rsidP="00B6534B">
      <w:r>
        <w:t>384.0999</w:t>
      </w:r>
      <w:r>
        <w:tab/>
        <w:t>1.013e0</w:t>
      </w:r>
    </w:p>
    <w:p w14:paraId="7E1E9BCE" w14:textId="77777777" w:rsidR="00B6534B" w:rsidRDefault="00B6534B" w:rsidP="00B6534B">
      <w:r>
        <w:t>384.1609</w:t>
      </w:r>
      <w:r>
        <w:tab/>
        <w:t>6.076e0</w:t>
      </w:r>
    </w:p>
    <w:p w14:paraId="774C1B4E" w14:textId="77777777" w:rsidR="00B6534B" w:rsidRDefault="00B6534B" w:rsidP="00B6534B">
      <w:r>
        <w:t>384.2188</w:t>
      </w:r>
      <w:r>
        <w:tab/>
        <w:t>3.038e0</w:t>
      </w:r>
    </w:p>
    <w:p w14:paraId="3DC067B6" w14:textId="77777777" w:rsidR="00B6534B" w:rsidRDefault="00B6534B" w:rsidP="00B6534B">
      <w:r>
        <w:t>384.2917</w:t>
      </w:r>
      <w:r>
        <w:tab/>
        <w:t>1.013e0</w:t>
      </w:r>
    </w:p>
    <w:p w14:paraId="19578C02" w14:textId="77777777" w:rsidR="00B6534B" w:rsidRDefault="00B6534B" w:rsidP="00B6534B">
      <w:r>
        <w:t>384.4695</w:t>
      </w:r>
      <w:r>
        <w:tab/>
        <w:t>1.013e0</w:t>
      </w:r>
    </w:p>
    <w:p w14:paraId="4EA2E8DD" w14:textId="77777777" w:rsidR="00B6534B" w:rsidRDefault="00B6534B" w:rsidP="00B6534B">
      <w:r>
        <w:t>384.5441</w:t>
      </w:r>
      <w:r>
        <w:tab/>
        <w:t>1.013e0</w:t>
      </w:r>
    </w:p>
    <w:p w14:paraId="5ACC52B5" w14:textId="77777777" w:rsidR="00B6534B" w:rsidRDefault="00B6534B" w:rsidP="00B6534B">
      <w:r>
        <w:t>384.6152</w:t>
      </w:r>
      <w:r>
        <w:tab/>
        <w:t>2.025e0</w:t>
      </w:r>
    </w:p>
    <w:p w14:paraId="6B8DBD39" w14:textId="77777777" w:rsidR="00B6534B" w:rsidRDefault="00B6534B" w:rsidP="00B6534B">
      <w:r>
        <w:t>384.7151</w:t>
      </w:r>
      <w:r>
        <w:tab/>
        <w:t>3.038e0</w:t>
      </w:r>
    </w:p>
    <w:p w14:paraId="37A11AE2" w14:textId="77777777" w:rsidR="00B6534B" w:rsidRDefault="00B6534B" w:rsidP="00B6534B">
      <w:r>
        <w:t>384.7536</w:t>
      </w:r>
      <w:r>
        <w:tab/>
        <w:t>2.025e0</w:t>
      </w:r>
    </w:p>
    <w:p w14:paraId="3A912E96" w14:textId="77777777" w:rsidR="00B6534B" w:rsidRDefault="00B6534B" w:rsidP="00B6534B">
      <w:r>
        <w:t>384.8420</w:t>
      </w:r>
      <w:r>
        <w:tab/>
        <w:t>3.038e0</w:t>
      </w:r>
    </w:p>
    <w:p w14:paraId="6EB50C34" w14:textId="77777777" w:rsidR="00B6534B" w:rsidRDefault="00B6534B" w:rsidP="00B6534B">
      <w:r>
        <w:t>384.9244</w:t>
      </w:r>
      <w:r>
        <w:tab/>
        <w:t>1.013e0</w:t>
      </w:r>
    </w:p>
    <w:p w14:paraId="32A20D52" w14:textId="77777777" w:rsidR="00B6534B" w:rsidRDefault="00B6534B" w:rsidP="00B6534B">
      <w:r>
        <w:t>384.9605</w:t>
      </w:r>
      <w:r>
        <w:tab/>
        <w:t>1.013e0</w:t>
      </w:r>
    </w:p>
    <w:p w14:paraId="0DE5C1F5" w14:textId="77777777" w:rsidR="00B6534B" w:rsidRDefault="00B6534B" w:rsidP="00B6534B">
      <w:r>
        <w:t>385.0105</w:t>
      </w:r>
      <w:r>
        <w:tab/>
        <w:t>2.025e0</w:t>
      </w:r>
    </w:p>
    <w:p w14:paraId="424E8C33" w14:textId="77777777" w:rsidR="00B6534B" w:rsidRDefault="00B6534B" w:rsidP="00B6534B">
      <w:r>
        <w:t>385.1091</w:t>
      </w:r>
      <w:r>
        <w:tab/>
        <w:t>1.013e0</w:t>
      </w:r>
    </w:p>
    <w:p w14:paraId="5A656335" w14:textId="77777777" w:rsidR="00B6534B" w:rsidRDefault="00B6534B" w:rsidP="00B6534B">
      <w:r>
        <w:t>385.1877</w:t>
      </w:r>
      <w:r>
        <w:tab/>
        <w:t>3.823e0</w:t>
      </w:r>
    </w:p>
    <w:p w14:paraId="7E9BCA8E" w14:textId="77777777" w:rsidR="00B6534B" w:rsidRDefault="00B6534B" w:rsidP="00B6534B">
      <w:r>
        <w:t>385.2769</w:t>
      </w:r>
      <w:r>
        <w:tab/>
        <w:t>2.025e0</w:t>
      </w:r>
    </w:p>
    <w:p w14:paraId="39B6B5C7" w14:textId="77777777" w:rsidR="00B6534B" w:rsidRDefault="00B6534B" w:rsidP="00B6534B">
      <w:r>
        <w:t>385.4012</w:t>
      </w:r>
      <w:r>
        <w:tab/>
        <w:t>2.025e0</w:t>
      </w:r>
    </w:p>
    <w:p w14:paraId="31686770" w14:textId="77777777" w:rsidR="00B6534B" w:rsidRDefault="00B6534B" w:rsidP="00B6534B">
      <w:r>
        <w:t>385.4877</w:t>
      </w:r>
      <w:r>
        <w:tab/>
        <w:t>2.025e0</w:t>
      </w:r>
    </w:p>
    <w:p w14:paraId="0D550CDB" w14:textId="77777777" w:rsidR="00B6534B" w:rsidRDefault="00B6534B" w:rsidP="00B6534B">
      <w:r>
        <w:t>385.6054</w:t>
      </w:r>
      <w:r>
        <w:tab/>
        <w:t>1.013e0</w:t>
      </w:r>
    </w:p>
    <w:p w14:paraId="12DAE6E2" w14:textId="77777777" w:rsidR="00B6534B" w:rsidRDefault="00B6534B" w:rsidP="00B6534B">
      <w:r>
        <w:t>385.7096</w:t>
      </w:r>
      <w:r>
        <w:tab/>
        <w:t>1.013e0</w:t>
      </w:r>
    </w:p>
    <w:p w14:paraId="72D81DDA" w14:textId="77777777" w:rsidR="00B6534B" w:rsidRDefault="00B6534B" w:rsidP="00B6534B">
      <w:r>
        <w:t>385.7730</w:t>
      </w:r>
      <w:r>
        <w:tab/>
        <w:t>2.025e0</w:t>
      </w:r>
    </w:p>
    <w:p w14:paraId="67FE2569" w14:textId="77777777" w:rsidR="00B6534B" w:rsidRDefault="00B6534B" w:rsidP="00B6534B">
      <w:r>
        <w:t>385.8267</w:t>
      </w:r>
      <w:r>
        <w:tab/>
        <w:t>3.038e0</w:t>
      </w:r>
    </w:p>
    <w:p w14:paraId="1BEE18AB" w14:textId="77777777" w:rsidR="00B6534B" w:rsidRDefault="00B6534B" w:rsidP="00B6534B">
      <w:r>
        <w:t>385.9251</w:t>
      </w:r>
      <w:r>
        <w:tab/>
        <w:t>3.038e0</w:t>
      </w:r>
    </w:p>
    <w:p w14:paraId="183524B3" w14:textId="77777777" w:rsidR="00B6534B" w:rsidRDefault="00B6534B" w:rsidP="00B6534B">
      <w:r>
        <w:t>386.0079</w:t>
      </w:r>
      <w:r>
        <w:tab/>
        <w:t>3.038e0</w:t>
      </w:r>
    </w:p>
    <w:p w14:paraId="49CDB2EE" w14:textId="77777777" w:rsidR="00B6534B" w:rsidRDefault="00B6534B" w:rsidP="00B6534B">
      <w:r>
        <w:t>386.0740</w:t>
      </w:r>
      <w:r>
        <w:tab/>
        <w:t>3.038e0</w:t>
      </w:r>
    </w:p>
    <w:p w14:paraId="73562E5F" w14:textId="77777777" w:rsidR="00B6534B" w:rsidRDefault="00B6534B" w:rsidP="00B6534B">
      <w:r>
        <w:t>386.1777</w:t>
      </w:r>
      <w:r>
        <w:tab/>
        <w:t>1.235e0</w:t>
      </w:r>
    </w:p>
    <w:p w14:paraId="4C3DF184" w14:textId="77777777" w:rsidR="00B6534B" w:rsidRDefault="00B6534B" w:rsidP="00B6534B">
      <w:r>
        <w:t>386.2228</w:t>
      </w:r>
      <w:r>
        <w:tab/>
        <w:t>2.025e0</w:t>
      </w:r>
    </w:p>
    <w:p w14:paraId="7F672A4B" w14:textId="77777777" w:rsidR="00B6534B" w:rsidRDefault="00B6534B" w:rsidP="00B6534B">
      <w:r>
        <w:t>386.2647</w:t>
      </w:r>
      <w:r>
        <w:tab/>
        <w:t>2.025e0</w:t>
      </w:r>
    </w:p>
    <w:p w14:paraId="33CE7B2E" w14:textId="77777777" w:rsidR="00B6534B" w:rsidRDefault="00B6534B" w:rsidP="00B6534B">
      <w:r>
        <w:t>386.4404</w:t>
      </w:r>
      <w:r>
        <w:tab/>
        <w:t>1.013e0</w:t>
      </w:r>
    </w:p>
    <w:p w14:paraId="135857F9" w14:textId="77777777" w:rsidR="00B6534B" w:rsidRDefault="00B6534B" w:rsidP="00B6534B">
      <w:r>
        <w:t>386.5251</w:t>
      </w:r>
      <w:r>
        <w:tab/>
        <w:t>3.038e0</w:t>
      </w:r>
    </w:p>
    <w:p w14:paraId="3F33B124" w14:textId="77777777" w:rsidR="00B6534B" w:rsidRDefault="00B6534B" w:rsidP="00B6534B">
      <w:r>
        <w:t>386.6018</w:t>
      </w:r>
      <w:r>
        <w:tab/>
        <w:t>1.013e0</w:t>
      </w:r>
    </w:p>
    <w:p w14:paraId="3D1F8912" w14:textId="77777777" w:rsidR="00B6534B" w:rsidRDefault="00B6534B" w:rsidP="00B6534B">
      <w:r>
        <w:t>386.6884</w:t>
      </w:r>
      <w:r>
        <w:tab/>
        <w:t>2.025e0</w:t>
      </w:r>
    </w:p>
    <w:p w14:paraId="7DDA4CF4" w14:textId="77777777" w:rsidR="00B6534B" w:rsidRDefault="00B6534B" w:rsidP="00B6534B">
      <w:r>
        <w:t>386.7861</w:t>
      </w:r>
      <w:r>
        <w:tab/>
        <w:t>1.013e0</w:t>
      </w:r>
    </w:p>
    <w:p w14:paraId="3AC72F8A" w14:textId="77777777" w:rsidR="00B6534B" w:rsidRDefault="00B6534B" w:rsidP="00B6534B">
      <w:r>
        <w:t>386.9175</w:t>
      </w:r>
      <w:r>
        <w:tab/>
        <w:t>4.051e0</w:t>
      </w:r>
    </w:p>
    <w:p w14:paraId="0677A790" w14:textId="77777777" w:rsidR="00B6534B" w:rsidRDefault="00B6534B" w:rsidP="00B6534B">
      <w:r>
        <w:t>386.9989</w:t>
      </w:r>
      <w:r>
        <w:tab/>
        <w:t>2.025e0</w:t>
      </w:r>
    </w:p>
    <w:p w14:paraId="3763FE67" w14:textId="77777777" w:rsidR="00B6534B" w:rsidRDefault="00B6534B" w:rsidP="00B6534B">
      <w:r>
        <w:t>387.0941</w:t>
      </w:r>
      <w:r>
        <w:tab/>
        <w:t>1.013e0</w:t>
      </w:r>
    </w:p>
    <w:p w14:paraId="12238D03" w14:textId="77777777" w:rsidR="00B6534B" w:rsidRDefault="00B6534B" w:rsidP="00B6534B">
      <w:r>
        <w:t>387.1863</w:t>
      </w:r>
      <w:r>
        <w:tab/>
        <w:t>2.025e0</w:t>
      </w:r>
    </w:p>
    <w:p w14:paraId="78E56C86" w14:textId="77777777" w:rsidR="00B6534B" w:rsidRDefault="00B6534B" w:rsidP="00B6534B">
      <w:r>
        <w:t>387.2549</w:t>
      </w:r>
      <w:r>
        <w:tab/>
        <w:t>1.013e0</w:t>
      </w:r>
    </w:p>
    <w:p w14:paraId="148158FA" w14:textId="77777777" w:rsidR="00B6534B" w:rsidRDefault="00B6534B" w:rsidP="00B6534B">
      <w:r>
        <w:t>387.2970</w:t>
      </w:r>
      <w:r>
        <w:tab/>
        <w:t>1.013e0</w:t>
      </w:r>
    </w:p>
    <w:p w14:paraId="413F31E2" w14:textId="77777777" w:rsidR="00B6534B" w:rsidRDefault="00B6534B" w:rsidP="00B6534B">
      <w:r>
        <w:t>387.4019</w:t>
      </w:r>
      <w:r>
        <w:tab/>
        <w:t>1.698e0</w:t>
      </w:r>
    </w:p>
    <w:p w14:paraId="30697462" w14:textId="77777777" w:rsidR="00B6534B" w:rsidRDefault="00B6534B" w:rsidP="00B6534B">
      <w:r>
        <w:t>387.4379</w:t>
      </w:r>
      <w:r>
        <w:tab/>
        <w:t>3.365e0</w:t>
      </w:r>
    </w:p>
    <w:p w14:paraId="58A29FCD" w14:textId="77777777" w:rsidR="00B6534B" w:rsidRDefault="00B6534B" w:rsidP="00B6534B">
      <w:r>
        <w:t>387.5291</w:t>
      </w:r>
      <w:r>
        <w:tab/>
        <w:t>3.038e0</w:t>
      </w:r>
    </w:p>
    <w:p w14:paraId="71D97142" w14:textId="77777777" w:rsidR="00B6534B" w:rsidRDefault="00B6534B" w:rsidP="00B6534B">
      <w:r>
        <w:t>387.5699</w:t>
      </w:r>
      <w:r>
        <w:tab/>
        <w:t>1.013e0</w:t>
      </w:r>
    </w:p>
    <w:p w14:paraId="3DDADF7F" w14:textId="77777777" w:rsidR="00B6534B" w:rsidRDefault="00B6534B" w:rsidP="00B6534B">
      <w:r>
        <w:t>387.6409</w:t>
      </w:r>
      <w:r>
        <w:tab/>
        <w:t>2.025e0</w:t>
      </w:r>
    </w:p>
    <w:p w14:paraId="10BCE1FB" w14:textId="77777777" w:rsidR="00B6534B" w:rsidRDefault="00B6534B" w:rsidP="00B6534B">
      <w:r>
        <w:t>387.7060</w:t>
      </w:r>
      <w:r>
        <w:tab/>
        <w:t>3.038e0</w:t>
      </w:r>
    </w:p>
    <w:p w14:paraId="393621AA" w14:textId="77777777" w:rsidR="00B6534B" w:rsidRDefault="00B6534B" w:rsidP="00B6534B">
      <w:r>
        <w:t>387.7650</w:t>
      </w:r>
      <w:r>
        <w:tab/>
        <w:t>1.013e0</w:t>
      </w:r>
    </w:p>
    <w:p w14:paraId="6CB65B89" w14:textId="77777777" w:rsidR="00B6534B" w:rsidRDefault="00B6534B" w:rsidP="00B6534B">
      <w:r>
        <w:t>387.8095</w:t>
      </w:r>
      <w:r>
        <w:tab/>
        <w:t>1.013e0</w:t>
      </w:r>
    </w:p>
    <w:p w14:paraId="2AE27C60" w14:textId="77777777" w:rsidR="00B6534B" w:rsidRDefault="00B6534B" w:rsidP="00B6534B">
      <w:r>
        <w:t>387.8512</w:t>
      </w:r>
      <w:r>
        <w:tab/>
        <w:t>1.013e0</w:t>
      </w:r>
    </w:p>
    <w:p w14:paraId="4DCA2E0A" w14:textId="77777777" w:rsidR="00B6534B" w:rsidRDefault="00B6534B" w:rsidP="00B6534B">
      <w:r>
        <w:t>387.9010</w:t>
      </w:r>
      <w:r>
        <w:tab/>
        <w:t>2.025e0</w:t>
      </w:r>
    </w:p>
    <w:p w14:paraId="60551431" w14:textId="77777777" w:rsidR="00B6534B" w:rsidRDefault="00B6534B" w:rsidP="00B6534B">
      <w:r>
        <w:t>388.1119</w:t>
      </w:r>
      <w:r>
        <w:tab/>
        <w:t>3.038e0</w:t>
      </w:r>
    </w:p>
    <w:p w14:paraId="3AF47E7B" w14:textId="77777777" w:rsidR="00B6534B" w:rsidRDefault="00B6534B" w:rsidP="00B6534B">
      <w:r>
        <w:t>388.2219</w:t>
      </w:r>
      <w:r>
        <w:tab/>
        <w:t>2.025e0</w:t>
      </w:r>
    </w:p>
    <w:p w14:paraId="50A516FD" w14:textId="77777777" w:rsidR="00B6534B" w:rsidRDefault="00B6534B" w:rsidP="00B6534B">
      <w:r>
        <w:t>388.2530</w:t>
      </w:r>
      <w:r>
        <w:tab/>
        <w:t>2.025e0</w:t>
      </w:r>
    </w:p>
    <w:p w14:paraId="686FCDBC" w14:textId="77777777" w:rsidR="00B6534B" w:rsidRDefault="00B6534B" w:rsidP="00B6534B">
      <w:r>
        <w:t>388.3447</w:t>
      </w:r>
      <w:r>
        <w:tab/>
        <w:t>4.051e0</w:t>
      </w:r>
    </w:p>
    <w:p w14:paraId="24349FBB" w14:textId="77777777" w:rsidR="00B6534B" w:rsidRDefault="00B6534B" w:rsidP="00B6534B">
      <w:r>
        <w:t>388.5167</w:t>
      </w:r>
      <w:r>
        <w:tab/>
        <w:t>2.025e0</w:t>
      </w:r>
    </w:p>
    <w:p w14:paraId="11E09B22" w14:textId="77777777" w:rsidR="00B6534B" w:rsidRDefault="00B6534B" w:rsidP="00B6534B">
      <w:r>
        <w:t>388.7266</w:t>
      </w:r>
      <w:r>
        <w:tab/>
        <w:t>1.013e0</w:t>
      </w:r>
    </w:p>
    <w:p w14:paraId="70AC24CA" w14:textId="77777777" w:rsidR="00B6534B" w:rsidRDefault="00B6534B" w:rsidP="00B6534B">
      <w:r>
        <w:t>388.7751</w:t>
      </w:r>
      <w:r>
        <w:tab/>
        <w:t>1.013e0</w:t>
      </w:r>
    </w:p>
    <w:p w14:paraId="170C577D" w14:textId="77777777" w:rsidR="00B6534B" w:rsidRDefault="00B6534B" w:rsidP="00B6534B">
      <w:r>
        <w:t>388.8368</w:t>
      </w:r>
      <w:r>
        <w:tab/>
        <w:t>1.013e0</w:t>
      </w:r>
    </w:p>
    <w:p w14:paraId="4F8524DC" w14:textId="77777777" w:rsidR="00B6534B" w:rsidRDefault="00B6534B" w:rsidP="00B6534B">
      <w:r>
        <w:t>388.8833</w:t>
      </w:r>
      <w:r>
        <w:tab/>
        <w:t>1.013e0</w:t>
      </w:r>
    </w:p>
    <w:p w14:paraId="41E3EC94" w14:textId="77777777" w:rsidR="00B6534B" w:rsidRDefault="00B6534B" w:rsidP="00B6534B">
      <w:r>
        <w:t>388.9304</w:t>
      </w:r>
      <w:r>
        <w:tab/>
        <w:t>3.924e0</w:t>
      </w:r>
    </w:p>
    <w:p w14:paraId="5FF7CFBE" w14:textId="77777777" w:rsidR="00B6534B" w:rsidRDefault="00B6534B" w:rsidP="00B6534B">
      <w:r>
        <w:t>389.1040</w:t>
      </w:r>
      <w:r>
        <w:tab/>
        <w:t>3.038e0</w:t>
      </w:r>
    </w:p>
    <w:p w14:paraId="40E98E08" w14:textId="77777777" w:rsidR="00B6534B" w:rsidRDefault="00B6534B" w:rsidP="00B6534B">
      <w:r>
        <w:t>389.1685</w:t>
      </w:r>
      <w:r>
        <w:tab/>
        <w:t>5.063e0</w:t>
      </w:r>
    </w:p>
    <w:p w14:paraId="5AFA92DC" w14:textId="77777777" w:rsidR="00B6534B" w:rsidRDefault="00B6534B" w:rsidP="00B6534B">
      <w:r>
        <w:t>389.2924</w:t>
      </w:r>
      <w:r>
        <w:tab/>
        <w:t>1.013e0</w:t>
      </w:r>
    </w:p>
    <w:p w14:paraId="59E0E679" w14:textId="77777777" w:rsidR="00B6534B" w:rsidRDefault="00B6534B" w:rsidP="00B6534B">
      <w:r>
        <w:t>389.3397</w:t>
      </w:r>
      <w:r>
        <w:tab/>
        <w:t>1.013e0</w:t>
      </w:r>
    </w:p>
    <w:p w14:paraId="23F6A705" w14:textId="77777777" w:rsidR="00B6534B" w:rsidRDefault="00B6534B" w:rsidP="00B6534B">
      <w:r>
        <w:t>389.4244</w:t>
      </w:r>
      <w:r>
        <w:tab/>
        <w:t>2.025e0</w:t>
      </w:r>
    </w:p>
    <w:p w14:paraId="48723658" w14:textId="77777777" w:rsidR="00B6534B" w:rsidRDefault="00B6534B" w:rsidP="00B6534B">
      <w:r>
        <w:t>389.4824</w:t>
      </w:r>
      <w:r>
        <w:tab/>
        <w:t>2.025e0</w:t>
      </w:r>
    </w:p>
    <w:p w14:paraId="609BAB67" w14:textId="77777777" w:rsidR="00B6534B" w:rsidRDefault="00B6534B" w:rsidP="00B6534B">
      <w:r>
        <w:t>389.5609</w:t>
      </w:r>
      <w:r>
        <w:tab/>
        <w:t>1.013e0</w:t>
      </w:r>
    </w:p>
    <w:p w14:paraId="4F0B7BAA" w14:textId="77777777" w:rsidR="00B6534B" w:rsidRDefault="00B6534B" w:rsidP="00B6534B">
      <w:r>
        <w:t>389.6037</w:t>
      </w:r>
      <w:r>
        <w:tab/>
        <w:t>1.013e0</w:t>
      </w:r>
    </w:p>
    <w:p w14:paraId="0693FC28" w14:textId="77777777" w:rsidR="00B6534B" w:rsidRDefault="00B6534B" w:rsidP="00B6534B">
      <w:r>
        <w:t>389.6588</w:t>
      </w:r>
      <w:r>
        <w:tab/>
        <w:t>2.025e0</w:t>
      </w:r>
    </w:p>
    <w:p w14:paraId="763D445F" w14:textId="77777777" w:rsidR="00B6534B" w:rsidRDefault="00B6534B" w:rsidP="00B6534B">
      <w:r>
        <w:t>389.7179</w:t>
      </w:r>
      <w:r>
        <w:tab/>
        <w:t>1.013e0</w:t>
      </w:r>
    </w:p>
    <w:p w14:paraId="2774F968" w14:textId="77777777" w:rsidR="00B6534B" w:rsidRDefault="00B6534B" w:rsidP="00B6534B">
      <w:r>
        <w:t>389.7479</w:t>
      </w:r>
      <w:r>
        <w:tab/>
        <w:t>1.013e0</w:t>
      </w:r>
    </w:p>
    <w:p w14:paraId="4D90DF3A" w14:textId="77777777" w:rsidR="00B6534B" w:rsidRDefault="00B6534B" w:rsidP="00B6534B">
      <w:r>
        <w:t>389.8322</w:t>
      </w:r>
      <w:r>
        <w:tab/>
        <w:t>2.025e0</w:t>
      </w:r>
    </w:p>
    <w:p w14:paraId="49D082BF" w14:textId="77777777" w:rsidR="00B6534B" w:rsidRDefault="00B6534B" w:rsidP="00B6534B">
      <w:r>
        <w:t>389.9993</w:t>
      </w:r>
      <w:r>
        <w:tab/>
        <w:t>3.038e0</w:t>
      </w:r>
    </w:p>
    <w:p w14:paraId="5F34A896" w14:textId="77777777" w:rsidR="00B6534B" w:rsidRDefault="00B6534B" w:rsidP="00B6534B">
      <w:r>
        <w:t>390.0425</w:t>
      </w:r>
      <w:r>
        <w:tab/>
        <w:t>1.013e0</w:t>
      </w:r>
    </w:p>
    <w:p w14:paraId="02345C1C" w14:textId="77777777" w:rsidR="00B6534B" w:rsidRDefault="00B6534B" w:rsidP="00B6534B">
      <w:r>
        <w:t>390.1108</w:t>
      </w:r>
      <w:r>
        <w:tab/>
        <w:t>1.013e0</w:t>
      </w:r>
    </w:p>
    <w:p w14:paraId="2DBE5AF1" w14:textId="77777777" w:rsidR="00B6534B" w:rsidRDefault="00B6534B" w:rsidP="00B6534B">
      <w:r>
        <w:t>390.1783</w:t>
      </w:r>
      <w:r>
        <w:tab/>
        <w:t>3.038e0</w:t>
      </w:r>
    </w:p>
    <w:p w14:paraId="7AB38EF0" w14:textId="77777777" w:rsidR="00B6534B" w:rsidRDefault="00B6534B" w:rsidP="00B6534B">
      <w:r>
        <w:t>390.2869</w:t>
      </w:r>
      <w:r>
        <w:tab/>
        <w:t>3.038e0</w:t>
      </w:r>
    </w:p>
    <w:p w14:paraId="557F97A7" w14:textId="77777777" w:rsidR="00B6534B" w:rsidRDefault="00B6534B" w:rsidP="00B6534B">
      <w:r>
        <w:t>390.4364</w:t>
      </w:r>
      <w:r>
        <w:tab/>
        <w:t>3.038e0</w:t>
      </w:r>
    </w:p>
    <w:p w14:paraId="1AE9D549" w14:textId="77777777" w:rsidR="00B6534B" w:rsidRDefault="00B6534B" w:rsidP="00B6534B">
      <w:r>
        <w:t>390.5685</w:t>
      </w:r>
      <w:r>
        <w:tab/>
        <w:t>1.013e0</w:t>
      </w:r>
    </w:p>
    <w:p w14:paraId="17A80F6A" w14:textId="77777777" w:rsidR="00B6534B" w:rsidRDefault="00B6534B" w:rsidP="00B6534B">
      <w:r>
        <w:t>390.6934</w:t>
      </w:r>
      <w:r>
        <w:tab/>
        <w:t>1.013e0</w:t>
      </w:r>
    </w:p>
    <w:p w14:paraId="25640A56" w14:textId="77777777" w:rsidR="00B6534B" w:rsidRDefault="00B6534B" w:rsidP="00B6534B">
      <w:r>
        <w:t>390.7474</w:t>
      </w:r>
      <w:r>
        <w:tab/>
        <w:t>1.013e0</w:t>
      </w:r>
    </w:p>
    <w:p w14:paraId="09ED3AE5" w14:textId="77777777" w:rsidR="00B6534B" w:rsidRDefault="00B6534B" w:rsidP="00B6534B">
      <w:r>
        <w:t>390.8134</w:t>
      </w:r>
      <w:r>
        <w:tab/>
        <w:t>1.013e0</w:t>
      </w:r>
    </w:p>
    <w:p w14:paraId="6CF918C3" w14:textId="77777777" w:rsidR="00B6534B" w:rsidRDefault="00B6534B" w:rsidP="00B6534B">
      <w:r>
        <w:t>390.9023</w:t>
      </w:r>
      <w:r>
        <w:tab/>
        <w:t>3.038e0</w:t>
      </w:r>
    </w:p>
    <w:p w14:paraId="2B37EC2C" w14:textId="77777777" w:rsidR="00B6534B" w:rsidRDefault="00B6534B" w:rsidP="00B6534B">
      <w:r>
        <w:t>391.0352</w:t>
      </w:r>
      <w:r>
        <w:tab/>
        <w:t>3.038e0</w:t>
      </w:r>
    </w:p>
    <w:p w14:paraId="1B6C2D3A" w14:textId="77777777" w:rsidR="00B6534B" w:rsidRDefault="00B6534B" w:rsidP="00B6534B">
      <w:r>
        <w:t>391.1547</w:t>
      </w:r>
      <w:r>
        <w:tab/>
        <w:t>5.063e0</w:t>
      </w:r>
    </w:p>
    <w:p w14:paraId="200FCA5C" w14:textId="77777777" w:rsidR="00B6534B" w:rsidRDefault="00B6534B" w:rsidP="00B6534B">
      <w:r>
        <w:t>391.2074</w:t>
      </w:r>
      <w:r>
        <w:tab/>
        <w:t>1.013e0</w:t>
      </w:r>
    </w:p>
    <w:p w14:paraId="18D2FF6B" w14:textId="77777777" w:rsidR="00B6534B" w:rsidRDefault="00B6534B" w:rsidP="00B6534B">
      <w:r>
        <w:t>391.2799</w:t>
      </w:r>
      <w:r>
        <w:tab/>
        <w:t>3.038e0</w:t>
      </w:r>
    </w:p>
    <w:p w14:paraId="719D7719" w14:textId="77777777" w:rsidR="00B6534B" w:rsidRDefault="00B6534B" w:rsidP="00B6534B">
      <w:r>
        <w:t>391.4030</w:t>
      </w:r>
      <w:r>
        <w:tab/>
        <w:t>2.025e0</w:t>
      </w:r>
    </w:p>
    <w:p w14:paraId="40EEE202" w14:textId="77777777" w:rsidR="00B6534B" w:rsidRDefault="00B6534B" w:rsidP="00B6534B">
      <w:r>
        <w:t>391.4781</w:t>
      </w:r>
      <w:r>
        <w:tab/>
        <w:t>1.013e0</w:t>
      </w:r>
    </w:p>
    <w:p w14:paraId="27613E2B" w14:textId="77777777" w:rsidR="00B6534B" w:rsidRDefault="00B6534B" w:rsidP="00B6534B">
      <w:r>
        <w:t>391.5283</w:t>
      </w:r>
      <w:r>
        <w:tab/>
        <w:t>1.013e0</w:t>
      </w:r>
    </w:p>
    <w:p w14:paraId="589AD07C" w14:textId="77777777" w:rsidR="00B6534B" w:rsidRDefault="00B6534B" w:rsidP="00B6534B">
      <w:r>
        <w:t>391.6015</w:t>
      </w:r>
      <w:r>
        <w:tab/>
        <w:t>1.013e0</w:t>
      </w:r>
    </w:p>
    <w:p w14:paraId="463D0F38" w14:textId="77777777" w:rsidR="00B6534B" w:rsidRDefault="00B6534B" w:rsidP="00B6534B">
      <w:r>
        <w:t>391.7119</w:t>
      </w:r>
      <w:r>
        <w:tab/>
        <w:t>2.025e0</w:t>
      </w:r>
    </w:p>
    <w:p w14:paraId="2F7DBFF2" w14:textId="77777777" w:rsidR="00B6534B" w:rsidRDefault="00B6534B" w:rsidP="00B6534B">
      <w:r>
        <w:t>391.7795</w:t>
      </w:r>
      <w:r>
        <w:tab/>
        <w:t>1.013e0</w:t>
      </w:r>
    </w:p>
    <w:p w14:paraId="06397046" w14:textId="77777777" w:rsidR="00B6534B" w:rsidRDefault="00B6534B" w:rsidP="00B6534B">
      <w:r>
        <w:t>391.8174</w:t>
      </w:r>
      <w:r>
        <w:tab/>
        <w:t>1.013e0</w:t>
      </w:r>
    </w:p>
    <w:p w14:paraId="6494DA3C" w14:textId="77777777" w:rsidR="00B6534B" w:rsidRDefault="00B6534B" w:rsidP="00B6534B">
      <w:r>
        <w:t>391.9373</w:t>
      </w:r>
      <w:r>
        <w:tab/>
        <w:t>1.013e0</w:t>
      </w:r>
    </w:p>
    <w:p w14:paraId="3D852177" w14:textId="77777777" w:rsidR="00B6534B" w:rsidRDefault="00B6534B" w:rsidP="00B6534B">
      <w:r>
        <w:t>392.0593</w:t>
      </w:r>
      <w:r>
        <w:tab/>
        <w:t>1.013e0</w:t>
      </w:r>
    </w:p>
    <w:p w14:paraId="37619AC3" w14:textId="77777777" w:rsidR="00B6534B" w:rsidRDefault="00B6534B" w:rsidP="00B6534B">
      <w:r>
        <w:t>392.1560</w:t>
      </w:r>
      <w:r>
        <w:tab/>
        <w:t>4.051e0</w:t>
      </w:r>
    </w:p>
    <w:p w14:paraId="367AFE16" w14:textId="77777777" w:rsidR="00B6534B" w:rsidRDefault="00B6534B" w:rsidP="00B6534B">
      <w:r>
        <w:t>392.2173</w:t>
      </w:r>
      <w:r>
        <w:tab/>
        <w:t>1.031e0</w:t>
      </w:r>
    </w:p>
    <w:p w14:paraId="27726444" w14:textId="77777777" w:rsidR="00B6534B" w:rsidRDefault="00B6534B" w:rsidP="00B6534B">
      <w:r>
        <w:t>392.3134</w:t>
      </w:r>
      <w:r>
        <w:tab/>
        <w:t>2.025e0</w:t>
      </w:r>
    </w:p>
    <w:p w14:paraId="6A7D491C" w14:textId="77777777" w:rsidR="00B6534B" w:rsidRDefault="00B6534B" w:rsidP="00B6534B">
      <w:r>
        <w:t>392.5028</w:t>
      </w:r>
      <w:r>
        <w:tab/>
        <w:t>1.013e0</w:t>
      </w:r>
    </w:p>
    <w:p w14:paraId="636AB127" w14:textId="77777777" w:rsidR="00B6534B" w:rsidRDefault="00B6534B" w:rsidP="00B6534B">
      <w:r>
        <w:t>392.5694</w:t>
      </w:r>
      <w:r>
        <w:tab/>
        <w:t>1.013e0</w:t>
      </w:r>
    </w:p>
    <w:p w14:paraId="0F1B1A49" w14:textId="77777777" w:rsidR="00B6534B" w:rsidRDefault="00B6534B" w:rsidP="00B6534B">
      <w:r>
        <w:t>392.6229</w:t>
      </w:r>
      <w:r>
        <w:tab/>
        <w:t>1.013e0</w:t>
      </w:r>
    </w:p>
    <w:p w14:paraId="1DCC1254" w14:textId="77777777" w:rsidR="00B6534B" w:rsidRDefault="00B6534B" w:rsidP="00B6534B">
      <w:r>
        <w:t>392.7132</w:t>
      </w:r>
      <w:r>
        <w:tab/>
        <w:t>1.013e0</w:t>
      </w:r>
    </w:p>
    <w:p w14:paraId="38E7CFA5" w14:textId="77777777" w:rsidR="00B6534B" w:rsidRDefault="00B6534B" w:rsidP="00B6534B">
      <w:r>
        <w:t>392.7635</w:t>
      </w:r>
      <w:r>
        <w:tab/>
        <w:t>1.013e0</w:t>
      </w:r>
    </w:p>
    <w:p w14:paraId="3015D073" w14:textId="77777777" w:rsidR="00B6534B" w:rsidRDefault="00B6534B" w:rsidP="00B6534B">
      <w:r>
        <w:t>392.8560</w:t>
      </w:r>
      <w:r>
        <w:tab/>
        <w:t>2.025e0</w:t>
      </w:r>
    </w:p>
    <w:p w14:paraId="4FEA87A5" w14:textId="77777777" w:rsidR="00B6534B" w:rsidRDefault="00B6534B" w:rsidP="00B6534B">
      <w:r>
        <w:t>392.9073</w:t>
      </w:r>
      <w:r>
        <w:tab/>
        <w:t>1.013e0</w:t>
      </w:r>
    </w:p>
    <w:p w14:paraId="7362A3CC" w14:textId="77777777" w:rsidR="00B6534B" w:rsidRDefault="00B6534B" w:rsidP="00B6534B">
      <w:r>
        <w:t>392.9891</w:t>
      </w:r>
      <w:r>
        <w:tab/>
        <w:t>3.038e0</w:t>
      </w:r>
    </w:p>
    <w:p w14:paraId="2A32C7AA" w14:textId="77777777" w:rsidR="00B6534B" w:rsidRDefault="00B6534B" w:rsidP="00B6534B">
      <w:r>
        <w:t>393.0548</w:t>
      </w:r>
      <w:r>
        <w:tab/>
        <w:t>1.013e0</w:t>
      </w:r>
    </w:p>
    <w:p w14:paraId="792296A7" w14:textId="77777777" w:rsidR="00B6534B" w:rsidRDefault="00B6534B" w:rsidP="00B6534B">
      <w:r>
        <w:t>393.1218</w:t>
      </w:r>
      <w:r>
        <w:tab/>
        <w:t>2.025e0</w:t>
      </w:r>
    </w:p>
    <w:p w14:paraId="3EFA72F6" w14:textId="77777777" w:rsidR="00B6534B" w:rsidRDefault="00B6534B" w:rsidP="00B6534B">
      <w:r>
        <w:t>393.1662</w:t>
      </w:r>
      <w:r>
        <w:tab/>
        <w:t>4.051e0</w:t>
      </w:r>
    </w:p>
    <w:p w14:paraId="29192F98" w14:textId="77777777" w:rsidR="00B6534B" w:rsidRDefault="00B6534B" w:rsidP="00B6534B">
      <w:r>
        <w:t>393.2333</w:t>
      </w:r>
      <w:r>
        <w:tab/>
        <w:t>5.063e0</w:t>
      </w:r>
    </w:p>
    <w:p w14:paraId="4643A718" w14:textId="77777777" w:rsidR="00B6534B" w:rsidRDefault="00B6534B" w:rsidP="00B6534B">
      <w:r>
        <w:t>393.3873</w:t>
      </w:r>
      <w:r>
        <w:tab/>
        <w:t>1.013e0</w:t>
      </w:r>
    </w:p>
    <w:p w14:paraId="2C6E2B7F" w14:textId="77777777" w:rsidR="00B6534B" w:rsidRDefault="00B6534B" w:rsidP="00B6534B">
      <w:r>
        <w:t>393.4286</w:t>
      </w:r>
      <w:r>
        <w:tab/>
        <w:t>1.013e0</w:t>
      </w:r>
    </w:p>
    <w:p w14:paraId="19877092" w14:textId="77777777" w:rsidR="00B6534B" w:rsidRDefault="00B6534B" w:rsidP="00B6534B">
      <w:r>
        <w:t>393.5040</w:t>
      </w:r>
      <w:r>
        <w:tab/>
        <w:t>1.013e0</w:t>
      </w:r>
    </w:p>
    <w:p w14:paraId="7BF644D0" w14:textId="77777777" w:rsidR="00B6534B" w:rsidRDefault="00B6534B" w:rsidP="00B6534B">
      <w:r>
        <w:t>393.6447</w:t>
      </w:r>
      <w:r>
        <w:tab/>
        <w:t>1.013e0</w:t>
      </w:r>
    </w:p>
    <w:p w14:paraId="31BACD1C" w14:textId="77777777" w:rsidR="00B6534B" w:rsidRDefault="00B6534B" w:rsidP="00B6534B">
      <w:r>
        <w:t>393.6822</w:t>
      </w:r>
      <w:r>
        <w:tab/>
        <w:t>1.013e0</w:t>
      </w:r>
    </w:p>
    <w:p w14:paraId="665B743A" w14:textId="77777777" w:rsidR="00B6534B" w:rsidRDefault="00B6534B" w:rsidP="00B6534B">
      <w:r>
        <w:t>393.7687</w:t>
      </w:r>
      <w:r>
        <w:tab/>
        <w:t>2.025e0</w:t>
      </w:r>
    </w:p>
    <w:p w14:paraId="5D86B2BB" w14:textId="77777777" w:rsidR="00B6534B" w:rsidRDefault="00B6534B" w:rsidP="00B6534B">
      <w:r>
        <w:t>393.8282</w:t>
      </w:r>
      <w:r>
        <w:tab/>
        <w:t>2.025e0</w:t>
      </w:r>
    </w:p>
    <w:p w14:paraId="13838BB9" w14:textId="77777777" w:rsidR="00B6534B" w:rsidRDefault="00B6534B" w:rsidP="00B6534B">
      <w:r>
        <w:t>393.9129</w:t>
      </w:r>
      <w:r>
        <w:tab/>
        <w:t>2.025e0</w:t>
      </w:r>
    </w:p>
    <w:p w14:paraId="3893FF3D" w14:textId="77777777" w:rsidR="00B6534B" w:rsidRDefault="00B6534B" w:rsidP="00B6534B">
      <w:r>
        <w:t>394.0107</w:t>
      </w:r>
      <w:r>
        <w:tab/>
        <w:t>3.619e0</w:t>
      </w:r>
    </w:p>
    <w:p w14:paraId="20B3A87F" w14:textId="77777777" w:rsidR="00B6534B" w:rsidRDefault="00B6534B" w:rsidP="00B6534B">
      <w:r>
        <w:t>394.0599</w:t>
      </w:r>
      <w:r>
        <w:tab/>
        <w:t>1.013e0</w:t>
      </w:r>
    </w:p>
    <w:p w14:paraId="2753C1BE" w14:textId="77777777" w:rsidR="00B6534B" w:rsidRDefault="00B6534B" w:rsidP="00B6534B">
      <w:r>
        <w:t>394.1316</w:t>
      </w:r>
      <w:r>
        <w:tab/>
        <w:t>1.013e0</w:t>
      </w:r>
    </w:p>
    <w:p w14:paraId="533C52F0" w14:textId="77777777" w:rsidR="00B6534B" w:rsidRDefault="00B6534B" w:rsidP="00B6534B">
      <w:r>
        <w:t>394.1830</w:t>
      </w:r>
      <w:r>
        <w:tab/>
        <w:t>2.025e0</w:t>
      </w:r>
    </w:p>
    <w:p w14:paraId="4C46B4E0" w14:textId="77777777" w:rsidR="00B6534B" w:rsidRDefault="00B6534B" w:rsidP="00B6534B">
      <w:r>
        <w:t>394.2253</w:t>
      </w:r>
      <w:r>
        <w:tab/>
        <w:t>2.025e0</w:t>
      </w:r>
    </w:p>
    <w:p w14:paraId="4F95E099" w14:textId="77777777" w:rsidR="00B6534B" w:rsidRDefault="00B6534B" w:rsidP="00B6534B">
      <w:r>
        <w:t>394.2738</w:t>
      </w:r>
      <w:r>
        <w:tab/>
        <w:t>2.025e0</w:t>
      </w:r>
    </w:p>
    <w:p w14:paraId="43D624A6" w14:textId="77777777" w:rsidR="00B6534B" w:rsidRDefault="00B6534B" w:rsidP="00B6534B">
      <w:r>
        <w:t>394.3618</w:t>
      </w:r>
      <w:r>
        <w:tab/>
        <w:t>5.063e0</w:t>
      </w:r>
    </w:p>
    <w:p w14:paraId="0948D0B2" w14:textId="77777777" w:rsidR="00B6534B" w:rsidRDefault="00B6534B" w:rsidP="00B6534B">
      <w:r>
        <w:t>394.4300</w:t>
      </w:r>
      <w:r>
        <w:tab/>
        <w:t>1.013e0</w:t>
      </w:r>
    </w:p>
    <w:p w14:paraId="497AEEB7" w14:textId="77777777" w:rsidR="00B6534B" w:rsidRDefault="00B6534B" w:rsidP="00B6534B">
      <w:r>
        <w:t>394.4785</w:t>
      </w:r>
      <w:r>
        <w:tab/>
        <w:t>1.013e0</w:t>
      </w:r>
    </w:p>
    <w:p w14:paraId="0C24C936" w14:textId="77777777" w:rsidR="00B6534B" w:rsidRDefault="00B6534B" w:rsidP="00B6534B">
      <w:r>
        <w:t>394.5319</w:t>
      </w:r>
      <w:r>
        <w:tab/>
        <w:t>2.025e0</w:t>
      </w:r>
    </w:p>
    <w:p w14:paraId="7A47D137" w14:textId="77777777" w:rsidR="00B6534B" w:rsidRDefault="00B6534B" w:rsidP="00B6534B">
      <w:r>
        <w:t>394.5916</w:t>
      </w:r>
      <w:r>
        <w:tab/>
        <w:t>2.025e0</w:t>
      </w:r>
    </w:p>
    <w:p w14:paraId="30321874" w14:textId="77777777" w:rsidR="00B6534B" w:rsidRDefault="00B6534B" w:rsidP="00B6534B">
      <w:r>
        <w:t>394.6339</w:t>
      </w:r>
      <w:r>
        <w:tab/>
        <w:t>2.025e0</w:t>
      </w:r>
    </w:p>
    <w:p w14:paraId="0CE0DC28" w14:textId="77777777" w:rsidR="00B6534B" w:rsidRDefault="00B6534B" w:rsidP="00B6534B">
      <w:r>
        <w:t>394.7043</w:t>
      </w:r>
      <w:r>
        <w:tab/>
        <w:t>1.013e0</w:t>
      </w:r>
    </w:p>
    <w:p w14:paraId="296A9EFC" w14:textId="77777777" w:rsidR="00B6534B" w:rsidRDefault="00B6534B" w:rsidP="00B6534B">
      <w:r>
        <w:t>394.7646</w:t>
      </w:r>
      <w:r>
        <w:tab/>
        <w:t>2.025e0</w:t>
      </w:r>
    </w:p>
    <w:p w14:paraId="7A61E2B7" w14:textId="77777777" w:rsidR="00B6534B" w:rsidRDefault="00B6534B" w:rsidP="00B6534B">
      <w:r>
        <w:t>394.8580</w:t>
      </w:r>
      <w:r>
        <w:tab/>
        <w:t>3.038e0</w:t>
      </w:r>
    </w:p>
    <w:p w14:paraId="18437707" w14:textId="77777777" w:rsidR="00B6534B" w:rsidRDefault="00B6534B" w:rsidP="00B6534B">
      <w:r>
        <w:t>394.9572</w:t>
      </w:r>
      <w:r>
        <w:tab/>
        <w:t>6.984e0</w:t>
      </w:r>
    </w:p>
    <w:p w14:paraId="6F39F46C" w14:textId="77777777" w:rsidR="00B6534B" w:rsidRDefault="00B6534B" w:rsidP="00B6534B">
      <w:r>
        <w:t>395.0132</w:t>
      </w:r>
      <w:r>
        <w:tab/>
        <w:t>2.025e0</w:t>
      </w:r>
    </w:p>
    <w:p w14:paraId="1D62CBDF" w14:textId="77777777" w:rsidR="00B6534B" w:rsidRDefault="00B6534B" w:rsidP="00B6534B">
      <w:r>
        <w:t>395.0597</w:t>
      </w:r>
      <w:r>
        <w:tab/>
        <w:t>2.025e0</w:t>
      </w:r>
    </w:p>
    <w:p w14:paraId="7233EE92" w14:textId="77777777" w:rsidR="00B6534B" w:rsidRDefault="00B6534B" w:rsidP="00B6534B">
      <w:r>
        <w:t>395.1194</w:t>
      </w:r>
      <w:r>
        <w:tab/>
        <w:t>2.025e0</w:t>
      </w:r>
    </w:p>
    <w:p w14:paraId="4D543898" w14:textId="77777777" w:rsidR="00B6534B" w:rsidRDefault="00B6534B" w:rsidP="00B6534B">
      <w:r>
        <w:t>395.2201</w:t>
      </w:r>
      <w:r>
        <w:tab/>
        <w:t>2.025e0</w:t>
      </w:r>
    </w:p>
    <w:p w14:paraId="330C0C3E" w14:textId="77777777" w:rsidR="00B6534B" w:rsidRDefault="00B6534B" w:rsidP="00B6534B">
      <w:r>
        <w:t>395.2914</w:t>
      </w:r>
      <w:r>
        <w:tab/>
        <w:t>4.051e0</w:t>
      </w:r>
    </w:p>
    <w:p w14:paraId="703E6503" w14:textId="77777777" w:rsidR="00B6534B" w:rsidRDefault="00B6534B" w:rsidP="00B6534B">
      <w:r>
        <w:t>395.3675</w:t>
      </w:r>
      <w:r>
        <w:tab/>
        <w:t>2.025e0</w:t>
      </w:r>
    </w:p>
    <w:p w14:paraId="24B610AA" w14:textId="77777777" w:rsidR="00B6534B" w:rsidRDefault="00B6534B" w:rsidP="00B6534B">
      <w:r>
        <w:t>395.4075</w:t>
      </w:r>
      <w:r>
        <w:tab/>
        <w:t>1.013e0</w:t>
      </w:r>
    </w:p>
    <w:p w14:paraId="77AA04E0" w14:textId="77777777" w:rsidR="00B6534B" w:rsidRDefault="00B6534B" w:rsidP="00B6534B">
      <w:r>
        <w:t>395.4658</w:t>
      </w:r>
      <w:r>
        <w:tab/>
        <w:t>1.013e0</w:t>
      </w:r>
    </w:p>
    <w:p w14:paraId="5089EB47" w14:textId="77777777" w:rsidR="00B6534B" w:rsidRDefault="00B6534B" w:rsidP="00B6534B">
      <w:r>
        <w:t>395.5138</w:t>
      </w:r>
      <w:r>
        <w:tab/>
        <w:t>2.025e0</w:t>
      </w:r>
    </w:p>
    <w:p w14:paraId="5613DDD4" w14:textId="77777777" w:rsidR="00B6534B" w:rsidRDefault="00B6534B" w:rsidP="00B6534B">
      <w:r>
        <w:t>395.5739</w:t>
      </w:r>
      <w:r>
        <w:tab/>
        <w:t>4.051e0</w:t>
      </w:r>
    </w:p>
    <w:p w14:paraId="53320274" w14:textId="77777777" w:rsidR="00B6534B" w:rsidRDefault="00B6534B" w:rsidP="00B6534B">
      <w:r>
        <w:t>395.6443</w:t>
      </w:r>
      <w:r>
        <w:tab/>
        <w:t>1.013e0</w:t>
      </w:r>
    </w:p>
    <w:p w14:paraId="40950052" w14:textId="77777777" w:rsidR="00B6534B" w:rsidRDefault="00B6534B" w:rsidP="00B6534B">
      <w:r>
        <w:t>395.7676</w:t>
      </w:r>
      <w:r>
        <w:tab/>
        <w:t>2.025e0</w:t>
      </w:r>
    </w:p>
    <w:p w14:paraId="2F3A1E03" w14:textId="77777777" w:rsidR="00B6534B" w:rsidRDefault="00B6534B" w:rsidP="00B6534B">
      <w:r>
        <w:t>396.0319</w:t>
      </w:r>
      <w:r>
        <w:tab/>
        <w:t>1.013e0</w:t>
      </w:r>
    </w:p>
    <w:p w14:paraId="639E12DC" w14:textId="77777777" w:rsidR="00B6534B" w:rsidRDefault="00B6534B" w:rsidP="00B6534B">
      <w:r>
        <w:t>396.0844</w:t>
      </w:r>
      <w:r>
        <w:tab/>
        <w:t>1.013e0</w:t>
      </w:r>
    </w:p>
    <w:p w14:paraId="42465D7C" w14:textId="77777777" w:rsidR="00B6534B" w:rsidRDefault="00B6534B" w:rsidP="00B6534B">
      <w:r>
        <w:t>396.1314</w:t>
      </w:r>
      <w:r>
        <w:tab/>
        <w:t>1.013e0</w:t>
      </w:r>
    </w:p>
    <w:p w14:paraId="207D368A" w14:textId="77777777" w:rsidR="00B6534B" w:rsidRDefault="00B6534B" w:rsidP="00B6534B">
      <w:r>
        <w:t>396.2070</w:t>
      </w:r>
      <w:r>
        <w:tab/>
        <w:t>1.013e0</w:t>
      </w:r>
    </w:p>
    <w:p w14:paraId="7EA21376" w14:textId="77777777" w:rsidR="00B6534B" w:rsidRDefault="00B6534B" w:rsidP="00B6534B">
      <w:r>
        <w:t>396.2454</w:t>
      </w:r>
      <w:r>
        <w:tab/>
        <w:t>2.025e0</w:t>
      </w:r>
    </w:p>
    <w:p w14:paraId="2AD19313" w14:textId="77777777" w:rsidR="00B6534B" w:rsidRDefault="00B6534B" w:rsidP="00B6534B">
      <w:r>
        <w:t>396.3889</w:t>
      </w:r>
      <w:r>
        <w:tab/>
        <w:t>1.013e0</w:t>
      </w:r>
    </w:p>
    <w:p w14:paraId="45040775" w14:textId="77777777" w:rsidR="00B6534B" w:rsidRDefault="00B6534B" w:rsidP="00B6534B">
      <w:r>
        <w:t>396.4609</w:t>
      </w:r>
      <w:r>
        <w:tab/>
        <w:t>1.013e0</w:t>
      </w:r>
    </w:p>
    <w:p w14:paraId="469EFF40" w14:textId="77777777" w:rsidR="00B6534B" w:rsidRDefault="00B6534B" w:rsidP="00B6534B">
      <w:r>
        <w:t>396.4977</w:t>
      </w:r>
      <w:r>
        <w:tab/>
        <w:t>1.013e0</w:t>
      </w:r>
    </w:p>
    <w:p w14:paraId="5CB31BBB" w14:textId="77777777" w:rsidR="00B6534B" w:rsidRDefault="00B6534B" w:rsidP="00B6534B">
      <w:r>
        <w:t>396.6392</w:t>
      </w:r>
      <w:r>
        <w:tab/>
        <w:t>2.025e0</w:t>
      </w:r>
    </w:p>
    <w:p w14:paraId="5E3BBAD6" w14:textId="77777777" w:rsidR="00B6534B" w:rsidRDefault="00B6534B" w:rsidP="00B6534B">
      <w:r>
        <w:t>396.7663</w:t>
      </w:r>
      <w:r>
        <w:tab/>
        <w:t>2.025e0</w:t>
      </w:r>
    </w:p>
    <w:p w14:paraId="347B7EC8" w14:textId="77777777" w:rsidR="00B6534B" w:rsidRDefault="00B6534B" w:rsidP="00B6534B">
      <w:r>
        <w:t>396.8556</w:t>
      </w:r>
      <w:r>
        <w:tab/>
        <w:t>1.013e0</w:t>
      </w:r>
    </w:p>
    <w:p w14:paraId="00BB8CBC" w14:textId="77777777" w:rsidR="00B6534B" w:rsidRDefault="00B6534B" w:rsidP="00B6534B">
      <w:r>
        <w:t>396.9153</w:t>
      </w:r>
      <w:r>
        <w:tab/>
        <w:t>2.025e0</w:t>
      </w:r>
    </w:p>
    <w:p w14:paraId="3612C61D" w14:textId="77777777" w:rsidR="00B6534B" w:rsidRDefault="00B6534B" w:rsidP="00B6534B">
      <w:r>
        <w:t>397.0315</w:t>
      </w:r>
      <w:r>
        <w:tab/>
        <w:t>2.025e0</w:t>
      </w:r>
    </w:p>
    <w:p w14:paraId="09471AC2" w14:textId="77777777" w:rsidR="00B6534B" w:rsidRDefault="00B6534B" w:rsidP="00B6534B">
      <w:r>
        <w:t>397.1036</w:t>
      </w:r>
      <w:r>
        <w:tab/>
        <w:t>2.025e0</w:t>
      </w:r>
    </w:p>
    <w:p w14:paraId="07DA49B7" w14:textId="77777777" w:rsidR="00B6534B" w:rsidRDefault="00B6534B" w:rsidP="00B6534B">
      <w:r>
        <w:t>397.1472</w:t>
      </w:r>
      <w:r>
        <w:tab/>
        <w:t>1.013e0</w:t>
      </w:r>
    </w:p>
    <w:p w14:paraId="5C4A9EA9" w14:textId="77777777" w:rsidR="00B6534B" w:rsidRDefault="00B6534B" w:rsidP="00B6534B">
      <w:r>
        <w:t>397.2056</w:t>
      </w:r>
      <w:r>
        <w:tab/>
        <w:t>1.013e0</w:t>
      </w:r>
    </w:p>
    <w:p w14:paraId="35B5A78A" w14:textId="77777777" w:rsidR="00B6534B" w:rsidRDefault="00B6534B" w:rsidP="00B6534B">
      <w:r>
        <w:t>397.2553</w:t>
      </w:r>
      <w:r>
        <w:tab/>
        <w:t>2.025e0</w:t>
      </w:r>
    </w:p>
    <w:p w14:paraId="14E9336D" w14:textId="77777777" w:rsidR="00B6534B" w:rsidRDefault="00B6534B" w:rsidP="00B6534B">
      <w:r>
        <w:t>397.3222</w:t>
      </w:r>
      <w:r>
        <w:tab/>
        <w:t>1.013e0</w:t>
      </w:r>
    </w:p>
    <w:p w14:paraId="51668B5A" w14:textId="77777777" w:rsidR="00B6534B" w:rsidRDefault="00B6534B" w:rsidP="00B6534B">
      <w:r>
        <w:t>397.3635</w:t>
      </w:r>
      <w:r>
        <w:tab/>
        <w:t>1.013e0</w:t>
      </w:r>
    </w:p>
    <w:p w14:paraId="65FCE2B8" w14:textId="77777777" w:rsidR="00B6534B" w:rsidRDefault="00B6534B" w:rsidP="00B6534B">
      <w:r>
        <w:t>397.4767</w:t>
      </w:r>
      <w:r>
        <w:tab/>
        <w:t>1.013e0</w:t>
      </w:r>
    </w:p>
    <w:p w14:paraId="3192A3AE" w14:textId="77777777" w:rsidR="00B6534B" w:rsidRDefault="00B6534B" w:rsidP="00B6534B">
      <w:r>
        <w:t>397.5217</w:t>
      </w:r>
      <w:r>
        <w:tab/>
        <w:t>1.013e0</w:t>
      </w:r>
    </w:p>
    <w:p w14:paraId="619E2732" w14:textId="77777777" w:rsidR="00B6534B" w:rsidRDefault="00B6534B" w:rsidP="00B6534B">
      <w:r>
        <w:t>397.6090</w:t>
      </w:r>
      <w:r>
        <w:tab/>
        <w:t>1.013e0</w:t>
      </w:r>
    </w:p>
    <w:p w14:paraId="0B5292F7" w14:textId="77777777" w:rsidR="00B6534B" w:rsidRDefault="00B6534B" w:rsidP="00B6534B">
      <w:r>
        <w:t>397.6996</w:t>
      </w:r>
      <w:r>
        <w:tab/>
        <w:t>3.038e0</w:t>
      </w:r>
    </w:p>
    <w:p w14:paraId="79DCD37C" w14:textId="77777777" w:rsidR="00B6534B" w:rsidRDefault="00B6534B" w:rsidP="00B6534B">
      <w:r>
        <w:t>397.7617</w:t>
      </w:r>
      <w:r>
        <w:tab/>
        <w:t>1.013e0</w:t>
      </w:r>
    </w:p>
    <w:p w14:paraId="27AA405F" w14:textId="77777777" w:rsidR="00B6534B" w:rsidRDefault="00B6534B" w:rsidP="00B6534B">
      <w:r>
        <w:t>397.8345</w:t>
      </w:r>
      <w:r>
        <w:tab/>
        <w:t>1.013e0</w:t>
      </w:r>
    </w:p>
    <w:p w14:paraId="49744DF5" w14:textId="77777777" w:rsidR="00B6534B" w:rsidRDefault="00B6534B" w:rsidP="00B6534B">
      <w:r>
        <w:t>397.9491</w:t>
      </w:r>
      <w:r>
        <w:tab/>
        <w:t>6.076e0</w:t>
      </w:r>
    </w:p>
    <w:p w14:paraId="0DDF9ADB" w14:textId="77777777" w:rsidR="00B6534B" w:rsidRDefault="00B6534B" w:rsidP="00B6534B">
      <w:r>
        <w:t>397.9917</w:t>
      </w:r>
      <w:r>
        <w:tab/>
        <w:t>3.038e0</w:t>
      </w:r>
    </w:p>
    <w:p w14:paraId="564477C8" w14:textId="77777777" w:rsidR="00B6534B" w:rsidRDefault="00B6534B" w:rsidP="00B6534B">
      <w:r>
        <w:t>398.0883</w:t>
      </w:r>
      <w:r>
        <w:tab/>
        <w:t>4.051e0</w:t>
      </w:r>
    </w:p>
    <w:p w14:paraId="1BB424A7" w14:textId="77777777" w:rsidR="00B6534B" w:rsidRDefault="00B6534B" w:rsidP="00B6534B">
      <w:r>
        <w:t>398.1566</w:t>
      </w:r>
      <w:r>
        <w:tab/>
        <w:t>2.025e0</w:t>
      </w:r>
    </w:p>
    <w:p w14:paraId="68EECAD8" w14:textId="77777777" w:rsidR="00B6534B" w:rsidRDefault="00B6534B" w:rsidP="00B6534B">
      <w:r>
        <w:t>398.3419</w:t>
      </w:r>
      <w:r>
        <w:tab/>
        <w:t>4.051e0</w:t>
      </w:r>
    </w:p>
    <w:p w14:paraId="2BE8B8CE" w14:textId="77777777" w:rsidR="00B6534B" w:rsidRDefault="00B6534B" w:rsidP="00B6534B">
      <w:r>
        <w:t>398.4097</w:t>
      </w:r>
      <w:r>
        <w:tab/>
        <w:t>2.025e0</w:t>
      </w:r>
    </w:p>
    <w:p w14:paraId="1A0685BD" w14:textId="77777777" w:rsidR="00B6534B" w:rsidRDefault="00B6534B" w:rsidP="00B6534B">
      <w:r>
        <w:t>398.5066</w:t>
      </w:r>
      <w:r>
        <w:tab/>
        <w:t>2.025e0</w:t>
      </w:r>
    </w:p>
    <w:p w14:paraId="07456168" w14:textId="77777777" w:rsidR="00B6534B" w:rsidRDefault="00B6534B" w:rsidP="00B6534B">
      <w:r>
        <w:t>398.5789</w:t>
      </w:r>
      <w:r>
        <w:tab/>
        <w:t>3.113e0</w:t>
      </w:r>
    </w:p>
    <w:p w14:paraId="0BB679AC" w14:textId="77777777" w:rsidR="00B6534B" w:rsidRDefault="00B6534B" w:rsidP="00B6534B">
      <w:r>
        <w:t>398.6211</w:t>
      </w:r>
      <w:r>
        <w:tab/>
        <w:t>2.025e0</w:t>
      </w:r>
    </w:p>
    <w:p w14:paraId="7266795F" w14:textId="77777777" w:rsidR="00B6534B" w:rsidRDefault="00B6534B" w:rsidP="00B6534B">
      <w:r>
        <w:t>398.6721</w:t>
      </w:r>
      <w:r>
        <w:tab/>
        <w:t>1.013e0</w:t>
      </w:r>
    </w:p>
    <w:p w14:paraId="604B3310" w14:textId="77777777" w:rsidR="00B6534B" w:rsidRDefault="00B6534B" w:rsidP="00B6534B">
      <w:r>
        <w:t>398.7087</w:t>
      </w:r>
      <w:r>
        <w:tab/>
        <w:t>2.025e0</w:t>
      </w:r>
    </w:p>
    <w:p w14:paraId="3FF2C8E6" w14:textId="77777777" w:rsidR="00B6534B" w:rsidRDefault="00B6534B" w:rsidP="00B6534B">
      <w:r>
        <w:t>398.8409</w:t>
      </w:r>
      <w:r>
        <w:tab/>
        <w:t>2.025e0</w:t>
      </w:r>
    </w:p>
    <w:p w14:paraId="60120275" w14:textId="77777777" w:rsidR="00B6534B" w:rsidRDefault="00B6534B" w:rsidP="00B6534B">
      <w:r>
        <w:t>398.9212</w:t>
      </w:r>
      <w:r>
        <w:tab/>
        <w:t>3.038e0</w:t>
      </w:r>
    </w:p>
    <w:p w14:paraId="2DF539B7" w14:textId="77777777" w:rsidR="00B6534B" w:rsidRDefault="00B6534B" w:rsidP="00B6534B">
      <w:r>
        <w:t>398.9908</w:t>
      </w:r>
      <w:r>
        <w:tab/>
        <w:t>2.025e0</w:t>
      </w:r>
    </w:p>
    <w:p w14:paraId="33B3FAF2" w14:textId="77777777" w:rsidR="00B6534B" w:rsidRDefault="00B6534B" w:rsidP="00B6534B">
      <w:r>
        <w:t>399.0732</w:t>
      </w:r>
      <w:r>
        <w:tab/>
        <w:t>1.013e0</w:t>
      </w:r>
    </w:p>
    <w:p w14:paraId="1AAEEB1C" w14:textId="77777777" w:rsidR="00B6534B" w:rsidRDefault="00B6534B" w:rsidP="00B6534B">
      <w:r>
        <w:t>399.1178</w:t>
      </w:r>
      <w:r>
        <w:tab/>
        <w:t>1.013e0</w:t>
      </w:r>
    </w:p>
    <w:p w14:paraId="437E58CE" w14:textId="77777777" w:rsidR="00B6534B" w:rsidRDefault="00B6534B" w:rsidP="00B6534B">
      <w:r>
        <w:t>399.2090</w:t>
      </w:r>
      <w:r>
        <w:tab/>
        <w:t>3.038e0</w:t>
      </w:r>
    </w:p>
    <w:p w14:paraId="6121A330" w14:textId="77777777" w:rsidR="00B6534B" w:rsidRDefault="00B6534B" w:rsidP="00B6534B">
      <w:r>
        <w:t>399.3141</w:t>
      </w:r>
      <w:r>
        <w:tab/>
        <w:t>1.013e0</w:t>
      </w:r>
    </w:p>
    <w:p w14:paraId="627E45CC" w14:textId="77777777" w:rsidR="00B6534B" w:rsidRDefault="00B6534B" w:rsidP="00B6534B">
      <w:r>
        <w:t>399.3690</w:t>
      </w:r>
      <w:r>
        <w:tab/>
        <w:t>2.025e0</w:t>
      </w:r>
    </w:p>
    <w:p w14:paraId="21488964" w14:textId="77777777" w:rsidR="00B6534B" w:rsidRDefault="00B6534B" w:rsidP="00B6534B">
      <w:r>
        <w:t>399.4247</w:t>
      </w:r>
      <w:r>
        <w:tab/>
        <w:t>2.025e0</w:t>
      </w:r>
    </w:p>
    <w:p w14:paraId="76CB727A" w14:textId="77777777" w:rsidR="00B6534B" w:rsidRDefault="00B6534B" w:rsidP="00B6534B">
      <w:r>
        <w:t>399.4799</w:t>
      </w:r>
      <w:r>
        <w:tab/>
        <w:t>3.038e0</w:t>
      </w:r>
    </w:p>
    <w:p w14:paraId="75F3B884" w14:textId="77777777" w:rsidR="00B6534B" w:rsidRDefault="00B6534B" w:rsidP="00B6534B">
      <w:r>
        <w:t>399.5917</w:t>
      </w:r>
      <w:r>
        <w:tab/>
        <w:t>2.025e0</w:t>
      </w:r>
    </w:p>
    <w:p w14:paraId="21FA8615" w14:textId="77777777" w:rsidR="00B6534B" w:rsidRDefault="00B6534B" w:rsidP="00B6534B">
      <w:r>
        <w:t>399.6454</w:t>
      </w:r>
      <w:r>
        <w:tab/>
        <w:t>3.038e0</w:t>
      </w:r>
    </w:p>
    <w:p w14:paraId="22F69D49" w14:textId="77777777" w:rsidR="00B6534B" w:rsidRDefault="00B6534B" w:rsidP="00B6534B">
      <w:r>
        <w:t>399.9318</w:t>
      </w:r>
      <w:r>
        <w:tab/>
        <w:t>1.013e0</w:t>
      </w:r>
    </w:p>
    <w:p w14:paraId="69FCC233" w14:textId="77777777" w:rsidR="00B6534B" w:rsidRDefault="00B6534B" w:rsidP="00B6534B">
      <w:r>
        <w:t>400.0007</w:t>
      </w:r>
      <w:r>
        <w:tab/>
        <w:t>3.314e0</w:t>
      </w:r>
    </w:p>
    <w:p w14:paraId="20B2FFB6" w14:textId="77777777" w:rsidR="00B6534B" w:rsidRDefault="00B6534B" w:rsidP="00B6534B">
      <w:r>
        <w:t>400.0917</w:t>
      </w:r>
      <w:r>
        <w:tab/>
        <w:t>3.038e0</w:t>
      </w:r>
    </w:p>
    <w:p w14:paraId="0E08B326" w14:textId="77777777" w:rsidR="00B6534B" w:rsidRDefault="00B6534B" w:rsidP="00B6534B">
      <w:r>
        <w:t>400.1810</w:t>
      </w:r>
      <w:r>
        <w:tab/>
        <w:t>2.025e0</w:t>
      </w:r>
    </w:p>
    <w:p w14:paraId="7ECD7DF6" w14:textId="77777777" w:rsidR="00B6534B" w:rsidRDefault="00B6534B" w:rsidP="00B6534B">
      <w:r>
        <w:t>400.2204</w:t>
      </w:r>
      <w:r>
        <w:tab/>
        <w:t>1.013e0</w:t>
      </w:r>
    </w:p>
    <w:p w14:paraId="2C66394F" w14:textId="77777777" w:rsidR="00B6534B" w:rsidRDefault="00B6534B" w:rsidP="00B6534B">
      <w:r>
        <w:t>400.2863</w:t>
      </w:r>
      <w:r>
        <w:tab/>
        <w:t>1.013e0</w:t>
      </w:r>
    </w:p>
    <w:p w14:paraId="68B157C0" w14:textId="77777777" w:rsidR="00B6534B" w:rsidRDefault="00B6534B" w:rsidP="00B6534B">
      <w:r>
        <w:t>400.3543</w:t>
      </w:r>
      <w:r>
        <w:tab/>
        <w:t>2.025e0</w:t>
      </w:r>
    </w:p>
    <w:p w14:paraId="76804899" w14:textId="77777777" w:rsidR="00B6534B" w:rsidRDefault="00B6534B" w:rsidP="00B6534B">
      <w:r>
        <w:t>400.3910</w:t>
      </w:r>
      <w:r>
        <w:tab/>
        <w:t>4.051e0</w:t>
      </w:r>
    </w:p>
    <w:p w14:paraId="326E0C58" w14:textId="77777777" w:rsidR="00B6534B" w:rsidRDefault="00B6534B" w:rsidP="00B6534B">
      <w:r>
        <w:t>400.4760</w:t>
      </w:r>
      <w:r>
        <w:tab/>
        <w:t>2.025e0</w:t>
      </w:r>
    </w:p>
    <w:p w14:paraId="42DC6210" w14:textId="77777777" w:rsidR="00B6534B" w:rsidRDefault="00B6534B" w:rsidP="00B6534B">
      <w:r>
        <w:t>400.5205</w:t>
      </w:r>
      <w:r>
        <w:tab/>
        <w:t>1.013e0</w:t>
      </w:r>
    </w:p>
    <w:p w14:paraId="1BAACE57" w14:textId="77777777" w:rsidR="00B6534B" w:rsidRDefault="00B6534B" w:rsidP="00B6534B">
      <w:r>
        <w:t>400.5977</w:t>
      </w:r>
      <w:r>
        <w:tab/>
        <w:t>3.038e0</w:t>
      </w:r>
    </w:p>
    <w:p w14:paraId="02BAA0DF" w14:textId="77777777" w:rsidR="00B6534B" w:rsidRDefault="00B6534B" w:rsidP="00B6534B">
      <w:r>
        <w:t>400.6876</w:t>
      </w:r>
      <w:r>
        <w:tab/>
        <w:t>1.013e0</w:t>
      </w:r>
    </w:p>
    <w:p w14:paraId="4CBA4681" w14:textId="77777777" w:rsidR="00B6534B" w:rsidRDefault="00B6534B" w:rsidP="00B6534B">
      <w:r>
        <w:t>400.7658</w:t>
      </w:r>
      <w:r>
        <w:tab/>
        <w:t>2.025e0</w:t>
      </w:r>
    </w:p>
    <w:p w14:paraId="212FA540" w14:textId="77777777" w:rsidR="00B6534B" w:rsidRDefault="00B6534B" w:rsidP="00B6534B">
      <w:r>
        <w:t>400.8250</w:t>
      </w:r>
      <w:r>
        <w:tab/>
        <w:t>1.013e0</w:t>
      </w:r>
    </w:p>
    <w:p w14:paraId="3BE33F53" w14:textId="77777777" w:rsidR="00B6534B" w:rsidRDefault="00B6534B" w:rsidP="00B6534B">
      <w:r>
        <w:t>400.9306</w:t>
      </w:r>
      <w:r>
        <w:tab/>
        <w:t>3.038e0</w:t>
      </w:r>
    </w:p>
    <w:p w14:paraId="18011A0A" w14:textId="77777777" w:rsidR="00B6534B" w:rsidRDefault="00B6534B" w:rsidP="00B6534B">
      <w:r>
        <w:t>400.9747</w:t>
      </w:r>
      <w:r>
        <w:tab/>
        <w:t>1.013e0</w:t>
      </w:r>
    </w:p>
    <w:p w14:paraId="7D509EA9" w14:textId="77777777" w:rsidR="00B6534B" w:rsidRDefault="00B6534B" w:rsidP="00B6534B">
      <w:r>
        <w:t>401.0964</w:t>
      </w:r>
      <w:r>
        <w:tab/>
        <w:t>1.013e0</w:t>
      </w:r>
    </w:p>
    <w:p w14:paraId="18E3BFF8" w14:textId="77777777" w:rsidR="00B6534B" w:rsidRDefault="00B6534B" w:rsidP="00B6534B">
      <w:r>
        <w:t>401.1926</w:t>
      </w:r>
      <w:r>
        <w:tab/>
        <w:t>1.013e0</w:t>
      </w:r>
    </w:p>
    <w:p w14:paraId="74484942" w14:textId="77777777" w:rsidR="00B6534B" w:rsidRDefault="00B6534B" w:rsidP="00B6534B">
      <w:r>
        <w:t>401.2339</w:t>
      </w:r>
      <w:r>
        <w:tab/>
        <w:t>1.013e0</w:t>
      </w:r>
    </w:p>
    <w:p w14:paraId="142F63B6" w14:textId="77777777" w:rsidR="00B6534B" w:rsidRDefault="00B6534B" w:rsidP="00B6534B">
      <w:r>
        <w:t>401.3448</w:t>
      </w:r>
      <w:r>
        <w:tab/>
        <w:t>2.025e0</w:t>
      </w:r>
    </w:p>
    <w:p w14:paraId="791104F8" w14:textId="77777777" w:rsidR="00B6534B" w:rsidRDefault="00B6534B" w:rsidP="00B6534B">
      <w:r>
        <w:t>401.4627</w:t>
      </w:r>
      <w:r>
        <w:tab/>
        <w:t>2.025e0</w:t>
      </w:r>
    </w:p>
    <w:p w14:paraId="1CF8A5B7" w14:textId="77777777" w:rsidR="00B6534B" w:rsidRDefault="00B6534B" w:rsidP="00B6534B">
      <w:r>
        <w:t>401.5706</w:t>
      </w:r>
      <w:r>
        <w:tab/>
        <w:t>2.025e0</w:t>
      </w:r>
    </w:p>
    <w:p w14:paraId="09FA2EA2" w14:textId="77777777" w:rsidR="00B6534B" w:rsidRDefault="00B6534B" w:rsidP="00B6534B">
      <w:r>
        <w:t>401.6455</w:t>
      </w:r>
      <w:r>
        <w:tab/>
        <w:t>3.038e0</w:t>
      </w:r>
    </w:p>
    <w:p w14:paraId="5DDBA576" w14:textId="77777777" w:rsidR="00B6534B" w:rsidRDefault="00B6534B" w:rsidP="00B6534B">
      <w:r>
        <w:t>401.6926</w:t>
      </w:r>
      <w:r>
        <w:tab/>
        <w:t>2.025e0</w:t>
      </w:r>
    </w:p>
    <w:p w14:paraId="4E678AF0" w14:textId="77777777" w:rsidR="00B6534B" w:rsidRDefault="00B6534B" w:rsidP="00B6534B">
      <w:r>
        <w:t>401.7769</w:t>
      </w:r>
      <w:r>
        <w:tab/>
        <w:t>1.013e0</w:t>
      </w:r>
    </w:p>
    <w:p w14:paraId="754A08AE" w14:textId="77777777" w:rsidR="00B6534B" w:rsidRDefault="00B6534B" w:rsidP="00B6534B">
      <w:r>
        <w:t>401.8477</w:t>
      </w:r>
      <w:r>
        <w:tab/>
        <w:t>1.013e0</w:t>
      </w:r>
    </w:p>
    <w:p w14:paraId="343BDFD7" w14:textId="77777777" w:rsidR="00B6534B" w:rsidRDefault="00B6534B" w:rsidP="00B6534B">
      <w:r>
        <w:t>401.9521</w:t>
      </w:r>
      <w:r>
        <w:tab/>
        <w:t>1.013e0</w:t>
      </w:r>
    </w:p>
    <w:p w14:paraId="780712D8" w14:textId="77777777" w:rsidR="00B6534B" w:rsidRDefault="00B6534B" w:rsidP="00B6534B">
      <w:r>
        <w:t>402.0019</w:t>
      </w:r>
      <w:r>
        <w:tab/>
        <w:t>1.013e0</w:t>
      </w:r>
    </w:p>
    <w:p w14:paraId="426ADD35" w14:textId="77777777" w:rsidR="00B6534B" w:rsidRDefault="00B6534B" w:rsidP="00B6534B">
      <w:r>
        <w:t>402.0827</w:t>
      </w:r>
      <w:r>
        <w:tab/>
        <w:t>1.013e0</w:t>
      </w:r>
    </w:p>
    <w:p w14:paraId="18B51418" w14:textId="77777777" w:rsidR="00B6534B" w:rsidRDefault="00B6534B" w:rsidP="00B6534B">
      <w:r>
        <w:t>402.1270</w:t>
      </w:r>
      <w:r>
        <w:tab/>
        <w:t>2.025e0</w:t>
      </w:r>
    </w:p>
    <w:p w14:paraId="75D0AE63" w14:textId="77777777" w:rsidR="00B6534B" w:rsidRDefault="00B6534B" w:rsidP="00B6534B">
      <w:r>
        <w:t>402.1652</w:t>
      </w:r>
      <w:r>
        <w:tab/>
        <w:t>1.013e0</w:t>
      </w:r>
    </w:p>
    <w:p w14:paraId="61BF0BB7" w14:textId="77777777" w:rsidR="00B6534B" w:rsidRDefault="00B6534B" w:rsidP="00B6534B">
      <w:r>
        <w:t>402.2993</w:t>
      </w:r>
      <w:r>
        <w:tab/>
        <w:t>2.025e0</w:t>
      </w:r>
    </w:p>
    <w:p w14:paraId="79316024" w14:textId="77777777" w:rsidR="00B6534B" w:rsidRDefault="00B6534B" w:rsidP="00B6534B">
      <w:r>
        <w:t>402.3400</w:t>
      </w:r>
      <w:r>
        <w:tab/>
        <w:t>3.038e0</w:t>
      </w:r>
    </w:p>
    <w:p w14:paraId="76423E29" w14:textId="77777777" w:rsidR="00B6534B" w:rsidRDefault="00B6534B" w:rsidP="00B6534B">
      <w:r>
        <w:t>402.4503</w:t>
      </w:r>
      <w:r>
        <w:tab/>
        <w:t>1.013e0</w:t>
      </w:r>
    </w:p>
    <w:p w14:paraId="6657991D" w14:textId="77777777" w:rsidR="00B6534B" w:rsidRDefault="00B6534B" w:rsidP="00B6534B">
      <w:r>
        <w:t>402.5295</w:t>
      </w:r>
      <w:r>
        <w:tab/>
        <w:t>1.013e0</w:t>
      </w:r>
    </w:p>
    <w:p w14:paraId="4999CEDE" w14:textId="77777777" w:rsidR="00B6534B" w:rsidRPr="00044EB7" w:rsidRDefault="00B6534B" w:rsidP="00B6534B">
      <w:r>
        <w:t>402.5852</w:t>
      </w:r>
      <w:r>
        <w:tab/>
        <w:t>3.038e0</w:t>
      </w:r>
    </w:p>
    <w:sectPr w:rsidR="00B6534B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4B"/>
    <w:rsid w:val="00044EB7"/>
    <w:rsid w:val="004C2A0A"/>
    <w:rsid w:val="00595483"/>
    <w:rsid w:val="005E68B2"/>
    <w:rsid w:val="00B22530"/>
    <w:rsid w:val="00B6534B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BD4F9"/>
  <w15:docId w15:val="{21E1EEB6-1633-5045-9E12-23A1B59E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C:\Users\Administrator\AppData\Roaming\Microsoft\Templates\IMPERIAL.dotx.docx.dotx</Template>
  <TotalTime>1</TotalTime>
  <Pages>39</Pages>
  <Words>10259</Words>
  <Characters>58481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JUAN JOSE ROJAS</cp:lastModifiedBy>
  <cp:revision>2</cp:revision>
  <dcterms:created xsi:type="dcterms:W3CDTF">2021-05-05T10:29:00Z</dcterms:created>
  <dcterms:modified xsi:type="dcterms:W3CDTF">2021-05-05T10:29:00Z</dcterms:modified>
</cp:coreProperties>
</file>